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2cab" w14:paraId="3692ca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161C6">
        <w:t>1608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161C6">
        <w:t xml:space="preserve"> MOJ PAS – centar za obuku pasa i školovanje vlasnika pasa, Gradići, Kijevska </w:t>
      </w:r>
      <w:proofErr w:type="spellStart"/>
      <w:r w:rsidR="009161C6">
        <w:t>21</w:t>
      </w:r>
      <w:proofErr w:type="spellEnd"/>
      <w:r w:rsidR="009161C6">
        <w:t xml:space="preserve">, </w:t>
      </w:r>
      <w:proofErr w:type="spellStart"/>
      <w:r w:rsidR="009161C6">
        <w:t>OIB</w:t>
      </w:r>
      <w:proofErr w:type="spellEnd"/>
      <w:r w:rsidR="009161C6">
        <w:t xml:space="preserve">: </w:t>
      </w:r>
      <w:proofErr w:type="spellStart"/>
      <w:r w:rsidR="009161C6">
        <w:t>72437573965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21DAB">
        <w:rPr>
          <w:bCs/>
        </w:rPr>
        <w:t xml:space="preserve"> </w:t>
      </w:r>
      <w:r w:rsidR="009161C6">
        <w:t xml:space="preserve">MOJ PAS – centar za obuku pasa i školovanje vlasnika pasa, Gradići, Kijevska </w:t>
      </w:r>
      <w:proofErr w:type="spellStart"/>
      <w:r w:rsidR="009161C6">
        <w:t>21</w:t>
      </w:r>
      <w:proofErr w:type="spellEnd"/>
      <w:r w:rsidR="009161C6">
        <w:t xml:space="preserve">, </w:t>
      </w:r>
      <w:proofErr w:type="spellStart"/>
      <w:r w:rsidR="009161C6">
        <w:t>OIB</w:t>
      </w:r>
      <w:proofErr w:type="spellEnd"/>
      <w:r w:rsidR="009161C6">
        <w:t xml:space="preserve">: </w:t>
      </w:r>
      <w:proofErr w:type="spellStart"/>
      <w:r w:rsidR="009161C6">
        <w:t>72437573965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161C6">
        <w:t xml:space="preserve"> Mateo Erceg, Zagreb, Radnička cesta </w:t>
      </w:r>
      <w:proofErr w:type="spellStart"/>
      <w:r w:rsidR="009161C6">
        <w:t>30</w:t>
      </w:r>
      <w:proofErr w:type="spellEnd"/>
      <w:r w:rsidR="009161C6">
        <w:t xml:space="preserve">, </w:t>
      </w:r>
      <w:proofErr w:type="spellStart"/>
      <w:r w:rsidR="009161C6">
        <w:t>OIB</w:t>
      </w:r>
      <w:proofErr w:type="spellEnd"/>
      <w:r w:rsidR="009161C6">
        <w:t xml:space="preserve">: </w:t>
      </w:r>
      <w:proofErr w:type="spellStart"/>
      <w:r w:rsidR="009161C6">
        <w:t>93602617826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15DE1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15DE1">
        <w:t>14</w:t>
      </w:r>
      <w:proofErr w:type="spellEnd"/>
      <w:r w:rsidR="00F7152E">
        <w:t xml:space="preserve">. </w:t>
      </w:r>
      <w:r w:rsidR="007311E0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15DE1">
        <w:t>1608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B15DE1">
        <w:t>1608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B15DE1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9B6" w:rsidP="00FD0D3C" w:rsidR="000C69B6">
      <w:r>
        <w:separator/>
      </w:r>
    </w:p>
  </w:endnote>
  <w:endnote w:id="0" w:type="continuationSeparator">
    <w:p w:rsidRDefault="000C69B6" w:rsidP="00FD0D3C" w:rsidR="000C6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9B6" w:rsidP="00FD0D3C" w:rsidR="000C69B6">
      <w:r>
        <w:separator/>
      </w:r>
    </w:p>
  </w:footnote>
  <w:footnote w:id="0" w:type="continuationSeparator">
    <w:p w:rsidRDefault="000C69B6" w:rsidP="00FD0D3C" w:rsidR="000C6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A5166"/>
    <w:rsid w:val="000C47AE"/>
    <w:rsid w:val="000C69B6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02CB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A01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5605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61C6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9F6BC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15DE1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67C1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67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6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67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6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St-1608/2016</izvorni_sadrzaj>
    <derivirana_varijabla naziv="DomainObject.Predmet.OznakaBroj_1">St-1608/2016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PAS - CENTAR ZA OBUKU PASA I ŠKOLOANJE VLASNIKA PASA</izvorni_sadrzaj>
    <derivirana_varijabla naziv="DomainObject.Predmet.ProtustrankaFormated_1">  MOJ PAS - CENTAR ZA OBUKU PASA I ŠKOLOANJE VLASNIKA PASA</derivirana_varijabla>
  </DomainObject.Predmet.ProtustrankaFormated>
  <DomainObject.Predmet.ProtustrankaFormatedOIB>
    <izvorni_sadrzaj>  MOJ PAS - CENTAR ZA OBUKU PASA I ŠKOLOANJE VLASNIKA PASA, OIB 72437573965</izvorni_sadrzaj>
    <derivirana_varijabla naziv="DomainObject.Predmet.ProtustrankaFormatedOIB_1">  MOJ PAS - CENTAR ZA OBUKU PASA I ŠKOLOANJE VLASNIKA PASA, OIB 72437573965</derivirana_varijabla>
  </DomainObject.Predmet.ProtustrankaFormatedOIB>
  <DomainObject.Predmet.ProtustrankaFormatedWithAdress>
    <izvorni_sadrzaj> MOJ PAS - CENTAR ZA OBUKU PASA I ŠKOLOANJE VLASNIKA PASA, Kijevska 21, 10410 Gradići</izvorni_sadrzaj>
    <derivirana_varijabla naziv="DomainObject.Predmet.ProtustrankaFormatedWithAdress_1"> MOJ PAS - CENTAR ZA OBUKU PASA I ŠKOLOANJE VLASNIKA PASA, Kijevska 21, 10410 Gradići</derivirana_varijabla>
  </DomainObject.Predmet.ProtustrankaFormatedWithAdress>
  <DomainObject.Predmet.ProtustrankaFormatedWithAdressOIB>
    <izvorni_sadrzaj> MOJ PAS - CENTAR ZA OBUKU PASA I ŠKOLOANJE VLASNIKA PASA, OIB 72437573965, Kijevska 21, 10410 Gradići</izvorni_sadrzaj>
    <derivirana_varijabla naziv="DomainObject.Predmet.ProtustrankaFormatedWithAdressOIB_1"> MOJ PAS - CENTAR ZA OBUKU PASA I ŠKOLOANJE VLASNIKA PASA, OIB 72437573965, Kijevska 21, 10410 Gradići</derivirana_varijabla>
  </DomainObject.Predmet.ProtustrankaFormatedWithAdressOIB>
  <DomainObject.Predmet.ProtustrankaWithAdress>
    <izvorni_sadrzaj>MOJ PAS - CENTAR ZA OBUKU PASA I ŠKOLOANJE VLASNIKA PASA Kijevska 21, 10410 Gradići</izvorni_sadrzaj>
    <derivirana_varijabla naziv="DomainObject.Predmet.ProtustrankaWithAdress_1">MOJ PAS - CENTAR ZA OBUKU PASA I ŠKOLOANJE VLASNIKA PASA Kijevska 21, 10410 Gradići</derivirana_varijabla>
  </DomainObject.Predmet.ProtustrankaWithAdress>
  <DomainObject.Predmet.ProtustrankaWithAdressOIB>
    <izvorni_sadrzaj>MOJ PAS - CENTAR ZA OBUKU PASA I ŠKOLOANJE VLASNIKA PASA, OIB 72437573965, Kijevska 21, 10410 Gradići</izvorni_sadrzaj>
    <derivirana_varijabla naziv="DomainObject.Predmet.ProtustrankaWithAdressOIB_1">MOJ PAS - CENTAR ZA OBUKU PASA I ŠKOLOANJE VLASNIKA PASA, OIB 72437573965, Kijevska 21, 10410 Gradići</derivirana_varijabla>
  </DomainObject.Predmet.ProtustrankaWithAdressOIB>
  <DomainObject.Predmet.ProtustrankaNazivFormated>
    <izvorni_sadrzaj>MOJ PAS - CENTAR ZA OBUKU PASA I ŠKOLOANJE VLASNIKA PASA</izvorni_sadrzaj>
    <derivirana_varijabla naziv="DomainObject.Predmet.ProtustrankaNazivFormated_1">MOJ PAS - CENTAR ZA OBUKU PASA I ŠKOLOANJE VLASNIKA PASA</derivirana_varijabla>
  </DomainObject.Predmet.ProtustrankaNazivFormated>
  <DomainObject.Predmet.ProtustrankaNazivFormatedOIB>
    <izvorni_sadrzaj>MOJ PAS - CENTAR ZA OBUKU PASA I ŠKOLOANJE VLASNIKA PASA, OIB 72437573965</izvorni_sadrzaj>
    <derivirana_varijabla naziv="DomainObject.Predmet.ProtustrankaNazivFormatedOIB_1">MOJ PAS - CENTAR ZA OBUKU PASA I ŠKOLOANJE VLASNIKA PASA, OIB 72437573965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PAS - CENTAR ZA OBUKU PASA I ŠKOLOANJE VLASNIKA PASA</item>
    </izvorni_sadrzaj>
    <derivirana_varijabla naziv="DomainObject.Predmet.ProtuStrankaListFormated_1">
      <item>MOJ PAS - CENTAR ZA OBUKU PASA I ŠKOLOANJE VLASNIKA PASA</item>
    </derivirana_varijabla>
  </DomainObject.Predmet.ProtuStrankaListFormated>
  <DomainObject.Predmet.ProtuStrankaListFormatedOIB>
    <izvorni_sadrzaj>
      <item>MOJ PAS - CENTAR ZA OBUKU PASA I ŠKOLOANJE VLASNIKA PASA, OIB 72437573965</item>
    </izvorni_sadrzaj>
    <derivirana_varijabla naziv="DomainObject.Predmet.ProtuStrankaListFormatedOIB_1">
      <item>MOJ PAS - CENTAR ZA OBUKU PASA I ŠKOLOANJE VLASNIKA PASA, OIB 72437573965</item>
    </derivirana_varijabla>
  </DomainObject.Predmet.ProtuStrankaListFormatedOIB>
  <DomainObject.Predmet.ProtuStrankaListFormatedWithAdress>
    <izvorni_sadrzaj>
      <item>MOJ PAS - CENTAR ZA OBUKU PASA I ŠKOLOANJE VLASNIKA PASA, Kijevska 21, 10410 Gradići</item>
    </izvorni_sadrzaj>
    <derivirana_varijabla naziv="DomainObject.Predmet.ProtuStrankaListFormatedWithAdress_1">
      <item>MOJ PAS - CENTAR ZA OBUKU PASA I ŠKOLOANJE VLASNIKA PASA, Kijevska 21, 10410 Gradići</item>
    </derivirana_varijabla>
  </DomainObject.Predmet.ProtuStrankaListFormatedWithAdress>
  <DomainObject.Predmet.ProtuStrankaListFormatedWithAdressOIB>
    <izvorni_sadrzaj>
      <item>MOJ PAS - CENTAR ZA OBUKU PASA I ŠKOLOANJE VLASNIKA PASA, OIB 72437573965, Kijevska 21, 10410 Gradići</item>
    </izvorni_sadrzaj>
    <derivirana_varijabla naziv="DomainObject.Predmet.ProtuStrankaListFormatedWithAdressOIB_1">
      <item>MOJ PAS - CENTAR ZA OBUKU PASA I ŠKOLOANJE VLASNIKA PASA, OIB 72437573965, Kijevska 21, 10410 Gradići</item>
    </derivirana_varijabla>
  </DomainObject.Predmet.ProtuStrankaListFormatedWithAdressOIB>
  <DomainObject.Predmet.ProtuStrankaListNazivFormated>
    <izvorni_sadrzaj>
      <item>MOJ PAS - CENTAR ZA OBUKU PASA I ŠKOLOANJE VLASNIKA PASA</item>
    </izvorni_sadrzaj>
    <derivirana_varijabla naziv="DomainObject.Predmet.ProtuStrankaListNazivFormated_1">
      <item>MOJ PAS - CENTAR ZA OBUKU PASA I ŠKOLOANJE VLASNIKA PASA</item>
    </derivirana_varijabla>
  </DomainObject.Predmet.ProtuStrankaListNazivFormated>
  <DomainObject.Predmet.ProtuStrankaListNazivFormatedOIB>
    <izvorni_sadrzaj>
      <item>MOJ PAS - CENTAR ZA OBUKU PASA I ŠKOLOANJE VLASNIKA PASA, OIB 72437573965</item>
    </izvorni_sadrzaj>
    <derivirana_varijabla naziv="DomainObject.Predmet.ProtuStrankaListNazivFormatedOIB_1">
      <item>MOJ PAS - CENTAR ZA OBUKU PASA I ŠKOLOANJE VLASNIKA PASA, OIB 72437573965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PAS - CENTAR ZA OBUKU PASA I ŠKOLOANJE VLASNIKA PASA</izvorni_sadrzaj>
    <derivirana_varijabla naziv="DomainObject.Predmet.ProtustrankaIDrugi_1">MOJ PAS - CENTAR ZA OBUKU PASA I ŠKOLOANJE VLASNIKA PASA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PAS - CENTAR ZA OBUKU PASA I ŠKOLOANJE VLASNIKA PASA, OIB 72437573965, Kijevska 21, 10410 Gradići</izvorni_sadrzaj>
    <derivirana_varijabla naziv="DomainObject.Predmet.ProtustrankaIDrugiAdressOIB_1">MOJ PAS - CENTAR ZA OBUKU PASA I ŠKOLOANJE VLASNIKA PASA, OIB 72437573965, Kijevska 21,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PAS - CENTAR ZA OBUKU PASA I ŠKOLOANJE VLASNIKA PASA</item>
      <item>FINA Regionalni centar Zagreb</item>
    </izvorni_sadrzaj>
    <derivirana_varijabla naziv="DomainObject.Predmet.SudioniciListNaziv_1">
      <item>MOJ PAS - CENTAR ZA OBUKU PASA I ŠKOLOANJE VLASNIKA PASA</item>
      <item>FINA Regionalni centar Zagreb</item>
    </derivirana_varijabla>
  </DomainObject.Predmet.SudioniciListNaziv>
  <DomainObject.Predmet.SudioniciListAdressOIB>
    <izvorni_sadrzaj>
      <item>MOJ PAS - CENTAR ZA OBUKU PASA I ŠKOLOANJE VLASNIKA PASA, OIB 72437573965, Kijevska 21,10410 Gradići</item>
      <item>FINA Regionalni centar Zagreb, OIB 85821130368, Trg svibanjskih žrtava 1995. br. 1,10000 Zagreb</item>
    </izvorni_sadrzaj>
    <derivirana_varijabla naziv="DomainObject.Predmet.SudioniciListAdressOIB_1">
      <item>MOJ PAS - CENTAR ZA OBUKU PASA I ŠKOLOANJE VLASNIKA PASA, OIB 72437573965, Kijevska 21,10410 Gradići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72437573965</item>
      <item>, OIB 85821130368</item>
    </izvorni_sadrzaj>
    <derivirana_varijabla naziv="DomainObject.Predmet.SudioniciListNazivOIB_1">
      <item>, OIB 72437573965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117CE-EFFE-4A65-B167-4DD37115D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381</properties:Words>
  <properties:Characters>1989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2016-09-16T07:51:00Z</dcterms:created>
  <dc:creator>wsadmin</dc:creator>
  <cp:lastModifiedBy>Sanda Gučić</cp:lastModifiedBy>
  <cp:lastPrinted>2016-09-16T07:52:00Z</cp:lastPrinted>
  <dcterms:modified xmlns:xsi="http://www.w3.org/2001/XMLSchema-instance" xsi:type="dcterms:W3CDTF">2016-09-19T05:51:00Z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