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3379" w14:paraId="fb13379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</w:t>
      </w:r>
      <w:r w:rsidR="008F6AB0">
        <w:t>:</w:t>
      </w:r>
      <w:r w:rsidRPr="006A62B7">
        <w:t xml:space="preserve"> 1 St-</w:t>
      </w:r>
      <w:r w:rsidR="000E7D56">
        <w:t>8</w:t>
      </w:r>
      <w:r w:rsidR="00193542">
        <w:t>/1</w:t>
      </w:r>
      <w:r w:rsidR="000E7D56">
        <w:t>8</w:t>
      </w:r>
      <w:r w:rsidR="00492280">
        <w:t>-</w:t>
      </w:r>
      <w:r w:rsidR="000E7D56">
        <w:t>14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C747A3" w:rsidP="00C747A3" w:rsidR="00C74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747A3" w:rsidP="00C747A3" w:rsidR="00C74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C747A3" w:rsidP="00825537" w:rsidR="00C747A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0E7D56" w:rsidRPr="0084326A">
        <w:t>EURO KAPITAL d.o.o., Zadar, Ulica Maka Dizdara 40, OIB: 7506955515</w:t>
      </w:r>
      <w:r w:rsidR="000E7D56" w:rsidRPr="00DD2C56">
        <w:t>9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EA7551">
        <w:t>11</w:t>
      </w:r>
      <w:r w:rsidR="00E32743">
        <w:t>.</w:t>
      </w:r>
      <w:r w:rsidR="006035C6">
        <w:t xml:space="preserve"> </w:t>
      </w:r>
      <w:r w:rsidR="00C747A3">
        <w:t>siječnja 2019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0E7D56" w:rsidRPr="0084326A">
        <w:t>EURO KAPITAL d.o.o., Zadar, Ulica Maka Dizdara 40, OIB: 7506955515</w:t>
      </w:r>
      <w:r w:rsidR="000E7D56" w:rsidRPr="00DD2C56">
        <w:t>9</w:t>
      </w:r>
      <w:r w:rsidRPr="006A62B7">
        <w:t xml:space="preserve">, stečajni postupak otvoren je dana </w:t>
      </w:r>
      <w:r w:rsidR="00EA7551">
        <w:t>11</w:t>
      </w:r>
      <w:r w:rsidR="00E32743">
        <w:t>.</w:t>
      </w:r>
      <w:r w:rsidR="005B6FB4">
        <w:t xml:space="preserve"> </w:t>
      </w:r>
      <w:r w:rsidR="00AB65B9">
        <w:t>siječnja</w:t>
      </w:r>
      <w:r w:rsidR="006035C6">
        <w:t xml:space="preserve"> 201</w:t>
      </w:r>
      <w:r w:rsidR="00AB65B9">
        <w:t>9</w:t>
      </w:r>
      <w:r w:rsidR="006035C6">
        <w:t>.</w:t>
      </w:r>
      <w:r w:rsidRPr="006A62B7">
        <w:t xml:space="preserve"> u </w:t>
      </w:r>
      <w:r w:rsidR="00543DD6">
        <w:t>13</w:t>
      </w:r>
      <w:r w:rsidR="00EA7551">
        <w:t>,45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EA7551" w:rsidRPr="00EA7551">
        <w:t>Josip Jadran Sekso</w:t>
      </w:r>
      <w:r w:rsidR="00193542" w:rsidRPr="00EA7551">
        <w:t xml:space="preserve"> iz </w:t>
      </w:r>
      <w:r w:rsidR="00EA7551" w:rsidRPr="00EA7551">
        <w:t>Šibenik</w:t>
      </w:r>
      <w:r w:rsidR="00193542" w:rsidRPr="00EA7551">
        <w:t xml:space="preserve">, </w:t>
      </w:r>
      <w:r w:rsidR="00EA7551" w:rsidRPr="00EA7551">
        <w:t>Ulica Bože Perčića 26</w:t>
      </w:r>
      <w:r w:rsidR="00193542" w:rsidRPr="00EA7551">
        <w:t xml:space="preserve">, OIB: </w:t>
      </w:r>
      <w:r w:rsidR="00EA7551" w:rsidRPr="00EA7551">
        <w:t>56627311158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0E7D56" w:rsidRPr="0084326A">
        <w:t>EURO KAPITAL d.o.o., Zadar, Ulica Maka Dizdara 40, OIB: 7506955515</w:t>
      </w:r>
      <w:r w:rsidR="000E7D56" w:rsidRPr="00DD2C56">
        <w:t>9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0E7D56" w:rsidRPr="0084326A">
        <w:t>EURO KAPITAL d.o.o., Zadar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AA5642" w:rsidR="00EC1BD0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543DD6" w:rsidP="00543DD6" w:rsidR="00543DD6">
      <w:pPr>
        <w:ind w:firstLine="705"/>
        <w:jc w:val="both"/>
      </w:pPr>
      <w:r>
        <w:t xml:space="preserve">Postupajući po prijedlogu Financijske agencije za otvaranje stečajnog postupka, a nakon obustave skraćenog stečajnog postupka, rješenjem ovog suda od 31. siječnja 2018. pokrenut je prethodni postupak nad dužnikom </w:t>
      </w:r>
      <w:r w:rsidR="000E7D56" w:rsidRPr="0084326A">
        <w:t>EURO KAPITAL d.o.o., Zadar, Ulica Maka Dizdara 40, OIB: 7506955515</w:t>
      </w:r>
      <w:r w:rsidR="000E7D56" w:rsidRPr="00DD2C56">
        <w:t>9</w:t>
      </w:r>
      <w:r>
        <w:t>.</w:t>
      </w:r>
    </w:p>
    <w:p w:rsidRDefault="00543DD6" w:rsidP="00543DD6" w:rsidR="00543DD6">
      <w:pPr>
        <w:jc w:val="both"/>
      </w:pPr>
      <w:r>
        <w:t xml:space="preserve">           Rješenjem ovog suda br. 1 St-</w:t>
      </w:r>
      <w:r w:rsidR="000E7D56">
        <w:t>8/18-11</w:t>
      </w:r>
      <w:r>
        <w:t xml:space="preserve"> od 17. travnja 2018. pozvani su vjerovnici ovog trgovačkog društva da u roku od 15 dana od isteka osmog dana od objave rješenja na e-</w:t>
      </w:r>
      <w:r>
        <w:lastRenderedPageBreak/>
        <w:t xml:space="preserve">oglasnoj ploči suda solidarno predujme iznos od 10.000,00 kuna potreban za pokriće troškova vođenja stečajnog postupka nad ovim stečajnim dužnikom.  </w:t>
      </w:r>
    </w:p>
    <w:p w:rsidRDefault="00543DD6" w:rsidP="00543DD6" w:rsidR="00543DD6">
      <w:pPr>
        <w:ind w:firstLine="708"/>
        <w:jc w:val="both"/>
      </w:pPr>
      <w:r>
        <w:t>Rješenje kojim su vjerovnici pozvani na uplatu predujma objavlje</w:t>
      </w:r>
      <w:r w:rsidR="00EA7551">
        <w:t>no je na e-oglasnoj ploči suda 18</w:t>
      </w:r>
      <w:r>
        <w:t xml:space="preserve">. </w:t>
      </w:r>
      <w:r w:rsidR="00EA7551">
        <w:t>travnja</w:t>
      </w:r>
      <w:r>
        <w:t xml:space="preserve"> 2018., temeljem čega je </w:t>
      </w:r>
      <w:r w:rsidR="00EA7551">
        <w:t>rok za uplatu predujma istekao 11</w:t>
      </w:r>
      <w:r>
        <w:t xml:space="preserve">. </w:t>
      </w:r>
      <w:r w:rsidR="00EA7551">
        <w:t>svibnja</w:t>
      </w:r>
      <w:r>
        <w:t xml:space="preserve"> 2018.</w:t>
      </w:r>
    </w:p>
    <w:p w:rsidRDefault="00543DD6" w:rsidP="00543DD6" w:rsidR="00543DD6">
      <w:pPr>
        <w:ind w:firstLine="708"/>
        <w:jc w:val="both"/>
      </w:pPr>
      <w:r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543DD6" w:rsidP="00543DD6" w:rsidR="00543DD6">
      <w:pPr>
        <w:ind w:firstLine="708"/>
        <w:jc w:val="both"/>
      </w:pPr>
      <w:r>
        <w:t>Imenovanje stečajnog upravitelja izvršeno je automatskim odabirom.</w:t>
      </w:r>
    </w:p>
    <w:p w:rsidRDefault="00543DD6" w:rsidP="00543DD6" w:rsidR="00543DD6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543DD6" w:rsidP="00543DD6" w:rsidR="00543DD6">
      <w:pPr>
        <w:ind w:firstLine="708"/>
        <w:jc w:val="both"/>
      </w:pPr>
      <w:r>
        <w:t>Stoga je odlučeno kao u izreci.</w:t>
      </w:r>
    </w:p>
    <w:p w:rsidRDefault="006F1857" w:rsidP="006F1857" w:rsidR="006F1857">
      <w:pPr>
        <w:ind w:firstLine="708"/>
        <w:jc w:val="both"/>
      </w:pP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EA7551">
        <w:t>11</w:t>
      </w:r>
      <w:r w:rsidR="00E32743">
        <w:t>.</w:t>
      </w:r>
      <w:r>
        <w:t xml:space="preserve"> </w:t>
      </w:r>
      <w:r w:rsidR="009467AC">
        <w:t>siječnja</w:t>
      </w:r>
      <w:r w:rsidR="00E32743">
        <w:t xml:space="preserve"> 201</w:t>
      </w:r>
      <w:r w:rsidR="009467AC">
        <w:t>9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19546F" w:rsidP="006864AF" w:rsidR="006864AF">
      <w:r>
        <w:t>Za točnost otpravka – ovlašteni službenik</w:t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19546F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BC259A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BC259A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BC259A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BC259A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4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0E7D56">
      <w:t>8</w:t>
    </w:r>
    <w:r w:rsidR="00286E9D">
      <w:t>/1</w:t>
    </w:r>
    <w:r w:rsidR="000E7D56">
      <w:t>8</w:t>
    </w:r>
    <w:r w:rsidR="00492280">
      <w:t>-</w:t>
    </w:r>
    <w:r w:rsidR="000E7D56">
      <w:t>14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6630"/>
    <w:rsid w:val="000D7790"/>
    <w:rsid w:val="000E7D56"/>
    <w:rsid w:val="0010003A"/>
    <w:rsid w:val="001144F4"/>
    <w:rsid w:val="00117181"/>
    <w:rsid w:val="001433E2"/>
    <w:rsid w:val="001441EB"/>
    <w:rsid w:val="001540AB"/>
    <w:rsid w:val="00186D9B"/>
    <w:rsid w:val="00193542"/>
    <w:rsid w:val="0019546F"/>
    <w:rsid w:val="001F2E93"/>
    <w:rsid w:val="00215D49"/>
    <w:rsid w:val="00216EE2"/>
    <w:rsid w:val="00236C5C"/>
    <w:rsid w:val="00272170"/>
    <w:rsid w:val="00275EA4"/>
    <w:rsid w:val="00286C89"/>
    <w:rsid w:val="00286E9D"/>
    <w:rsid w:val="002A25D5"/>
    <w:rsid w:val="002C1F71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43DD6"/>
    <w:rsid w:val="00554974"/>
    <w:rsid w:val="00566BE9"/>
    <w:rsid w:val="00577A9F"/>
    <w:rsid w:val="00586017"/>
    <w:rsid w:val="00590943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39E1"/>
    <w:rsid w:val="00667CB9"/>
    <w:rsid w:val="006822F6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712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8F6AB0"/>
    <w:rsid w:val="00906E38"/>
    <w:rsid w:val="0091052A"/>
    <w:rsid w:val="009467AC"/>
    <w:rsid w:val="00973C98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A5642"/>
    <w:rsid w:val="00AB4171"/>
    <w:rsid w:val="00AB483A"/>
    <w:rsid w:val="00AB65B9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59A"/>
    <w:rsid w:val="00BC2AA3"/>
    <w:rsid w:val="00BE48EC"/>
    <w:rsid w:val="00C35145"/>
    <w:rsid w:val="00C747A3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263C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A7551"/>
    <w:rsid w:val="00EB36A0"/>
    <w:rsid w:val="00EC1BD0"/>
    <w:rsid w:val="00EF5BFE"/>
    <w:rsid w:val="00EF7C9A"/>
    <w:rsid w:val="00F06CC6"/>
    <w:rsid w:val="00F12B83"/>
    <w:rsid w:val="00F26669"/>
    <w:rsid w:val="00F37A66"/>
    <w:rsid w:val="00F730A1"/>
    <w:rsid w:val="00F748E6"/>
    <w:rsid w:val="00F7557F"/>
    <w:rsid w:val="00F85CB1"/>
    <w:rsid w:val="00F86F0E"/>
    <w:rsid w:val="00FB5DD0"/>
    <w:rsid w:val="00FC2EE6"/>
    <w:rsid w:val="00FE66C5"/>
    <w:rsid w:val="00FF0C38"/>
    <w:rsid w:val="00FF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C747A3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5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4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4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4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4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C747A3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5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4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4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4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4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KAPITAL d.o.o. za nekretnine i trgovinu</izvorni_sadrzaj>
    <derivirana_varijabla naziv="DomainObject.Predmet.ProtustrankaFormated_1">  EURO KAPITAL d.o.o. za nekretnine i trgovinu</derivirana_varijabla>
  </DomainObject.Predmet.ProtustrankaFormated>
  <DomainObject.Predmet.ProtustrankaFormatedOIB>
    <izvorni_sadrzaj>  EURO KAPITAL d.o.o. za nekretnine i trgovinu, OIB 75069555159</izvorni_sadrzaj>
    <derivirana_varijabla naziv="DomainObject.Predmet.ProtustrankaFormatedOIB_1">  EURO KAPITAL d.o.o. za nekretnine i trgovinu, OIB 75069555159</derivirana_varijabla>
  </DomainObject.Predmet.ProtustrankaFormatedOIB>
  <DomainObject.Predmet.ProtustrankaFormatedWithAdress>
    <izvorni_sadrzaj> EURO KAPITAL d.o.o. za nekretnine i trgovinu, Ulica Mak Dizdara 40/E, 23000 Zadar</izvorni_sadrzaj>
    <derivirana_varijabla naziv="DomainObject.Predmet.ProtustrankaFormatedWithAdress_1"> EURO KAPITAL d.o.o. za nekretnine i trgovinu, Ulica Mak Dizdara 40/E, 23000 Zadar</derivirana_varijabla>
  </DomainObject.Predmet.ProtustrankaFormatedWithAdress>
  <DomainObject.Predmet.ProtustrankaFormatedWithAdressOIB>
    <izvorni_sadrzaj> EURO KAPITAL d.o.o. za nekretnine i trgovinu, OIB 75069555159, Ulica Mak Dizdara 40/E, 23000 Zadar</izvorni_sadrzaj>
    <derivirana_varijabla naziv="DomainObject.Predmet.ProtustrankaFormatedWithAdressOIB_1"> EURO KAPITAL d.o.o. za nekretnine i trgovinu, OIB 75069555159, Ulica Mak Dizdara 40/E, 23000 Zadar</derivirana_varijabla>
  </DomainObject.Predmet.ProtustrankaFormatedWithAdressOIB>
  <DomainObject.Predmet.ProtustrankaWithAdress>
    <izvorni_sadrzaj>EURO KAPITAL d.o.o. za nekretnine i trgovinu Ulica Mak Dizdara 40/E, 23000 Zadar</izvorni_sadrzaj>
    <derivirana_varijabla naziv="DomainObject.Predmet.ProtustrankaWithAdress_1">EURO KAPITAL d.o.o. za nekretnine i trgovinu Ulica Mak Dizdara 40/E, 23000 Zadar</derivirana_varijabla>
  </DomainObject.Predmet.ProtustrankaWithAdress>
  <DomainObject.Predmet.ProtustrankaWithAdressOIB>
    <izvorni_sadrzaj>EURO KAPITAL d.o.o. za nekretnine i trgovinu, OIB 75069555159, Ulica Mak Dizdara 40/E, 23000 Zadar</izvorni_sadrzaj>
    <derivirana_varijabla naziv="DomainObject.Predmet.ProtustrankaWithAdressOIB_1">EURO KAPITAL d.o.o. za nekretnine i trgovinu, OIB 75069555159, Ulica Mak Dizdara 40/E, 23000 Zadar</derivirana_varijabla>
  </DomainObject.Predmet.ProtustrankaWithAdressOIB>
  <DomainObject.Predmet.ProtustrankaNazivFormated>
    <izvorni_sadrzaj>EURO KAPITAL d.o.o. za nekretnine i trgovinu</izvorni_sadrzaj>
    <derivirana_varijabla naziv="DomainObject.Predmet.ProtustrankaNazivFormated_1">EURO KAPITAL d.o.o. za nekretnine i trgovinu</derivirana_varijabla>
  </DomainObject.Predmet.ProtustrankaNazivFormated>
  <DomainObject.Predmet.ProtustrankaNazivFormatedOIB>
    <izvorni_sadrzaj>EURO KAPITAL d.o.o. za nekretnine i trgovinu, OIB 75069555159</izvorni_sadrzaj>
    <derivirana_varijabla naziv="DomainObject.Predmet.ProtustrankaNazivFormatedOIB_1">EURO KAPITAL d.o.o. za nekretnine i trgovinu, OIB 75069555159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Goran Martić</izvorni_sadrzaj>
    <derivirana_varijabla naziv="DomainObject.Predmet.StrankaFormated_1">  FINA; Goran Martić</derivirana_varijabla>
  </DomainObject.Predmet.StrankaFormated>
  <DomainObject.Predmet.StrankaFormatedOIB>
    <izvorni_sadrzaj>  FINA, OIB 85821130368; Goran Martić, OIB 97586538519</izvorni_sadrzaj>
    <derivirana_varijabla naziv="DomainObject.Predmet.StrankaFormatedOIB_1">  FINA, OIB 85821130368; Goran Martić, OIB 97586538519</derivirana_varijabla>
  </DomainObject.Predmet.StrankaFormatedOIB>
  <DomainObject.Predmet.StrankaFormatedWithAdress>
    <izvorni_sadrzaj> FINA; Goran Martić, Mak Dizdara 40e, 23000 Zadar</izvorni_sadrzaj>
    <derivirana_varijabla naziv="DomainObject.Predmet.StrankaFormatedWithAdress_1"> FINA; Goran Martić, Mak Dizdara 40e, 23000 Zadar</derivirana_varijabla>
  </DomainObject.Predmet.StrankaFormatedWithAdress>
  <DomainObject.Predmet.StrankaFormatedWithAdressOIB>
    <izvorni_sadrzaj> FINA, OIB 85821130368; Goran Martić, OIB 97586538519, Mak Dizdara 40e, 23000 Zadar</izvorni_sadrzaj>
    <derivirana_varijabla naziv="DomainObject.Predmet.StrankaFormatedWithAdressOIB_1"> FINA, OIB 85821130368; Goran Martić, OIB 97586538519, Mak Dizdara 40e, 23000 Zadar</derivirana_varijabla>
  </DomainObject.Predmet.StrankaFormatedWithAdressOIB>
  <DomainObject.Predmet.StrankaWithAdress>
    <izvorni_sadrzaj>FINA ,Goran Martić Mak Dizdara 40e,23000 Zadar</izvorni_sadrzaj>
    <derivirana_varijabla naziv="DomainObject.Predmet.StrankaWithAdress_1">FINA ,Goran Martić Mak Dizdara 40e,23000 Zadar</derivirana_varijabla>
  </DomainObject.Predmet.StrankaWithAdress>
  <DomainObject.Predmet.StrankaWithAdressOIB>
    <izvorni_sadrzaj>FINA, OIB 85821130368,Goran Martić, OIB 97586538519, Mak Dizdara 40e,23000 Zadar</izvorni_sadrzaj>
    <derivirana_varijabla naziv="DomainObject.Predmet.StrankaWithAdressOIB_1">FINA, OIB 85821130368,Goran Martić, OIB 97586538519, Mak Dizdara 40e,23000 Zadar</derivirana_varijabla>
  </DomainObject.Predmet.StrankaWithAdressOIB>
  <DomainObject.Predmet.StrankaNazivFormated>
    <izvorni_sadrzaj>FINA,Goran Martić</izvorni_sadrzaj>
    <derivirana_varijabla naziv="DomainObject.Predmet.StrankaNazivFormated_1">FINA,Goran Martić</derivirana_varijabla>
  </DomainObject.Predmet.StrankaNazivFormated>
  <DomainObject.Predmet.StrankaNazivFormatedOIB>
    <izvorni_sadrzaj>FINA, OIB 85821130368,Goran Martić, OIB 97586538519</izvorni_sadrzaj>
    <derivirana_varijabla naziv="DomainObject.Predmet.StrankaNazivFormatedOIB_1">FINA, OIB 85821130368,Goran Martić, OIB 97586538519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Goran Martić</item>
    </izvorni_sadrzaj>
    <derivirana_varijabla naziv="DomainObject.Predmet.StrankaListFormated_1">
      <item>FINA</item>
      <item>Goran Martić</item>
    </derivirana_varijabla>
  </DomainObject.Predmet.StrankaListFormated>
  <DomainObject.Predmet.StrankaListFormatedOIB>
    <izvorni_sadrzaj>
      <item>FINA, OIB 85821130368</item>
      <item>Goran Martić, OIB 97586538519</item>
    </izvorni_sadrzaj>
    <derivirana_varijabla naziv="DomainObject.Predmet.StrankaListFormatedOIB_1">
      <item>FINA, OIB 85821130368</item>
      <item>Goran Martić, OIB 97586538519</item>
    </derivirana_varijabla>
  </DomainObject.Predmet.StrankaListFormatedOIB>
  <DomainObject.Predmet.StrankaListFormatedWithAdress>
    <izvorni_sadrzaj>
      <item>FINA</item>
      <item>Goran Martić, Mak Dizdara 40e, 23000 Zadar</item>
    </izvorni_sadrzaj>
    <derivirana_varijabla naziv="DomainObject.Predmet.StrankaListFormatedWithAdress_1">
      <item>FINA</item>
      <item>Goran Martić, Mak Dizdara 40e, 23000 Zadar</item>
    </derivirana_varijabla>
  </DomainObject.Predmet.StrankaListFormatedWithAdress>
  <DomainObject.Predmet.StrankaListFormatedWithAdressOIB>
    <izvorni_sadrzaj>
      <item>FINA, OIB 85821130368</item>
      <item>Goran Martić, OIB 97586538519, Mak Dizdara 40e, 23000 Zadar</item>
    </izvorni_sadrzaj>
    <derivirana_varijabla naziv="DomainObject.Predmet.StrankaListFormatedWithAdressOIB_1">
      <item>FINA, OIB 85821130368</item>
      <item>Goran Martić, OIB 97586538519, Mak Dizdara 40e, 23000 Zadar</item>
    </derivirana_varijabla>
  </DomainObject.Predmet.StrankaListFormatedWithAdressOIB>
  <DomainObject.Predmet.StrankaListNazivFormated>
    <izvorni_sadrzaj>
      <item>FINA</item>
      <item>Goran Martić</item>
    </izvorni_sadrzaj>
    <derivirana_varijabla naziv="DomainObject.Predmet.StrankaListNazivFormated_1">
      <item>FINA</item>
      <item>Goran Martić</item>
    </derivirana_varijabla>
  </DomainObject.Predmet.StrankaListNazivFormated>
  <DomainObject.Predmet.StrankaListNazivFormatedOIB>
    <izvorni_sadrzaj>
      <item>FINA, OIB 85821130368</item>
      <item>Goran Martić, OIB 97586538519</item>
    </izvorni_sadrzaj>
    <derivirana_varijabla naziv="DomainObject.Predmet.StrankaListNazivFormatedOIB_1">
      <item>FINA, OIB 85821130368</item>
      <item>Goran Martić, OIB 97586538519</item>
    </derivirana_varijabla>
  </DomainObject.Predmet.StrankaListNazivFormatedOIB>
  <DomainObject.Predmet.ProtuStrankaListFormated>
    <izvorni_sadrzaj>
      <item>EURO KAPITAL d.o.o. za nekretnine i trgovinu</item>
    </izvorni_sadrzaj>
    <derivirana_varijabla naziv="DomainObject.Predmet.ProtuStrankaListFormated_1">
      <item>EURO KAPITAL d.o.o. za nekretnine i trgovinu</item>
    </derivirana_varijabla>
  </DomainObject.Predmet.ProtuStrankaListFormated>
  <DomainObject.Predmet.ProtuStrankaListFormatedOIB>
    <izvorni_sadrzaj>
      <item>EURO KAPITAL d.o.o. za nekretnine i trgovinu, OIB 75069555159</item>
    </izvorni_sadrzaj>
    <derivirana_varijabla naziv="DomainObject.Predmet.ProtuStrankaListFormatedOIB_1">
      <item>EURO KAPITAL d.o.o. za nekretnine i trgovinu, OIB 75069555159</item>
    </derivirana_varijabla>
  </DomainObject.Predmet.ProtuStrankaListFormatedOIB>
  <DomainObject.Predmet.ProtuStrankaListFormatedWithAdress>
    <izvorni_sadrzaj>
      <item>EURO KAPITAL d.o.o. za nekretnine i trgovinu, Ulica Mak Dizdara 40/E, 23000 Zadar</item>
    </izvorni_sadrzaj>
    <derivirana_varijabla naziv="DomainObject.Predmet.ProtuStrankaListFormatedWithAdress_1">
      <item>EURO KAPITAL d.o.o. za nekretnine i trgovinu, Ulica Mak Dizdara 40/E, 23000 Zadar</item>
    </derivirana_varijabla>
  </DomainObject.Predmet.ProtuStrankaListFormatedWithAdress>
  <DomainObject.Predmet.ProtuStrankaListFormatedWithAdressOIB>
    <izvorni_sadrzaj>
      <item>EURO KAPITAL d.o.o. za nekretnine i trgovinu, OIB 75069555159, Ulica Mak Dizdara 40/E, 23000 Zadar</item>
    </izvorni_sadrzaj>
    <derivirana_varijabla naziv="DomainObject.Predmet.ProtuStrankaListFormatedWithAdressOIB_1">
      <item>EURO KAPITAL d.o.o. za nekretnine i trgovinu, OIB 75069555159, Ulica Mak Dizdara 40/E, 23000 Zadar</item>
    </derivirana_varijabla>
  </DomainObject.Predmet.ProtuStrankaListFormatedWithAdressOIB>
  <DomainObject.Predmet.ProtuStrankaListNazivFormated>
    <izvorni_sadrzaj>
      <item>EURO KAPITAL d.o.o. za nekretnine i trgovinu</item>
    </izvorni_sadrzaj>
    <derivirana_varijabla naziv="DomainObject.Predmet.ProtuStrankaListNazivFormated_1">
      <item>EURO KAPITAL d.o.o. za nekretnine i trgovinu</item>
    </derivirana_varijabla>
  </DomainObject.Predmet.ProtuStrankaListNazivFormated>
  <DomainObject.Predmet.ProtuStrankaListNazivFormatedOIB>
    <izvorni_sadrzaj>
      <item>EURO KAPITAL d.o.o. za nekretnine i trgovinu, OIB 75069555159</item>
    </izvorni_sadrzaj>
    <derivirana_varijabla naziv="DomainObject.Predmet.ProtuStrankaListNazivFormatedOIB_1">
      <item>EURO KAPITAL d.o.o. za nekretnine i trgovinu, OIB 75069555159</item>
    </derivirana_varijabla>
  </DomainObject.Predmet.ProtuStrankaListNazivFormatedOIB>
  <DomainObject.Predmet.OstaliListFormated>
    <izvorni_sadrzaj>
      <item>Goran Martić</item>
    </izvorni_sadrzaj>
    <derivirana_varijabla naziv="DomainObject.Predmet.OstaliListFormated_1">
      <item>Goran Martić</item>
    </derivirana_varijabla>
  </DomainObject.Predmet.OstaliListFormated>
  <DomainObject.Predmet.OstaliListFormatedOIB>
    <izvorni_sadrzaj>
      <item>Goran Martić, OIB 97586538519</item>
    </izvorni_sadrzaj>
    <derivirana_varijabla naziv="DomainObject.Predmet.OstaliListFormatedOIB_1">
      <item>Goran Martić, OIB 97586538519</item>
    </derivirana_varijabla>
  </DomainObject.Predmet.OstaliListFormatedOIB>
  <DomainObject.Predmet.OstaliListFormatedWithAdress>
    <izvorni_sadrzaj>
      <item>Goran Martić, Ulica Mak Dizdara 40 E, 23000 Zadar</item>
    </izvorni_sadrzaj>
    <derivirana_varijabla naziv="DomainObject.Predmet.OstaliListFormatedWithAdress_1">
      <item>Goran Martić, Ulica Mak Dizdara 40 E, 23000 Zadar</item>
    </derivirana_varijabla>
  </DomainObject.Predmet.OstaliListFormatedWithAdress>
  <DomainObject.Predmet.OstaliListFormatedWithAdressOIB>
    <izvorni_sadrzaj>
      <item>Goran Martić, OIB 97586538519, Ulica Mak Dizdara 40 E, 23000 Zadar</item>
    </izvorni_sadrzaj>
    <derivirana_varijabla naziv="DomainObject.Predmet.OstaliListFormatedWithAdressOIB_1">
      <item>Goran Martić, OIB 97586538519, Ulica Mak Dizdara 40 E, 23000 Zadar</item>
    </derivirana_varijabla>
  </DomainObject.Predmet.OstaliListFormatedWithAdressOIB>
  <DomainObject.Predmet.OstaliListNazivFormated>
    <izvorni_sadrzaj>
      <item>Goran Martić</item>
    </izvorni_sadrzaj>
    <derivirana_varijabla naziv="DomainObject.Predmet.OstaliListNazivFormated_1">
      <item>Goran Martić</item>
    </derivirana_varijabla>
  </DomainObject.Predmet.OstaliListNazivFormated>
  <DomainObject.Predmet.OstaliListNazivFormatedOIB>
    <izvorni_sadrzaj>
      <item>Goran Martić, OIB 97586538519</item>
    </izvorni_sadrzaj>
    <derivirana_varijabla naziv="DomainObject.Predmet.OstaliListNazivFormatedOIB_1">
      <item>Goran Martić, OIB 97586538519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EURO KAPITAL d.o.o. za nekretnine i trgovinu</izvorni_sadrzaj>
    <derivirana_varijabla naziv="DomainObject.Predmet.ProtustrankaIDrugi_1">EURO KAPITAL d.o.o. za nekretnine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EURO KAPITAL d.o.o. za nekretnine i trgovinu, OIB 75069555159, Ulica Mak Dizdara 40/E, 23000 Zadar</izvorni_sadrzaj>
    <derivirana_varijabla naziv="DomainObject.Predmet.ProtustrankaIDrugiAdressOIB_1">EURO KAPITAL d.o.o. za nekretnine i trgovinu, OIB 75069555159, Ulica Mak Dizdara 40/E,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 KAPITAL d.o.o. za nekretnine i trgovinu</item>
      <item>Goran Martić</item>
      <item>Goran Martić</item>
    </izvorni_sadrzaj>
    <derivirana_varijabla naziv="DomainObject.Predmet.SudioniciListNaziv_1">
      <item>FINA</item>
      <item>EURO KAPITAL d.o.o. za nekretnine i trgovinu</item>
      <item>Goran Martić</item>
      <item>Goran Martić</item>
    </derivirana_varijabla>
  </DomainObject.Predmet.SudioniciListNaziv>
  <DomainObject.Predmet.SudioniciListAdressOIB>
    <izvorni_sadrzaj>
      <item>FINA, OIB 85821130368</item>
      <item>EURO KAPITAL d.o.o. za nekretnine i trgovinu, OIB 75069555159, Ulica Mak Dizdara 40/E,23000 Zadar</item>
      <item>Goran Martić, OIB 97586538519, Ulica Mak Dizdara 40 E,23000 Zadar</item>
      <item>Goran Martić, OIB 97586538519, Mak Dizdara 40e,23000 Zadar</item>
    </izvorni_sadrzaj>
    <derivirana_varijabla naziv="DomainObject.Predmet.SudioniciListAdressOIB_1">
      <item>FINA, OIB 85821130368</item>
      <item>EURO KAPITAL d.o.o. za nekretnine i trgovinu, OIB 75069555159, Ulica Mak Dizdara 40/E,23000 Zadar</item>
      <item>Goran Martić, OIB 97586538519, Ulica Mak Dizdara 40 E,23000 Zadar</item>
      <item>Goran Martić, OIB 97586538519, Mak Dizdara 40e,23000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75069555159</item>
      <item>, OIB 97586538519</item>
      <item>, OIB 97586538519</item>
    </izvorni_sadrzaj>
    <derivirana_varijabla naziv="DomainObject.Predmet.SudioniciListNazivOIB_1">
      <item>, OIB 85821130368</item>
      <item>, OIB 75069555159</item>
      <item>, OIB 97586538519</item>
      <item>, OIB 97586538519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veljače 2018.</izvorni_sadrzaj>
    <derivirana_varijabla naziv="DomainObject.Predmet.DatumZadnjeOdrzaneSudskeRadnje_1">22. veljače 2018.</derivirana_varijabla>
  </DomainObject.Predmet.DatumZadnjeOdrzaneSudskeRadnje>
  <DomainObject.PredzadnjaOdlukaIzPredmeta.DatumDonosenjaOdluke>
    <izvorni_sadrzaj>17. travnja 2018.</izvorni_sadrzaj>
    <derivirana_varijabla naziv="DomainObject.PredzadnjaOdlukaIzPredmeta.DatumDonosenjaOdluke_1">17. travnja 2018.</derivirana_varijabla>
  </DomainObject.PredzadnjaOdlukaIzPredmeta.DatumDonosenjaOdluke>
  <DomainObject.PredzadnjaOdlukaIzPredmeta.Oznaka>
    <izvorni_sadrzaj>St-8/2018-12</izvorni_sadrzaj>
    <derivirana_varijabla naziv="DomainObject.PredzadnjaOdlukaIzPredmeta.Oznaka_1">St-8/2018-12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650</properties:Words>
  <properties:Characters>3413</properties:Characters>
  <properties:Lines>96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2019-01-11T07:01:00Z</dcterms:created>
  <dc:creator>Ardena Bajlo</dc:creator>
  <cp:lastModifiedBy>Ardena Bajlo</cp:lastModifiedBy>
  <cp:lastPrinted>2016-10-05T09:54:00Z</cp:lastPrinted>
  <dcterms:modified xmlns:xsi="http://www.w3.org/2001/XMLSchema-instance" xsi:type="dcterms:W3CDTF">2019-01-11T09:42:00Z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(1St-8-18 -  EURO KAPITAL d.o.o.,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