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4062" w14:paraId="7b94062" w:rsidRDefault="007B6E1F" w:rsidP="00910611" w:rsidR="007B6E1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E1F" w:rsidP="00910611" w:rsidR="007B6E1F">
      <w:r>
        <w:rPr>
          <w:rFonts w:eastAsia="MS Mincho"/>
        </w:rPr>
        <w:t xml:space="preserve">   REPUBLIKA HRVATSKA</w:t>
      </w:r>
    </w:p>
    <w:p w:rsidRDefault="007B6E1F" w:rsidP="00910611" w:rsidR="007B6E1F">
      <w:r>
        <w:rPr>
          <w:rFonts w:eastAsia="MS Mincho"/>
        </w:rPr>
        <w:t>TRGOVAČKI SUD U RIJECI</w:t>
      </w:r>
    </w:p>
    <w:p w:rsidRDefault="007B6E1F" w:rsidR="007B6E1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E2259" w:rsidR="008E2259"/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12B3A" w:rsidRPr="00112B3A">
        <w:rPr>
          <w:rFonts w:cs="Arial"/>
        </w:rPr>
        <w:t xml:space="preserve">Trgovački sud u Rijeci, </w:t>
      </w:r>
      <w:r w:rsidR="0092659A" w:rsidRPr="0092659A">
        <w:rPr>
          <w:rFonts w:cs="Arial"/>
        </w:rPr>
        <w:t>OIB 88785964957</w:t>
      </w:r>
      <w:r w:rsidR="0092659A">
        <w:rPr>
          <w:rFonts w:cs="Arial"/>
        </w:rPr>
        <w:t xml:space="preserve">, </w:t>
      </w:r>
      <w:r w:rsidR="00112B3A" w:rsidRPr="00112B3A">
        <w:rPr>
          <w:rFonts w:cs="Arial"/>
        </w:rPr>
        <w:t xml:space="preserve">po sucu pojedincu Danieli Korlević, odlučujući o </w:t>
      </w:r>
      <w:r w:rsidR="00E92787">
        <w:rPr>
          <w:rFonts w:cs="Arial"/>
        </w:rPr>
        <w:t>prijedlogu</w:t>
      </w:r>
      <w:r w:rsidR="0092659A">
        <w:rPr>
          <w:rFonts w:cs="Arial"/>
        </w:rPr>
        <w:t xml:space="preserve"> </w:t>
      </w:r>
      <w:r w:rsidR="00112B3A" w:rsidRPr="00112B3A">
        <w:rPr>
          <w:rFonts w:cs="Arial"/>
        </w:rPr>
        <w:t xml:space="preserve">Financijske agencije, Regionalni centar Rijeka, Podružnica Rijeka, Frana Kurelca 8, za </w:t>
      </w:r>
      <w:r w:rsidR="00E92787">
        <w:rPr>
          <w:rFonts w:cs="Arial"/>
        </w:rPr>
        <w:t xml:space="preserve">otvaranje </w:t>
      </w:r>
      <w:r w:rsidR="00112B3A" w:rsidRPr="00112B3A">
        <w:rPr>
          <w:rFonts w:cs="Arial"/>
        </w:rPr>
        <w:t xml:space="preserve">stečajnog postupka nad </w:t>
      </w:r>
      <w:r w:rsidR="0092659A">
        <w:rPr>
          <w:rFonts w:cs="Arial"/>
        </w:rPr>
        <w:t xml:space="preserve">dužnikom </w:t>
      </w:r>
      <w:r w:rsidR="00E92787">
        <w:rPr>
          <w:rFonts w:cs="Arial"/>
          <w:b/>
        </w:rPr>
        <w:t>EDITA ugostiteljstvo i proizvodnja hrane d.o.o. Rijeka, Zvonimirova 6, OIB 06104739782</w:t>
      </w:r>
      <w:r w:rsidR="00112B3A">
        <w:rPr>
          <w:rFonts w:cs="Arial"/>
        </w:rPr>
        <w:t xml:space="preserve">,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E92787">
        <w:rPr>
          <w:rFonts w:cs="Arial"/>
        </w:rPr>
        <w:t>07. prosinca</w:t>
      </w:r>
      <w:r w:rsidR="00A826E6">
        <w:rPr>
          <w:rFonts w:cs="Arial"/>
        </w:rPr>
        <w:t xml:space="preserve"> 2016.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4432D4" w:rsidP="004432D4" w:rsidR="007002EC">
      <w:pPr>
        <w:jc w:val="both"/>
        <w:rPr>
          <w:rFonts w:cs="Arial"/>
          <w:b/>
        </w:rPr>
      </w:pPr>
      <w:r>
        <w:tab/>
      </w:r>
      <w:r w:rsidR="0061436B">
        <w:t>Odbacuje</w:t>
      </w:r>
      <w:r w:rsidR="007002EC" w:rsidRPr="007002EC">
        <w:t xml:space="preserve"> se </w:t>
      </w:r>
      <w:r w:rsidR="00E92787">
        <w:t>prijedlog</w:t>
      </w:r>
      <w:r w:rsidR="00763BE2">
        <w:t xml:space="preserve"> za </w:t>
      </w:r>
      <w:r w:rsidR="00E92787">
        <w:t xml:space="preserve">otvaranje </w:t>
      </w:r>
      <w:r w:rsidR="007002EC" w:rsidRPr="007002EC">
        <w:t>stečajnog postupka nad dužnikom</w:t>
      </w:r>
      <w:r w:rsidR="007002EC" w:rsidRPr="0061436B">
        <w:rPr>
          <w:rFonts w:cs="Arial" w:hAnsi="Arial" w:ascii="Arial"/>
        </w:rPr>
        <w:t xml:space="preserve"> </w:t>
      </w:r>
      <w:r w:rsidR="00E92787" w:rsidRPr="00E92787">
        <w:rPr>
          <w:rFonts w:cs="Arial"/>
          <w:b/>
        </w:rPr>
        <w:t>EDITA ugostiteljstvo i proizvodnja hrane d.o.o. Rijeka, Zvonimirova 6, OIB 06104739782</w:t>
      </w:r>
      <w:r w:rsidR="00ED5721" w:rsidRPr="0061436B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92659A" w:rsidP="0092659A" w:rsidR="0092659A">
      <w:pPr>
        <w:jc w:val="both"/>
        <w:rPr>
          <w:b/>
          <w:bCs/>
        </w:rPr>
      </w:pPr>
    </w:p>
    <w:p w:rsidRDefault="0092659A" w:rsidP="0092659A" w:rsidR="0061436B">
      <w:pPr>
        <w:jc w:val="both"/>
      </w:pPr>
      <w:r>
        <w:rPr>
          <w:b/>
          <w:bCs/>
        </w:rPr>
        <w:tab/>
      </w:r>
      <w:r w:rsidRPr="0092659A">
        <w:rPr>
          <w:bCs/>
        </w:rPr>
        <w:t>Predlagatelj je</w:t>
      </w:r>
      <w:r w:rsidR="00D4170E">
        <w:rPr>
          <w:bCs/>
        </w:rPr>
        <w:t xml:space="preserve"> </w:t>
      </w:r>
      <w:r w:rsidR="00E92787">
        <w:rPr>
          <w:bCs/>
        </w:rPr>
        <w:t>0</w:t>
      </w:r>
      <w:r w:rsidR="00D4170E">
        <w:rPr>
          <w:bCs/>
        </w:rPr>
        <w:t>6. svibnja</w:t>
      </w:r>
      <w:r w:rsidRPr="0092659A">
        <w:rPr>
          <w:bCs/>
        </w:rPr>
        <w:t xml:space="preserve"> 2016. godine podnio sudu </w:t>
      </w:r>
      <w:r w:rsidR="00E92787">
        <w:rPr>
          <w:bCs/>
        </w:rPr>
        <w:t>prijedlog</w:t>
      </w:r>
      <w:r w:rsidR="00D4170E">
        <w:rPr>
          <w:bCs/>
        </w:rPr>
        <w:t xml:space="preserve"> za </w:t>
      </w:r>
      <w:r w:rsidR="00E92787">
        <w:rPr>
          <w:bCs/>
        </w:rPr>
        <w:t xml:space="preserve">otvaranje </w:t>
      </w:r>
      <w:r w:rsidR="00D4170E" w:rsidRPr="00D4170E">
        <w:rPr>
          <w:bCs/>
        </w:rPr>
        <w:t xml:space="preserve">stečajnog postupka nad dužnikom </w:t>
      </w:r>
      <w:r w:rsidR="00E92787" w:rsidRPr="00E92787">
        <w:rPr>
          <w:bCs/>
        </w:rPr>
        <w:t xml:space="preserve">EDITA ugostiteljstvo i proizvodnja hrane d.o.o. Rijeka, Zvonimirova 6, OIB 06104739782 </w:t>
      </w:r>
      <w:r>
        <w:t>(dalje: dužnik).</w:t>
      </w:r>
    </w:p>
    <w:p w:rsidRDefault="00016072" w:rsidP="0061436B" w:rsidR="00016072">
      <w:pPr>
        <w:jc w:val="both"/>
      </w:pPr>
      <w:r w:rsidRPr="00016072">
        <w:tab/>
        <w:t xml:space="preserve">Uvidom u stečajni spis posl. broj </w:t>
      </w:r>
      <w:r w:rsidR="0092659A">
        <w:t>15</w:t>
      </w:r>
      <w:r w:rsidRPr="00016072">
        <w:t xml:space="preserve"> </w:t>
      </w:r>
      <w:r w:rsidR="00D4170E">
        <w:t>St-</w:t>
      </w:r>
      <w:r w:rsidR="00E92787">
        <w:t>832/15</w:t>
      </w:r>
      <w:r w:rsidRPr="00016072">
        <w:t xml:space="preserve"> sud je utvrdio da je rješenjem od </w:t>
      </w:r>
      <w:r w:rsidR="00E92787">
        <w:t xml:space="preserve">19. listopada </w:t>
      </w:r>
      <w:r w:rsidR="008E2259">
        <w:t>2016</w:t>
      </w:r>
      <w:r w:rsidRPr="00016072">
        <w:t xml:space="preserve">. godine nad dužnikom otvoren i zaključen stečajni postupak. Rješenje je postalo pravomoćno </w:t>
      </w:r>
      <w:r w:rsidR="00E92787">
        <w:t>07</w:t>
      </w:r>
      <w:r w:rsidR="00D4170E">
        <w:t>. studenog</w:t>
      </w:r>
      <w:r w:rsidRPr="00016072">
        <w:t xml:space="preserve"> 201</w:t>
      </w:r>
      <w:r w:rsidR="00A826E6">
        <w:t>6</w:t>
      </w:r>
      <w:r w:rsidRPr="00016072">
        <w:t>. godine.</w:t>
      </w:r>
    </w:p>
    <w:p w:rsidRDefault="00016072" w:rsidP="00ED5721" w:rsidR="00193BAA">
      <w:pPr>
        <w:jc w:val="both"/>
      </w:pPr>
      <w:r>
        <w:tab/>
      </w:r>
      <w:r w:rsidR="00B1315C" w:rsidRPr="00DA66D5">
        <w:t xml:space="preserve">Prema odredbi članka 333. </w:t>
      </w:r>
      <w:r w:rsidR="001D51B8">
        <w:t>ZPP-a</w:t>
      </w:r>
      <w:r w:rsidR="00C87349">
        <w:t xml:space="preserve"> </w:t>
      </w:r>
      <w:r w:rsidR="00B1315C" w:rsidRPr="00DA66D5">
        <w:t>koja se supsidijarno primjenjuje u stečajnom postupku temeljem čl.</w:t>
      </w:r>
      <w:r w:rsidR="000B13D8">
        <w:t>10</w:t>
      </w:r>
      <w:r w:rsidR="00B1315C" w:rsidRPr="00DA66D5">
        <w:t xml:space="preserve">. </w:t>
      </w:r>
      <w:r w:rsidR="00ED5721" w:rsidRPr="003D4368">
        <w:rPr>
          <w:bCs/>
        </w:rPr>
        <w:t>SZ-a</w:t>
      </w:r>
      <w:r w:rsidR="00C87349">
        <w:t>,</w:t>
      </w:r>
      <w:r w:rsidR="00193BAA" w:rsidRPr="00DA66D5">
        <w:t xml:space="preserve"> prvostupanjski sud tijekom cijelog postupka </w:t>
      </w:r>
      <w:r w:rsidR="00722C92" w:rsidRPr="00DA66D5">
        <w:t>po službenoj dužnosti pazi j</w:t>
      </w:r>
      <w:r w:rsidR="00193BAA" w:rsidRPr="00DA66D5">
        <w:t xml:space="preserve">e li stvar pravomoćno presuđena i ako utvrdi da je parnica </w:t>
      </w:r>
      <w:r w:rsidR="00DB579A" w:rsidRPr="00DA66D5">
        <w:t xml:space="preserve">među istim strankama pokrenuta </w:t>
      </w:r>
      <w:r w:rsidR="00193BAA" w:rsidRPr="00DA66D5">
        <w:t>o zahtjevu o kojemu je već pravomoćno odlučeno, odbacit će tužbu.</w:t>
      </w:r>
    </w:p>
    <w:p w:rsidRDefault="00016072" w:rsidP="007002EC" w:rsidR="00193BAA" w:rsidRPr="00DA66D5">
      <w:pPr>
        <w:jc w:val="both"/>
      </w:pPr>
      <w:r>
        <w:tab/>
        <w:t xml:space="preserve">Budući je u stečajnom predmetu posl. broj </w:t>
      </w:r>
      <w:r w:rsidR="0092659A">
        <w:t>15</w:t>
      </w:r>
      <w:r>
        <w:t xml:space="preserve"> St-</w:t>
      </w:r>
      <w:r w:rsidR="00E92787">
        <w:t>832/15</w:t>
      </w:r>
      <w:r w:rsidR="001D51B8">
        <w:t xml:space="preserve"> </w:t>
      </w:r>
      <w:r>
        <w:t xml:space="preserve">sud pravomoćno odlučio </w:t>
      </w:r>
      <w:r w:rsidR="00D4170E">
        <w:t xml:space="preserve">o </w:t>
      </w:r>
      <w:r w:rsidR="00E92787">
        <w:t>prijedlogu</w:t>
      </w:r>
      <w:r w:rsidR="00BC79FD">
        <w:t xml:space="preserve"> za </w:t>
      </w:r>
      <w:r w:rsidR="00E92787">
        <w:t>otvaranje</w:t>
      </w:r>
      <w:r w:rsidR="00BC79FD">
        <w:t xml:space="preserve"> stečajnog postupka</w:t>
      </w:r>
      <w:r w:rsidR="00D4170E">
        <w:t xml:space="preserve"> </w:t>
      </w:r>
      <w:r>
        <w:t>rješenjem od</w:t>
      </w:r>
      <w:r w:rsidR="00BC79FD">
        <w:t xml:space="preserve"> </w:t>
      </w:r>
      <w:r w:rsidR="00E92787">
        <w:t>19</w:t>
      </w:r>
      <w:r w:rsidR="00BC79FD">
        <w:t>. listopada</w:t>
      </w:r>
      <w:r w:rsidR="007F30F2">
        <w:t xml:space="preserve"> </w:t>
      </w:r>
      <w:r>
        <w:t xml:space="preserve"> 201</w:t>
      </w:r>
      <w:r w:rsidR="00A826E6">
        <w:t>6</w:t>
      </w:r>
      <w:r>
        <w:t>. godine, valjalo je</w:t>
      </w:r>
      <w:r w:rsidR="00193BAA" w:rsidRPr="00DA66D5">
        <w:t>, a primjenom citiranih zakonskih propisa odlučiti kao u</w:t>
      </w:r>
      <w:r w:rsidR="00ED5721">
        <w:t xml:space="preserve"> </w:t>
      </w:r>
      <w:r>
        <w:t>izre</w:t>
      </w:r>
      <w:r w:rsidR="004432D4">
        <w:t>ci</w:t>
      </w:r>
      <w:r w:rsidR="00ED5721">
        <w:t xml:space="preserve"> rješenja</w:t>
      </w:r>
      <w:r w:rsidR="00193BAA" w:rsidRPr="00DA66D5">
        <w:t>.</w:t>
      </w:r>
    </w:p>
    <w:p w:rsidRDefault="00722C92" w:rsidP="00ED5721" w:rsidR="00EB5F77">
      <w:pPr>
        <w:jc w:val="both"/>
      </w:pPr>
      <w:r w:rsidRPr="00DA66D5">
        <w:tab/>
      </w:r>
      <w:r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E92787">
        <w:rPr>
          <w:b/>
        </w:rPr>
        <w:t>07. prosinca</w:t>
      </w:r>
      <w:r w:rsidR="00BC79FD">
        <w:rPr>
          <w:b/>
        </w:rPr>
        <w:t xml:space="preserve"> </w:t>
      </w:r>
      <w:r w:rsidR="00016072">
        <w:rPr>
          <w:b/>
        </w:rPr>
        <w:t>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344D37" w:rsidP="00016072" w:rsidR="007B6E1F">
      <w:pPr>
        <w:ind w:left="2160"/>
        <w:jc w:val="right"/>
        <w:rPr>
          <w:b/>
        </w:rPr>
      </w:pPr>
      <w:r w:rsidRPr="00ED5721">
        <w:rPr>
          <w:b/>
        </w:rPr>
        <w:tab/>
      </w:r>
    </w:p>
    <w:p w:rsidRDefault="00ED5721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92659A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7B6E1F" w:rsidR="007B6E1F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93E4C">
        <w:rPr>
          <w:b/>
        </w:rPr>
        <w:t xml:space="preserve"> </w:t>
      </w:r>
    </w:p>
    <w:p w:rsidRDefault="00093E4C" w:rsidP="001A5F3A" w:rsidR="00093E4C">
      <w:pPr>
        <w:ind w:firstLine="708" w:left="1416"/>
        <w:jc w:val="right"/>
      </w:pPr>
    </w:p>
    <w:p w:rsidRDefault="00BC79FD" w:rsidR="00BC79FD">
      <w:pPr>
        <w:jc w:val="both"/>
        <w:rPr>
          <w:b/>
        </w:rPr>
      </w:pPr>
    </w:p>
    <w:p w:rsidRDefault="00BC79FD" w:rsidR="00BC79FD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 xml:space="preserve">Protiv rješenja nezadovoljna stranka može podnijeti žalbu </w:t>
      </w:r>
      <w:r w:rsidR="008E2259">
        <w:t xml:space="preserve">istekom osmoga dana od dana objave pismena na mrežnoj stranici e-Oglasna ploča suda. </w:t>
      </w:r>
      <w:r w:rsidRPr="00DA66D5">
        <w:t>Žalba se podnosi putem ovog suda u tri istovjetna primjerka, a o žalbi odlučuje Visoki trgovački sud Republike Hrvatske.</w:t>
      </w:r>
    </w:p>
    <w:p w:rsidRDefault="00BC79FD" w:rsidR="00BC79FD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E92787">
        <w:rPr>
          <w:sz w:val="20"/>
          <w:szCs w:val="20"/>
        </w:rPr>
        <w:t>07.12</w:t>
      </w:r>
      <w:r w:rsidR="008E2259">
        <w:rPr>
          <w:sz w:val="20"/>
          <w:szCs w:val="20"/>
        </w:rPr>
        <w:t>.</w:t>
      </w:r>
      <w:r w:rsidR="002E5EE2">
        <w:rPr>
          <w:sz w:val="20"/>
          <w:szCs w:val="20"/>
        </w:rPr>
        <w:t>2016</w:t>
      </w:r>
      <w:r w:rsidRPr="00ED5721">
        <w:rPr>
          <w:sz w:val="20"/>
          <w:szCs w:val="20"/>
        </w:rPr>
        <w:t>.</w:t>
      </w:r>
      <w:r w:rsidR="00E92787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8E225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="00C616C1"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E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E92787">
      <w:t>1027</w:t>
    </w:r>
    <w:r w:rsidR="005A3497">
      <w:t>/16-</w:t>
    </w:r>
    <w:r w:rsidR="00E9278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93E4C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573792"/>
    <w:rsid w:val="005A3497"/>
    <w:rsid w:val="005C774B"/>
    <w:rsid w:val="0061436B"/>
    <w:rsid w:val="00683C57"/>
    <w:rsid w:val="006B1B11"/>
    <w:rsid w:val="007002EC"/>
    <w:rsid w:val="00722C92"/>
    <w:rsid w:val="00745630"/>
    <w:rsid w:val="00763BE2"/>
    <w:rsid w:val="007B6E1F"/>
    <w:rsid w:val="007F30F2"/>
    <w:rsid w:val="007F7AF6"/>
    <w:rsid w:val="00821538"/>
    <w:rsid w:val="00856680"/>
    <w:rsid w:val="008E181E"/>
    <w:rsid w:val="008E2259"/>
    <w:rsid w:val="0092659A"/>
    <w:rsid w:val="00954BEF"/>
    <w:rsid w:val="009B219F"/>
    <w:rsid w:val="009B744A"/>
    <w:rsid w:val="00A03A61"/>
    <w:rsid w:val="00A46343"/>
    <w:rsid w:val="00A63D14"/>
    <w:rsid w:val="00A826E6"/>
    <w:rsid w:val="00B1315C"/>
    <w:rsid w:val="00B47179"/>
    <w:rsid w:val="00B97064"/>
    <w:rsid w:val="00BC79FD"/>
    <w:rsid w:val="00C616C1"/>
    <w:rsid w:val="00C87349"/>
    <w:rsid w:val="00D0476A"/>
    <w:rsid w:val="00D4170E"/>
    <w:rsid w:val="00D62065"/>
    <w:rsid w:val="00D6764D"/>
    <w:rsid w:val="00DA66D5"/>
    <w:rsid w:val="00DB579A"/>
    <w:rsid w:val="00DC60B8"/>
    <w:rsid w:val="00DF7E85"/>
    <w:rsid w:val="00E37B45"/>
    <w:rsid w:val="00E92787"/>
    <w:rsid w:val="00EB5F77"/>
    <w:rsid w:val="00ED5721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B6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E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6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6E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B6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E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6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6E1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EDITA d.o.o.</izvorni_sadrzaj>
    <derivirana_varijabla naziv="DomainObject.Predmet.ProtustrankaFormated_1">  EDITA d.o.o.</derivirana_varijabla>
  </DomainObject.Predmet.ProtustrankaFormated>
  <DomainObject.Predmet.ProtustrankaFormatedOIB>
    <izvorni_sadrzaj>  EDITA d.o.o., OIB 06104739782</izvorni_sadrzaj>
    <derivirana_varijabla naziv="DomainObject.Predmet.ProtustrankaFormatedOIB_1">  EDITA d.o.o., OIB 06104739782</derivirana_varijabla>
  </DomainObject.Predmet.ProtustrankaFormatedOIB>
  <DomainObject.Predmet.ProtustrankaFormatedWithAdress>
    <izvorni_sadrzaj> EDITA d.o.o., Zvonimirova 6, 51000 Rijeka</izvorni_sadrzaj>
    <derivirana_varijabla naziv="DomainObject.Predmet.ProtustrankaFormatedWithAdress_1"> EDITA d.o.o., Zvonimirova 6, 51000 Rijeka</derivirana_varijabla>
  </DomainObject.Predmet.ProtustrankaFormatedWithAdress>
  <DomainObject.Predmet.ProtustrankaFormatedWithAdressOIB>
    <izvorni_sadrzaj> EDITA d.o.o., OIB 06104739782, Zvonimirova 6, 51000 Rijeka</izvorni_sadrzaj>
    <derivirana_varijabla naziv="DomainObject.Predmet.ProtustrankaFormatedWithAdressOIB_1"> EDITA d.o.o., OIB 06104739782, Zvonimirova 6, 51000 Rijeka</derivirana_varijabla>
  </DomainObject.Predmet.ProtustrankaFormatedWithAdressOIB>
  <DomainObject.Predmet.ProtustrankaWithAdress>
    <izvorni_sadrzaj>EDITA d.o.o. Zvonimirova 6, 51000 Rijeka</izvorni_sadrzaj>
    <derivirana_varijabla naziv="DomainObject.Predmet.ProtustrankaWithAdress_1">EDITA d.o.o. Zvonimirova 6, 51000 Rijeka</derivirana_varijabla>
  </DomainObject.Predmet.ProtustrankaWithAdress>
  <DomainObject.Predmet.ProtustrankaWithAdressOIB>
    <izvorni_sadrzaj>EDITA d.o.o., OIB 06104739782, Zvonimirova 6, 51000 Rijeka</izvorni_sadrzaj>
    <derivirana_varijabla naziv="DomainObject.Predmet.ProtustrankaWithAdressOIB_1">EDITA d.o.o., OIB 06104739782, Zvonimirova 6, 51000 Rijeka</derivirana_varijabla>
  </DomainObject.Predmet.ProtustrankaWithAdressOIB>
  <DomainObject.Predmet.ProtustrankaNazivFormated>
    <izvorni_sadrzaj>EDITA d.o.o.</izvorni_sadrzaj>
    <derivirana_varijabla naziv="DomainObject.Predmet.ProtustrankaNazivFormated_1">EDITA d.o.o.</derivirana_varijabla>
  </DomainObject.Predmet.ProtustrankaNazivFormated>
  <DomainObject.Predmet.ProtustrankaNazivFormatedOIB>
    <izvorni_sadrzaj>EDITA d.o.o., OIB 06104739782</izvorni_sadrzaj>
    <derivirana_varijabla naziv="DomainObject.Predmet.ProtustrankaNazivFormatedOIB_1">EDITA d.o.o., OIB 06104739782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EDITA d.o.o.</item>
    </izvorni_sadrzaj>
    <derivirana_varijabla naziv="DomainObject.Predmet.ProtuStrankaListFormated_1">
      <item>EDITA d.o.o.</item>
    </derivirana_varijabla>
  </DomainObject.Predmet.ProtuStrankaListFormated>
  <DomainObject.Predmet.ProtuStrankaListFormatedOIB>
    <izvorni_sadrzaj>
      <item>EDITA d.o.o., OIB 06104739782</item>
    </izvorni_sadrzaj>
    <derivirana_varijabla naziv="DomainObject.Predmet.ProtuStrankaListFormatedOIB_1">
      <item>EDITA d.o.o., OIB 06104739782</item>
    </derivirana_varijabla>
  </DomainObject.Predmet.ProtuStrankaListFormatedOIB>
  <DomainObject.Predmet.ProtuStrankaListFormatedWithAdress>
    <izvorni_sadrzaj>
      <item>EDITA d.o.o., Zvonimirova 6, 51000 Rijeka</item>
    </izvorni_sadrzaj>
    <derivirana_varijabla naziv="DomainObject.Predmet.ProtuStrankaListFormatedWithAdress_1">
      <item>EDITA d.o.o., Zvonimirova 6, 51000 Rijeka</item>
    </derivirana_varijabla>
  </DomainObject.Predmet.ProtuStrankaListFormatedWithAdress>
  <DomainObject.Predmet.ProtuStrankaListFormatedWithAdressOIB>
    <izvorni_sadrzaj>
      <item>EDITA d.o.o., OIB 06104739782, Zvonimirova 6, 51000 Rijeka</item>
    </izvorni_sadrzaj>
    <derivirana_varijabla naziv="DomainObject.Predmet.ProtuStrankaListFormatedWithAdressOIB_1">
      <item>EDITA d.o.o., OIB 06104739782, Zvonimirova 6, 51000 Rijeka</item>
    </derivirana_varijabla>
  </DomainObject.Predmet.ProtuStrankaListFormatedWithAdressOIB>
  <DomainObject.Predmet.ProtuStrankaListNazivFormated>
    <izvorni_sadrzaj>
      <item>EDITA d.o.o.</item>
    </izvorni_sadrzaj>
    <derivirana_varijabla naziv="DomainObject.Predmet.ProtuStrankaListNazivFormated_1">
      <item>EDITA d.o.o.</item>
    </derivirana_varijabla>
  </DomainObject.Predmet.ProtuStrankaListNazivFormated>
  <DomainObject.Predmet.ProtuStrankaListNazivFormatedOIB>
    <izvorni_sadrzaj>
      <item>EDITA d.o.o., OIB 06104739782</item>
    </izvorni_sadrzaj>
    <derivirana_varijabla naziv="DomainObject.Predmet.ProtuStrankaListNazivFormatedOIB_1">
      <item>EDITA d.o.o., OIB 06104739782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EDITA d.o.o.</izvorni_sadrzaj>
    <derivirana_varijabla naziv="DomainObject.Predmet.ProtustrankaIDrugi_1">EDITA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EDITA d.o.o., OIB 06104739782, Zvonimirova 6, 51000 Rijeka</izvorni_sadrzaj>
    <derivirana_varijabla naziv="DomainObject.Predmet.ProtustrankaIDrugiAdressOIB_1">EDITA d.o.o., OIB 06104739782, Zvonimirova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EDITA d.o.o.</item>
    </izvorni_sadrzaj>
    <derivirana_varijabla naziv="DomainObject.Predmet.SudioniciListNaziv_1">
      <item>FINA  Rijeka</item>
      <item>EDITA d.o.o.</item>
    </derivirana_varijabla>
  </DomainObject.Predmet.SudioniciListNaziv>
  <DomainObject.Predmet.SudioniciListAdressOIB>
    <izvorni_sadrzaj>
      <item>FINA  Rijeka, OIB 85821130368, Frana Kurelca 8,51000 Rijeka</item>
      <item>EDITA d.o.o., OIB 06104739782, Zvonimirova 6,51000 Rijeka</item>
    </izvorni_sadrzaj>
    <derivirana_varijabla naziv="DomainObject.Predmet.SudioniciListAdressOIB_1">
      <item>FINA  Rijeka, OIB 85821130368, Frana Kurelca 8,51000 Rijeka</item>
      <item>EDITA d.o.o., OIB 06104739782, Zvonimirova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06104739782</item>
    </izvorni_sadrzaj>
    <derivirana_varijabla naziv="DomainObject.Predmet.SudioniciListNazivOIB_1">
      <item>, OIB 85821130368</item>
      <item>, OIB 06104739782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84449-671A-4174-B32C-D1ADE730E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331</properties:Words>
  <properties:Characters>1792</properties:Characters>
  <properties:Lines>60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2016-12-07T10:12:00Z</dcterms:created>
  <dc:creator>stecaj</dc:creator>
  <cp:lastModifiedBy>Jasna Radulović</cp:lastModifiedBy>
  <cp:lastPrinted>2016-12-07T10:14:00Z</cp:lastPrinted>
  <dcterms:modified xmlns:xsi="http://www.w3.org/2001/XMLSchema-instance" xsi:type="dcterms:W3CDTF">2016-12-07T10:16:00Z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