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10d7" w14:paraId="2f510d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099E" w:rsidP="00C9099E" w:rsidR="00C9099E" w:rsidRPr="00C9099E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C9099E" w:rsidRPr="00A52F87">
        <w:rPr>
          <w:lang w:val="hr-HR"/>
        </w:rPr>
        <w:t>FOWLER d.o.o. u likvidaciji, A. G. Matoša 23, Baška Voda (Općina Baška Voda), MBS: 060219684, OIB: 18355403189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C9099E">
        <w:rPr>
          <w:lang w:val="hr-HR"/>
        </w:rPr>
        <w:t>06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C9099E">
        <w:rPr>
          <w:lang w:val="hr-HR"/>
        </w:rPr>
        <w:t>prosinca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C9099E" w:rsidRPr="00A52F87">
        <w:rPr>
          <w:lang w:val="hr-HR"/>
        </w:rPr>
        <w:t>FOWLER d.o.o. u likvidaciji, A. G. Matoša 23, Baška Voda (Općina Baška Voda), MBS: 060219684, OIB: 18355403189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9099E">
        <w:rPr>
          <w:lang w:val="hr-HR"/>
        </w:rPr>
        <w:t>06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5303D9">
        <w:rPr>
          <w:lang w:val="hr-HR"/>
        </w:rPr>
        <w:t xml:space="preserve">. godine u </w:t>
      </w:r>
      <w:r w:rsidR="00617006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17006">
        <w:rPr>
          <w:lang w:val="hr-HR"/>
        </w:rPr>
        <w:t>Stjepan Lović, Zagreb, Preradovićeva 13, OIB: 25964288839.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C9099E" w:rsidRPr="00A52F87">
        <w:rPr>
          <w:lang w:val="hr-HR"/>
        </w:rPr>
        <w:t>FOWLER d.o.o. u likvidaciji, A. G. Matoša 23, Baška Voda (Općina Baška Voda), MBS: 060219684, OIB: 18355403189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9099E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099E">
        <w:rPr>
          <w:lang w:val="hr-HR"/>
        </w:rPr>
        <w:t>studenoga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A7333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A7333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9099E" w:rsidRPr="00A52F87">
        <w:rPr>
          <w:lang w:val="hr-HR"/>
        </w:rPr>
        <w:t>FOWLER d.o.o. u likvidaciji, A. G. Matoša 23, Baška Voda (Općina Baška Voda), MBS: 060219684, OIB: 18355403189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9099E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A7333" w:rsidRPr="00734CE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9099E">
        <w:rPr>
          <w:lang w:val="hr-HR"/>
        </w:rPr>
        <w:t>652</w:t>
      </w:r>
      <w:r w:rsidR="00C9099E" w:rsidRPr="00A52F87">
        <w:rPr>
          <w:lang w:val="hr-HR"/>
        </w:rPr>
        <w:t xml:space="preserve"> dana, u ukupnom iznosu od </w:t>
      </w:r>
      <w:r w:rsidR="00C9099E">
        <w:rPr>
          <w:lang w:val="hr-HR"/>
        </w:rPr>
        <w:t>6</w:t>
      </w:r>
      <w:r w:rsidR="00C9099E" w:rsidRPr="00A52F87">
        <w:rPr>
          <w:lang w:val="hr-HR"/>
        </w:rPr>
        <w:t>.</w:t>
      </w:r>
      <w:r w:rsidR="00C9099E">
        <w:rPr>
          <w:lang w:val="hr-HR"/>
        </w:rPr>
        <w:t>667</w:t>
      </w:r>
      <w:r w:rsidR="00C9099E" w:rsidRPr="00A52F87">
        <w:rPr>
          <w:lang w:val="hr-HR"/>
        </w:rPr>
        <w:t>,</w:t>
      </w:r>
      <w:r w:rsidR="00C9099E">
        <w:rPr>
          <w:lang w:val="hr-HR"/>
        </w:rPr>
        <w:t>80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C9099E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099E">
        <w:rPr>
          <w:b/>
          <w:lang w:val="hr-HR"/>
        </w:rPr>
        <w:t>19</w:t>
      </w:r>
      <w:r w:rsidR="00D70B32" w:rsidRPr="00D70B32">
        <w:rPr>
          <w:b/>
          <w:lang w:val="hr-HR"/>
        </w:rPr>
        <w:t xml:space="preserve">. </w:t>
      </w:r>
      <w:r w:rsidR="00C9099E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9099E">
        <w:rPr>
          <w:lang w:val="hr-HR"/>
        </w:rPr>
        <w:t>06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441F1A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E4FC7" w:rsidRPr="007E4FC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9099E">
      <w:rPr>
        <w:lang w:val="hr-HR"/>
      </w:rPr>
      <w:t>2054</w:t>
    </w:r>
    <w:r w:rsidR="00CA7333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9099E">
      <w:rPr>
        <w:lang w:val="hr-HR"/>
      </w:rPr>
      <w:t>2054</w:t>
    </w:r>
    <w:r w:rsidR="00CA733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39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006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4FC7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9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4F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4F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4F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4F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4F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4F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St-2054/2015</izvorni_sadrzaj>
    <derivirana_varijabla naziv="DomainObject.Predmet.OznakaBroj_1">St-2054/2015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FOWLER društvo s ograničenom odgovornošću za trgovinu i turizam u likvidaciji</izvorni_sadrzaj>
    <derivirana_varijabla naziv="DomainObject.Predmet.ProtustrankaFormated_1">  FOWLER društvo s ograničenom odgovornošću za trgovinu i turizam u likvidaciji</derivirana_varijabla>
  </DomainObject.Predmet.ProtustrankaFormated>
  <DomainObject.Predmet.ProtustrankaFormatedOIB>
    <izvorni_sadrzaj>  FOWLER društvo s ograničenom odgovornošću za trgovinu i turizam u likvidaciji, OIB 18355403189</izvorni_sadrzaj>
    <derivirana_varijabla naziv="DomainObject.Predmet.ProtustrankaFormatedOIB_1">  FOWLER društvo s ograničenom odgovornošću za trgovinu i turizam u likvidaciji, OIB 18355403189</derivirana_varijabla>
  </DomainObject.Predmet.ProtustrankaFormatedOIB>
  <DomainObject.Predmet.ProtustrankaFormatedWithAdress>
    <izvorni_sadrzaj> FOWLER društvo s ograničenom odgovornošću za trgovinu i turizam u likvidaciji, A. G. Matoša 23, 21320 Baška Voda</izvorni_sadrzaj>
    <derivirana_varijabla naziv="DomainObject.Predmet.ProtustrankaFormatedWithAdress_1"> FOWLER društvo s ograničenom odgovornošću za trgovinu i turizam u likvidaciji, A. G. Matoša 23, 21320 Baška Voda</derivirana_varijabla>
  </DomainObject.Predmet.ProtustrankaFormatedWithAdress>
  <DomainObject.Predmet.ProtustrankaFormatedWithAdressOIB>
    <izvorni_sadrzaj> FOWLER društvo s ograničenom odgovornošću za trgovinu i turizam u likvidaciji, OIB 18355403189, A. G. Matoša 23, 21320 Baška Voda</izvorni_sadrzaj>
    <derivirana_varijabla naziv="DomainObject.Predmet.ProtustrankaFormatedWithAdressOIB_1"> FOWLER društvo s ograničenom odgovornošću za trgovinu i turizam u likvidaciji, OIB 18355403189, A. G. Matoša 23, 21320 Baška Voda</derivirana_varijabla>
  </DomainObject.Predmet.ProtustrankaFormatedWithAdressOIB>
  <DomainObject.Predmet.ProtustrankaWithAdress>
    <izvorni_sadrzaj>FOWLER društvo s ograničenom odgovornošću za trgovinu i turizam u likvidaciji A. G. Matoša 23, 21320 Baška Voda</izvorni_sadrzaj>
    <derivirana_varijabla naziv="DomainObject.Predmet.ProtustrankaWithAdress_1">FOWLER društvo s ograničenom odgovornošću za trgovinu i turizam u likvidaciji A. G. Matoša 23, 21320 Baška Voda</derivirana_varijabla>
  </DomainObject.Predmet.ProtustrankaWithAdress>
  <DomainObject.Predmet.ProtustrankaWithAdressOIB>
    <izvorni_sadrzaj>FOWLER društvo s ograničenom odgovornošću za trgovinu i turizam u likvidaciji, OIB 18355403189, A. G. Matoša 23, 21320 Baška Voda</izvorni_sadrzaj>
    <derivirana_varijabla naziv="DomainObject.Predmet.ProtustrankaWithAdressOIB_1">FOWLER društvo s ograničenom odgovornošću za trgovinu i turizam u likvidaciji, OIB 18355403189, A. G. Matoša 23, 21320 Baška Voda</derivirana_varijabla>
  </DomainObject.Predmet.ProtustrankaWithAdressOIB>
  <DomainObject.Predmet.ProtustrankaNazivFormated>
    <izvorni_sadrzaj>FOWLER društvo s ograničenom odgovornošću za trgovinu i turizam u likvidaciji</izvorni_sadrzaj>
    <derivirana_varijabla naziv="DomainObject.Predmet.ProtustrankaNazivFormated_1">FOWLER društvo s ograničenom odgovornošću za trgovinu i turizam u likvidaciji</derivirana_varijabla>
  </DomainObject.Predmet.ProtustrankaNazivFormated>
  <DomainObject.Predmet.ProtustrankaNazivFormatedOIB>
    <izvorni_sadrzaj>FOWLER društvo s ograničenom odgovornošću za trgovinu i turizam u likvidaciji, OIB 18355403189</izvorni_sadrzaj>
    <derivirana_varijabla naziv="DomainObject.Predmet.ProtustrankaNazivFormatedOIB_1">FOWLER društvo s ograničenom odgovornošću za trgovinu i turizam u likvidaciji, OIB 18355403189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6667.80</izvorni_sadrzaj>
    <derivirana_varijabla naziv="DomainObject.Predmet.TrenutnaVrijednost_1">6667.80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FOWLER društvo s ograničenom odgovornošću za trgovinu i turizam u likvidaciji</item>
    </izvorni_sadrzaj>
    <derivirana_varijabla naziv="DomainObject.Predmet.ProtuStrankaListFormated_1">
      <item>FOWLER društvo s ograničenom odgovornošću za trgovinu i turizam u likvidaciji</item>
    </derivirana_varijabla>
  </DomainObject.Predmet.ProtuStrankaListFormated>
  <DomainObject.Predmet.ProtuStrankaListFormatedOIB>
    <izvorni_sadrzaj>
      <item>FOWLER društvo s ograničenom odgovornošću za trgovinu i turizam u likvidaciji, OIB 18355403189</item>
    </izvorni_sadrzaj>
    <derivirana_varijabla naziv="DomainObject.Predmet.ProtuStrankaListFormatedOIB_1">
      <item>FOWLER društvo s ograničenom odgovornošću za trgovinu i turizam u likvidaciji, OIB 18355403189</item>
    </derivirana_varijabla>
  </DomainObject.Predmet.ProtuStrankaListFormatedOIB>
  <DomainObject.Predmet.ProtuStrankaListFormatedWithAdress>
    <izvorni_sadrzaj>
      <item>FOWLER društvo s ograničenom odgovornošću za trgovinu i turizam u likvidaciji, A. G. Matoša 23, 21320 Baška Voda</item>
    </izvorni_sadrzaj>
    <derivirana_varijabla naziv="DomainObject.Predmet.ProtuStrankaListFormatedWithAdress_1">
      <item>FOWLER društvo s ograničenom odgovornošću za trgovinu i turizam u likvidaciji, A. G. Matoša 23, 21320 Baška Voda</item>
    </derivirana_varijabla>
  </DomainObject.Predmet.ProtuStrankaListFormatedWithAdress>
  <DomainObject.Predmet.ProtuStrankaListFormatedWithAdressOIB>
    <izvorni_sadrzaj>
      <item>FOWLER društvo s ograničenom odgovornošću za trgovinu i turizam u likvidaciji, OIB 18355403189, A. G. Matoša 23, 21320 Baška Voda</item>
    </izvorni_sadrzaj>
    <derivirana_varijabla naziv="DomainObject.Predmet.ProtuStrankaListFormatedWithAdressOIB_1">
      <item>FOWLER društvo s ograničenom odgovornošću za trgovinu i turizam u likvidaciji, OIB 18355403189, A. G. Matoša 23, 21320 Baška Voda</item>
    </derivirana_varijabla>
  </DomainObject.Predmet.ProtuStrankaListFormatedWithAdressOIB>
  <DomainObject.Predmet.ProtuStrankaListNazivFormated>
    <izvorni_sadrzaj>
      <item>FOWLER društvo s ograničenom odgovornošću za trgovinu i turizam u likvidaciji</item>
    </izvorni_sadrzaj>
    <derivirana_varijabla naziv="DomainObject.Predmet.ProtuStrankaListNazivFormated_1">
      <item>FOWLER društvo s ograničenom odgovornošću za trgovinu i turizam u likvidaciji</item>
    </derivirana_varijabla>
  </DomainObject.Predmet.ProtuStrankaListNazivFormated>
  <DomainObject.Predmet.ProtuStrankaListNazivFormatedOIB>
    <izvorni_sadrzaj>
      <item>FOWLER društvo s ograničenom odgovornošću za trgovinu i turizam u likvidaciji, OIB 18355403189</item>
    </izvorni_sadrzaj>
    <derivirana_varijabla naziv="DomainObject.Predmet.ProtuStrankaListNazivFormatedOIB_1">
      <item>FOWLER društvo s ograničenom odgovornošću za trgovinu i turizam u likvidaciji, OIB 18355403189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FOWLER društvo s ograničenom odgovornošću za trgovinu i turizam u likvidaciji</izvorni_sadrzaj>
    <derivirana_varijabla naziv="DomainObject.Predmet.ProtustrankaIDrugi_1">FOWLER društvo s ograničenom odgovornošću za trgovinu i turizam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FOWLER društvo s ograničenom odgovornošću za trgovinu i turizam u likvidaciji, OIB 18355403189, A. G. Matoša 23, 21320 Baška Voda</izvorni_sadrzaj>
    <derivirana_varijabla naziv="DomainObject.Predmet.ProtustrankaIDrugiAdressOIB_1">FOWLER društvo s ograničenom odgovornošću za trgovinu i turizam u likvidaciji, OIB 18355403189, A. G.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FOWLER društvo s ograničenom odgovornošću za trgovinu i turizam u likvidaciji</item>
      <item>FINANCIJSKA AGENCIJA, RC SPLIT</item>
    </izvorni_sadrzaj>
    <derivirana_varijabla naziv="DomainObject.Predmet.SudioniciListNaziv_1">
      <item>FOWLER društvo s ograničenom odgovornošću za trgovinu i turizam u likvidaciji</item>
      <item>FINANCIJSKA AGENCIJA, RC SPLIT</item>
    </derivirana_varijabla>
  </DomainObject.Predmet.SudioniciListNaziv>
  <DomainObject.Predmet.SudioniciListAdressOIB>
    <izvorni_sadrzaj>
      <item>FOWLER društvo s ograničenom odgovornošću za trgovinu i turizam u likvidaciji, OIB 18355403189, A. G. Matoša 23,21320 Baška Voda</item>
      <item>FINANCIJSKA AGENCIJA, RC SPLIT, OIB 85821130368, Mažuranićevo šetalište 24 b,21000 Split</item>
    </izvorni_sadrzaj>
    <derivirana_varijabla naziv="DomainObject.Predmet.SudioniciListAdressOIB_1">
      <item>FOWLER društvo s ograničenom odgovornošću za trgovinu i turizam u likvidaciji, OIB 18355403189, A. G. Matoša 23,21320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18355403189</item>
      <item>, OIB 85821130368</item>
    </izvorni_sadrzaj>
    <derivirana_varijabla naziv="DomainObject.Predmet.SudioniciListNazivOIB_1">
      <item>, OIB 18355403189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ACC8B-613D-4C78-9ED6-BCB65BCA1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4397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2016-12-06T09:38:00Z</dcterms:created>
  <dc:creator>wsadmin</dc:creator>
  <cp:lastModifiedBy>Goran Radanović</cp:lastModifiedBy>
  <cp:lastPrinted>2016-12-06T11:24:00Z</cp:lastPrinted>
  <dcterms:modified xmlns:xsi="http://www.w3.org/2001/XMLSchema-instance" xsi:type="dcterms:W3CDTF">2016-12-06T11:31:00Z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