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E90467" w14:paraId="8333d5b" w14:textId="8333d5b">
      <w:pPr>
        <w15:collapsed w:val="false"/>
        <w:rPr>
          <w:sz w:val="24"/>
          <w:szCs w:val="24"/>
        </w:rPr>
      </w:pPr>
      <w:bookmarkStart w:name="_GoBack" w:id="0"/>
      <w:bookmarkEnd w:id="0"/>
      <w:r w:rsidRPr="003E3A34">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DC2E32">
        <w:rPr>
          <w:sz w:val="24"/>
          <w:szCs w:val="24"/>
        </w:rPr>
        <w:t>662</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2F0F7B" w:rsidP="00B62286"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483543" w:rsidR="00483543">
        <w:rPr>
          <w:sz w:val="24"/>
          <w:szCs w:val="24"/>
        </w:rPr>
        <w:t>FRAN FILIP  j. d.o.o., Zagreb, Omiška 18,  OIB: 65842155763</w:t>
      </w:r>
      <w:r w:rsidR="00642F98">
        <w:rPr>
          <w:sz w:val="24"/>
          <w:szCs w:val="24"/>
        </w:rPr>
        <w:t>, dana 31</w:t>
      </w:r>
      <w:r w:rsidRPr="00B62286" w:rsidR="00B62286">
        <w:rPr>
          <w:sz w:val="24"/>
          <w:szCs w:val="24"/>
        </w:rPr>
        <w:t>. srpnja 2019. godine</w:t>
      </w:r>
    </w:p>
    <w:p w:rsidRPr="003E3A34" w:rsidR="003E3A34" w:rsidP="00B62286" w:rsidRDefault="003E3A34">
      <w:pPr>
        <w:jc w:val="both"/>
        <w:textAlignment w:val="baseline"/>
        <w:rPr>
          <w:sz w:val="24"/>
          <w:szCs w:val="24"/>
        </w:rPr>
      </w:pPr>
    </w:p>
    <w:p w:rsidRPr="003E3A34" w:rsidR="002F0F7B" w:rsidP="00B62286" w:rsidRDefault="002F0F7B">
      <w:pPr>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642F98">
        <w:rPr>
          <w:sz w:val="24"/>
          <w:szCs w:val="24"/>
        </w:rPr>
        <w:t>31</w:t>
      </w:r>
      <w:r w:rsidR="001301F3">
        <w:rPr>
          <w:sz w:val="24"/>
          <w:szCs w:val="24"/>
        </w:rPr>
        <w:t>. srpnja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P="0042218C"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E93103">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DC2E32">
          <w:rPr>
            <w:sz w:val="24"/>
            <w:szCs w:val="24"/>
          </w:rPr>
          <w:t>56. St-662</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368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26578C"/>
    <w:rsid w:val="002C4FD0"/>
    <w:rsid w:val="002D642B"/>
    <w:rsid w:val="002F0F7B"/>
    <w:rsid w:val="0038682C"/>
    <w:rsid w:val="003E3A34"/>
    <w:rsid w:val="004217B1"/>
    <w:rsid w:val="0042218C"/>
    <w:rsid w:val="00427301"/>
    <w:rsid w:val="0043039F"/>
    <w:rsid w:val="00483543"/>
    <w:rsid w:val="00642F98"/>
    <w:rsid w:val="00712648"/>
    <w:rsid w:val="007735CE"/>
    <w:rsid w:val="007D721C"/>
    <w:rsid w:val="007F29B7"/>
    <w:rsid w:val="007F5277"/>
    <w:rsid w:val="008A798B"/>
    <w:rsid w:val="009247DD"/>
    <w:rsid w:val="00997C3E"/>
    <w:rsid w:val="00B0006C"/>
    <w:rsid w:val="00B62286"/>
    <w:rsid w:val="00B96E30"/>
    <w:rsid w:val="00C80FFE"/>
    <w:rsid w:val="00CF4C5C"/>
    <w:rsid w:val="00D236D1"/>
    <w:rsid w:val="00DC2E32"/>
    <w:rsid w:val="00DD1D15"/>
    <w:rsid w:val="00DF1C35"/>
    <w:rsid w:val="00E90467"/>
    <w:rsid w:val="00E93103"/>
    <w:rsid w:val="00E95C4E"/>
    <w:rsid w:val="00F3618A"/>
    <w:rsid w:val="00FC67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686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E93103"/>
    <w:rPr>
      <w:color w:val="808080"/>
      <w:bdr w:val="none" w:color="auto" w:sz="0" w:space="0"/>
      <w:shd w:val="clear" w:color="auto" w:fill="auto"/>
    </w:rPr>
  </w:style>
  <w:style w:type="character" w:styleId="eSPISCCParagraphDefaultFont" w:customStyle="true">
    <w:name w:val="eSPIS_CC_Paragraph Default Font"/>
    <w:basedOn w:val="Zadanifontodlomka"/>
    <w:rsid w:val="00E9310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93103"/>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93103"/>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93103"/>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E93103"/>
    <w:rPr>
      <w:color w:val="808080"/>
      <w:bdr w:color="auto" w:space="0" w:sz="0" w:val="none"/>
      <w:shd w:color="auto" w:fill="auto" w:val="clear"/>
    </w:rPr>
  </w:style>
  <w:style w:customStyle="1" w:styleId="eSPISCCParagraphDefaultFont" w:type="character">
    <w:name w:val="eSPIS_CC_Paragraph Default Font"/>
    <w:basedOn w:val="Zadanifontodlomka"/>
    <w:rsid w:val="00E931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9310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931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31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St-662/2019</izvorni_sadrzaj>
    <derivirana_varijabla naziv="DomainObject.Predmet.OznakaBroj_1">St-662/2019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 FILIP jednostavno društvo s ograničenom odgovornošću zastupanog po punomoćniku Alberta Vrdoljak</izvorni_sadrzaj>
    <derivirana_varijabla naziv="DomainObject.Predmet.ProtustrankaFormated_1">  FRAN FILIP jednostavno društvo s ograničenom odgovornošću zastupanog po punomoćniku Alberta Vrdoljak</derivirana_varijabla>
  </DomainObject.Predmet.ProtustrankaFormated>
  <DomainObject.Predmet.ProtustrankaFormatedOIB>
    <izvorni_sadrzaj>  FRAN FILIP jednostavno društvo s ograničenom odgovornošću, OIB 65842155763 zastupanog po punomoćniku Alberta Vrdoljak</izvorni_sadrzaj>
    <derivirana_varijabla naziv="DomainObject.Predmet.ProtustrankaFormatedOIB_1">  FRAN FILIP jednostavno društvo s ograničenom odgovornošću, OIB 65842155763 zastupanog po punomoćniku Alberta Vrdoljak</derivirana_varijabla>
  </DomainObject.Predmet.ProtustrankaFormatedOIB>
  <DomainObject.Predmet.ProtustrankaFormatedWithAdress>
    <izvorni_sadrzaj> FRAN FILIP jednostavno društvo s ograničenom odgovornošću, Omiška 18, 10000 Zagreb zastupanog po punomoćniku Alberta Vrdoljak</izvorni_sadrzaj>
    <derivirana_varijabla naziv="DomainObject.Predmet.ProtustrankaFormatedWithAdress_1"> FRAN FILIP jednostavno društvo s ograničenom odgovornošću, Omiška 18, 10000 Zagreb zastupanog po punomoćniku Alberta Vrdoljak</derivirana_varijabla>
  </DomainObject.Predmet.ProtustrankaFormatedWithAdress>
  <DomainObject.Predmet.ProtustrankaFormatedWithAdressOIB>
    <izvorni_sadrzaj> FRAN FILIP jednostavno društvo s ograničenom odgovornošću, OIB 65842155763, Omiška 18, 10000 Zagreb zastupanog po punomoćniku Alberta Vrdoljak</izvorni_sadrzaj>
    <derivirana_varijabla naziv="DomainObject.Predmet.ProtustrankaFormatedWithAdressOIB_1"> FRAN FILIP jednostavno društvo s ograničenom odgovornošću, OIB 65842155763, Omiška 18, 10000 Zagreb zastupanog po punomoćniku Alberta Vrdoljak</derivirana_varijabla>
  </DomainObject.Predmet.ProtustrankaFormatedWithAdressOIB>
  <DomainObject.Predmet.ProtustrankaWithAdress>
    <izvorni_sadrzaj>FRAN FILIP jednostavno društvo s ograničenom odgovornošću Omiška 18, 10000 Zagreb</izvorni_sadrzaj>
    <derivirana_varijabla naziv="DomainObject.Predmet.ProtustrankaWithAdress_1">FRAN FILIP jednostavno društvo s ograničenom odgovornošću Omiška 18, 10000 Zagreb</derivirana_varijabla>
  </DomainObject.Predmet.ProtustrankaWithAdress>
  <DomainObject.Predmet.ProtustrankaWithAdressOIB>
    <izvorni_sadrzaj>FRAN FILIP jednostavno društvo s ograničenom odgovornošću, OIB 65842155763, Omiška 18, 10000 Zagreb</izvorni_sadrzaj>
    <derivirana_varijabla naziv="DomainObject.Predmet.ProtustrankaWithAdressOIB_1">FRAN FILIP jednostavno društvo s ograničenom odgovornošću, OIB 65842155763, Omiška 18, 10000 Zagreb</derivirana_varijabla>
  </DomainObject.Predmet.ProtustrankaWithAdressOIB>
  <DomainObject.Predmet.ProtustrankaNazivFormated>
    <izvorni_sadrzaj>FRAN FILIP jednostavno društvo s ograničenom odgovornošću</izvorni_sadrzaj>
    <derivirana_varijabla naziv="DomainObject.Predmet.ProtustrankaNazivFormated_1">FRAN FILIP jednostavno društvo s ograničenom odgovornošću</derivirana_varijabla>
  </DomainObject.Predmet.ProtustrankaNazivFormated>
  <DomainObject.Predmet.ProtustrankaNazivFormatedOIB>
    <izvorni_sadrzaj>FRAN FILIP jednostavno društvo s ograničenom odgovornošću, OIB 65842155763</izvorni_sadrzaj>
    <derivirana_varijabla naziv="DomainObject.Predmet.ProtustrankaNazivFormatedOIB_1">FRAN FILIP jednostavno društvo s ograničenom odgovornošću, OIB 65842155763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 FILIP jednostavno društvo s ograničenom odgovornošću zastupanog po punomoćniku Alberta Vrdoljak</item>
    </izvorni_sadrzaj>
    <derivirana_varijabla naziv="DomainObject.Predmet.ProtuStrankaListFormated_1">
      <item>FRAN FILIP jednostavno društvo s ograničenom odgovornošću zastupanog po punomoćniku Alberta Vrdoljak</item>
    </derivirana_varijabla>
  </DomainObject.Predmet.ProtuStrankaListFormated>
  <DomainObject.Predmet.ProtuStrankaListFormatedOIB>
    <izvorni_sadrzaj>
      <item>FRAN FILIP jednostavno društvo s ograničenom odgovornošću, OIB 65842155763 zastupanog po punomoćniku Alberta Vrdoljak</item>
    </izvorni_sadrzaj>
    <derivirana_varijabla naziv="DomainObject.Predmet.ProtuStrankaListFormatedOIB_1">
      <item>FRAN FILIP jednostavno društvo s ograničenom odgovornošću, OIB 65842155763 zastupanog po punomoćniku Alberta Vrdoljak</item>
    </derivirana_varijabla>
  </DomainObject.Predmet.ProtuStrankaListFormatedOIB>
  <DomainObject.Predmet.ProtuStrankaListFormatedWithAdress>
    <izvorni_sadrzaj>
      <item>FRAN FILIP jednostavno društvo s ograničenom odgovornošću, Omiška 18, 10000 Zagreb zastupanog po punomoćniku Alberta Vrdoljak</item>
    </izvorni_sadrzaj>
    <derivirana_varijabla naziv="DomainObject.Predmet.ProtuStrankaListFormatedWithAdress_1">
      <item>FRAN FILIP jednostavno društvo s ograničenom odgovornošću, Omiška 18, 10000 Zagreb zastupanog po punomoćniku Alberta Vrdoljak</item>
    </derivirana_varijabla>
  </DomainObject.Predmet.ProtuStrankaListFormatedWithAdress>
  <DomainObject.Predmet.ProtuStrankaListFormatedWithAdressOIB>
    <izvorni_sadrzaj>
      <item>FRAN FILIP jednostavno društvo s ograničenom odgovornošću, OIB 65842155763, Omiška 18, 10000 Zagreb zastupanog po punomoćniku Alberta Vrdoljak</item>
    </izvorni_sadrzaj>
    <derivirana_varijabla naziv="DomainObject.Predmet.ProtuStrankaListFormatedWithAdressOIB_1">
      <item>FRAN FILIP jednostavno društvo s ograničenom odgovornošću, OIB 65842155763, Omiška 18, 10000 Zagreb zastupanog po punomoćniku Alberta Vrdoljak</item>
    </derivirana_varijabla>
  </DomainObject.Predmet.ProtuStrankaListFormatedWithAdressOIB>
  <DomainObject.Predmet.ProtuStrankaListNazivFormated>
    <izvorni_sadrzaj>
      <item>FRAN FILIP jednostavno društvo s ograničenom odgovornošću</item>
    </izvorni_sadrzaj>
    <derivirana_varijabla naziv="DomainObject.Predmet.ProtuStrankaListNazivFormated_1">
      <item>FRAN FILIP jednostavno društvo s ograničenom odgovornošću</item>
    </derivirana_varijabla>
  </DomainObject.Predmet.ProtuStrankaListNazivFormated>
  <DomainObject.Predmet.ProtuStrankaListNazivFormatedOIB>
    <izvorni_sadrzaj>
      <item>FRAN FILIP jednostavno društvo s ograničenom odgovornošću, OIB 65842155763</item>
    </izvorni_sadrzaj>
    <derivirana_varijabla naziv="DomainObject.Predmet.ProtuStrankaListNazivFormatedOIB_1">
      <item>FRAN FILIP jednostavno društvo s ograničenom odgovornošću, OIB 65842155763</item>
    </derivirana_varijabla>
  </DomainObject.Predmet.ProtuStrankaListNazivFormatedOIB>
  <DomainObject.Predmet.OstaliListFormated>
    <izvorni_sadrzaj>
      <item>Alberta Vrdoljak punomoćnik sudionika u postupku FRAN FILIP jednostavno društvo s ograničenom odgovornošću</item>
    </izvorni_sadrzaj>
    <derivirana_varijabla naziv="DomainObject.Predmet.OstaliListFormated_1">
      <item>Alberta Vrdoljak punomoćnik sudionika u postupku FRAN FILIP jednostavno društvo s ograničenom odgovornošću</item>
    </derivirana_varijabla>
  </DomainObject.Predmet.OstaliListFormated>
  <DomainObject.Predmet.OstaliListFormatedOIB>
    <izvorni_sadrzaj>
      <item>Alberta Vrdoljak, OIB 09580035507 punomoćnik sudionika u postupku FRAN FILIP jednostavno društvo s ograničenom odgovornošću</item>
    </izvorni_sadrzaj>
    <derivirana_varijabla naziv="DomainObject.Predmet.OstaliListFormatedOIB_1">
      <item>Alberta Vrdoljak, OIB 09580035507 punomoćnik sudionika u postupku FRAN FILIP jednostavno društvo s ograničenom odgovornošću</item>
    </derivirana_varijabla>
  </DomainObject.Predmet.OstaliListFormatedOIB>
  <DomainObject.Predmet.OstaliListFormatedWithAdress>
    <izvorni_sadrzaj>
      <item>Alberta Vrdoljak punomoćnik sudionika u postupku FRAN FILIP jednostavno društvo s ograničenom odgovornošću</item>
    </izvorni_sadrzaj>
    <derivirana_varijabla naziv="DomainObject.Predmet.OstaliListFormatedWithAdress_1">
      <item>Alberta Vrdoljak punomoćnik sudionika u postupku FRAN FILIP jednostavno društvo s ograničenom odgovornošću</item>
    </derivirana_varijabla>
  </DomainObject.Predmet.OstaliListFormatedWithAdress>
  <DomainObject.Predmet.OstaliListFormatedWithAdressOIB>
    <izvorni_sadrzaj>
      <item>Alberta Vrdoljak, OIB 09580035507 punomoćnik sudionika u postupku FRAN FILIP jednostavno društvo s ograničenom odgovornošću</item>
    </izvorni_sadrzaj>
    <derivirana_varijabla naziv="DomainObject.Predmet.OstaliListFormatedWithAdressOIB_1">
      <item>Alberta Vrdoljak, OIB 09580035507 punomoćnik sudionika u postupku FRAN FILIP jednostavno društvo s ograničenom odgovornošću</item>
    </derivirana_varijabla>
  </DomainObject.Predmet.OstaliListFormatedWithAdressOIB>
  <DomainObject.Predmet.OstaliListNazivFormated>
    <izvorni_sadrzaj>
      <item>Alberta Vrdoljak</item>
    </izvorni_sadrzaj>
    <derivirana_varijabla naziv="DomainObject.Predmet.OstaliListNazivFormated_1">
      <item>Alberta Vrdoljak</item>
    </derivirana_varijabla>
  </DomainObject.Predmet.OstaliListNazivFormated>
  <DomainObject.Predmet.OstaliListNazivFormatedOIB>
    <izvorni_sadrzaj>
      <item>Alberta Vrdoljak, OIB 09580035507</item>
    </izvorni_sadrzaj>
    <derivirana_varijabla naziv="DomainObject.Predmet.OstaliListNazivFormatedOIB_1">
      <item>Alberta Vrdoljak, OIB 09580035507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 FILIP jednostavno društvo s ograničenom odgovornošću</izvorni_sadrzaj>
    <derivirana_varijabla naziv="DomainObject.Predmet.ProtustrankaIDrugi_1">FRAN FILIP jednostavno društvo s ograničenom odgovornošću</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FRAN FILIP jednostavno društvo s ograničenom odgovornošću, OIB 65842155763, Omiška 18, 10000 Zagreb</izvorni_sadrzaj>
    <derivirana_varijabla naziv="DomainObject.Predmet.ProtustrankaIDrugiAdressOIB_1">FRAN FILIP jednostavno društvo s ograničenom odgovornošću, OIB 65842155763, Omiška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 FILIP jednostavno društvo s ograničenom odgovornošću</item>
      <item>Alberta Vrdoljak</item>
    </izvorni_sadrzaj>
    <derivirana_varijabla naziv="DomainObject.Predmet.SudioniciListNaziv_1">
      <item>FINA Regionalni centar Zagreb</item>
      <item>FRAN FILIP jednostavno društvo s ograničenom odgovornošću</item>
      <item>Alberta Vrdoljak</item>
    </derivirana_varijabla>
  </DomainObject.Predmet.SudioniciListNaziv>
  <DomainObject.Predmet.SudioniciListAdressOIB>
    <izvorni_sadrzaj>
      <item>FINA Regionalni centar Zagreb, OIB 85821130368, Trg svibanjskih žrtava 1995.1,10000 Zagreb</item>
      <item>FRAN FILIP jednostavno društvo s ograničenom odgovornošću, OIB 65842155763, Omiška 18,10000 Zagreb</item>
      <item>Alberta Vrdoljak, OIB 09580035507</item>
    </izvorni_sadrzaj>
    <derivirana_varijabla naziv="DomainObject.Predmet.SudioniciListAdressOIB_1">
      <item>FINA Regionalni centar Zagreb, OIB 85821130368, Trg svibanjskih žrtava 1995.1,10000 Zagreb</item>
      <item>FRAN FILIP jednostavno društvo s ograničenom odgovornošću, OIB 65842155763, Omiška 18,10000 Zagreb</item>
      <item>Alberta Vrdoljak, OIB 09580035507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65842155763</item>
      <item>, OIB 09580035507</item>
    </izvorni_sadrzaj>
    <derivirana_varijabla naziv="DomainObject.Predmet.SudioniciListNazivOIB_1">
      <item>, OIB 85821130368</item>
      <item>, OIB 65842155763</item>
      <item>, OIB 09580035507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DBE3D2-6FB6-4025-9717-11864800A88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372</properties:Words>
  <properties:Characters>1979</properties:Characters>
  <properties:Lines>68</properties:Lines>
  <properties:Paragraphs>26</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cp:lastPrinted>2019-07-31T11:23:00Z</cp:lastPrinted>
  <dcterms:modified xmlns:xsi="http://www.w3.org/2001/XMLSchema-instance" xsi:type="dcterms:W3CDTF">2019-07-31T12:02:00Z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