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9ffe" w14:paraId="44a9ffe" w:rsidRDefault="00137135" w:rsidR="00137135" w:rsidRPr="00C30E8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C30E8E">
        <w:rPr>
          <w:rFonts w:hAnsi="Times New Roman" w:ascii="Times New Roman"/>
        </w:rPr>
        <w:t>REPUBLIKA HRVATSKA</w:t>
      </w:r>
    </w:p>
    <w:p w:rsidRDefault="00137135" w:rsidR="00137135" w:rsidRPr="00C30E8E">
      <w:pPr>
        <w:rPr>
          <w:rFonts w:hAnsi="Times New Roman" w:ascii="Times New Roman"/>
        </w:rPr>
      </w:pPr>
      <w:r w:rsidRPr="00C30E8E">
        <w:rPr>
          <w:rFonts w:hAnsi="Times New Roman" w:ascii="Times New Roman"/>
        </w:rPr>
        <w:t>TRGOVAČKI SUD U RIJECI</w:t>
      </w:r>
    </w:p>
    <w:p w:rsidRDefault="000D72F1" w:rsidP="006F4DF3" w:rsidR="00137135" w:rsidRPr="00C30E8E">
      <w:pPr>
        <w:jc w:val="right"/>
        <w:rPr>
          <w:rFonts w:hAnsi="Times New Roman" w:ascii="Times New Roman"/>
        </w:rPr>
      </w:pP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  <w:t>Posl.br. 14</w:t>
      </w:r>
      <w:r w:rsidR="00137135" w:rsidRPr="00C30E8E">
        <w:rPr>
          <w:rFonts w:hAnsi="Times New Roman" w:ascii="Times New Roman"/>
        </w:rPr>
        <w:t xml:space="preserve"> St-</w:t>
      </w:r>
      <w:r w:rsidR="00970502">
        <w:rPr>
          <w:rFonts w:hAnsi="Times New Roman" w:ascii="Times New Roman"/>
        </w:rPr>
        <w:t xml:space="preserve"> 79/2017</w:t>
      </w:r>
    </w:p>
    <w:p w:rsidRDefault="00137135" w:rsidR="00137135" w:rsidRPr="00C30E8E">
      <w:pPr>
        <w:jc w:val="both"/>
        <w:rPr>
          <w:rFonts w:hAnsi="Times New Roman" w:ascii="Times New Roman"/>
        </w:rPr>
      </w:pPr>
    </w:p>
    <w:p w:rsidRDefault="00317712" w:rsidP="00317712" w:rsidR="00137135" w:rsidRPr="00C30E8E">
      <w:pPr>
        <w:tabs>
          <w:tab w:pos="2512" w:val="left"/>
          <w:tab w:pos="4513" w:val="center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 w:rsidR="00137135" w:rsidRPr="00C30E8E">
        <w:rPr>
          <w:rFonts w:hAnsi="Times New Roman" w:ascii="Times New Roman"/>
          <w:bCs/>
        </w:rPr>
        <w:t>Z A P I S N I K</w:t>
      </w:r>
    </w:p>
    <w:p w:rsidRDefault="00100FFF" w:rsidR="00137135" w:rsidRPr="00C30E8E">
      <w:pPr>
        <w:jc w:val="center"/>
        <w:rPr>
          <w:rFonts w:hAnsi="Times New Roman" w:ascii="Times New Roman"/>
          <w:bCs/>
        </w:rPr>
      </w:pPr>
      <w:r w:rsidRPr="00C30E8E">
        <w:rPr>
          <w:rFonts w:hAnsi="Times New Roman" w:ascii="Times New Roman"/>
          <w:bCs/>
        </w:rPr>
        <w:t>o</w:t>
      </w:r>
      <w:r w:rsidR="00137135" w:rsidRPr="00C30E8E">
        <w:rPr>
          <w:rFonts w:hAnsi="Times New Roman" w:ascii="Times New Roman"/>
          <w:bCs/>
        </w:rPr>
        <w:t xml:space="preserve">d </w:t>
      </w:r>
      <w:r w:rsidR="00970502">
        <w:rPr>
          <w:rFonts w:hAnsi="Times New Roman" w:ascii="Times New Roman"/>
          <w:bCs/>
        </w:rPr>
        <w:t xml:space="preserve"> </w:t>
      </w:r>
      <w:r w:rsidR="002F4C13">
        <w:rPr>
          <w:rFonts w:hAnsi="Times New Roman" w:ascii="Times New Roman"/>
          <w:bCs/>
        </w:rPr>
        <w:t>28. ožujka 2019</w:t>
      </w:r>
      <w:r w:rsidR="00137135" w:rsidRPr="00C30E8E">
        <w:rPr>
          <w:rFonts w:hAnsi="Times New Roman" w:ascii="Times New Roman"/>
          <w:bCs/>
        </w:rPr>
        <w:t>.</w:t>
      </w:r>
    </w:p>
    <w:p w:rsidRDefault="00137135" w:rsidR="00137135" w:rsidRPr="00C30E8E">
      <w:pPr>
        <w:jc w:val="both"/>
        <w:rPr>
          <w:rFonts w:hAnsi="Times New Roman" w:ascii="Times New Roman"/>
        </w:rPr>
      </w:pPr>
    </w:p>
    <w:p w:rsidRDefault="00187F78" w:rsidP="002F4C13" w:rsidR="00137135" w:rsidRPr="00C30E8E">
      <w:pPr>
        <w:pStyle w:val="Default"/>
        <w:jc w:val="center"/>
        <w:rPr>
          <w:bCs/>
        </w:rPr>
      </w:pPr>
      <w:r w:rsidRPr="00C30E8E">
        <w:t>ročišta radi izjašnjenja stranaka i prilaganj</w:t>
      </w:r>
      <w:r w:rsidR="00FB3280" w:rsidRPr="00C30E8E">
        <w:t>a</w:t>
      </w:r>
      <w:r w:rsidRPr="00C30E8E">
        <w:t xml:space="preserve"> odgovarajućih pisanih dokaza glede vrijednosti nekretnine, s</w:t>
      </w:r>
      <w:r w:rsidR="00137135" w:rsidRPr="00C30E8E">
        <w:t xml:space="preserve">astavljen kod Trgovačkog suda u Rijeci </w:t>
      </w:r>
      <w:r w:rsidR="002F4C13">
        <w:t xml:space="preserve"> </w:t>
      </w:r>
      <w:r w:rsidR="002F4C13">
        <w:rPr>
          <w:sz w:val="23"/>
          <w:szCs w:val="23"/>
        </w:rPr>
        <w:t xml:space="preserve">u stečajnom predmetu nad dužnikom LYKOS d.o.o. za ugostiteljstvo i turizam u stečaju Crikvenica, </w:t>
      </w:r>
      <w:proofErr w:type="spellStart"/>
      <w:r w:rsidR="002F4C13">
        <w:rPr>
          <w:sz w:val="23"/>
          <w:szCs w:val="23"/>
        </w:rPr>
        <w:t>Podšupera</w:t>
      </w:r>
      <w:proofErr w:type="spellEnd"/>
      <w:r w:rsidR="002F4C13">
        <w:rPr>
          <w:sz w:val="23"/>
          <w:szCs w:val="23"/>
        </w:rPr>
        <w:t xml:space="preserve"> 55, OIB: 15118791096</w:t>
      </w:r>
    </w:p>
    <w:p w:rsidRDefault="00137135" w:rsidR="00137135" w:rsidRPr="00C30E8E">
      <w:pPr>
        <w:jc w:val="both"/>
        <w:rPr>
          <w:rFonts w:hAnsi="Times New Roman" w:ascii="Times New Roman"/>
        </w:rPr>
      </w:pPr>
    </w:p>
    <w:p w:rsidRDefault="00137135" w:rsidR="00137135" w:rsidRPr="00C30E8E">
      <w:pPr>
        <w:jc w:val="both"/>
        <w:rPr>
          <w:rFonts w:hAnsi="Times New Roman" w:ascii="Times New Roman"/>
        </w:rPr>
      </w:pPr>
      <w:r w:rsidRPr="00C30E8E">
        <w:rPr>
          <w:rFonts w:hAnsi="Times New Roman" w:ascii="Times New Roman"/>
        </w:rPr>
        <w:t>OD SUDA PRISUTNI:</w:t>
      </w:r>
    </w:p>
    <w:p w:rsidRDefault="00B16B03" w:rsidR="00137135" w:rsidRPr="00C30E8E">
      <w:pPr>
        <w:jc w:val="both"/>
        <w:rPr>
          <w:rFonts w:hAnsi="Times New Roman" w:ascii="Times New Roman"/>
        </w:rPr>
      </w:pPr>
      <w:r w:rsidRPr="00C30E8E">
        <w:rPr>
          <w:rFonts w:hAnsi="Times New Roman" w:ascii="Times New Roman"/>
        </w:rPr>
        <w:t>Vera Jeleno</w:t>
      </w:r>
      <w:r w:rsidR="00137135" w:rsidRPr="00C30E8E">
        <w:rPr>
          <w:rFonts w:hAnsi="Times New Roman" w:ascii="Times New Roman"/>
        </w:rPr>
        <w:t>vić, stečajni sudac</w:t>
      </w:r>
    </w:p>
    <w:p w:rsidRDefault="00B16B03" w:rsidR="00137135" w:rsidRPr="00C30E8E">
      <w:pPr>
        <w:jc w:val="both"/>
        <w:rPr>
          <w:rFonts w:hAnsi="Times New Roman" w:ascii="Times New Roman"/>
        </w:rPr>
      </w:pPr>
      <w:r w:rsidRPr="00C30E8E">
        <w:rPr>
          <w:rFonts w:hAnsi="Times New Roman" w:ascii="Times New Roman"/>
        </w:rPr>
        <w:t>Danijela Fumić</w:t>
      </w:r>
      <w:r w:rsidR="00137135" w:rsidRPr="00C30E8E">
        <w:rPr>
          <w:rFonts w:hAnsi="Times New Roman" w:ascii="Times New Roman"/>
        </w:rPr>
        <w:t>, zapisničar</w:t>
      </w:r>
    </w:p>
    <w:p w:rsidRDefault="00970502" w:rsidR="00137135" w:rsidRPr="00C30E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Mirjana </w:t>
      </w:r>
      <w:proofErr w:type="spellStart"/>
      <w:r>
        <w:rPr>
          <w:rFonts w:hAnsi="Times New Roman" w:ascii="Times New Roman"/>
        </w:rPr>
        <w:t>Gašparović</w:t>
      </w:r>
      <w:proofErr w:type="spellEnd"/>
      <w:r w:rsidR="00137135" w:rsidRPr="00C30E8E">
        <w:rPr>
          <w:rFonts w:hAnsi="Times New Roman" w:ascii="Times New Roman"/>
        </w:rPr>
        <w:t>, stečajni upravitelj</w:t>
      </w:r>
    </w:p>
    <w:p w:rsidRDefault="00137135" w:rsidR="00137135" w:rsidRPr="00C30E8E">
      <w:pPr>
        <w:jc w:val="both"/>
        <w:rPr>
          <w:rFonts w:hAnsi="Times New Roman" w:ascii="Times New Roman"/>
        </w:rPr>
      </w:pPr>
    </w:p>
    <w:p w:rsidRDefault="00137135" w:rsidR="00137135" w:rsidRPr="00C30E8E">
      <w:pPr>
        <w:jc w:val="both"/>
        <w:rPr>
          <w:rFonts w:hAnsi="Times New Roman" w:ascii="Times New Roman"/>
        </w:rPr>
      </w:pPr>
      <w:r w:rsidRPr="00C30E8E">
        <w:rPr>
          <w:rFonts w:hAnsi="Times New Roman" w:ascii="Times New Roman"/>
        </w:rPr>
        <w:t xml:space="preserve">Početak u  </w:t>
      </w:r>
      <w:r w:rsidR="00464FDA">
        <w:rPr>
          <w:rFonts w:hAnsi="Times New Roman" w:ascii="Times New Roman"/>
        </w:rPr>
        <w:t>10,</w:t>
      </w:r>
      <w:r w:rsidR="006B3199">
        <w:rPr>
          <w:rFonts w:hAnsi="Times New Roman" w:ascii="Times New Roman"/>
        </w:rPr>
        <w:t>4</w:t>
      </w:r>
      <w:r w:rsidR="00464FDA">
        <w:rPr>
          <w:rFonts w:hAnsi="Times New Roman" w:ascii="Times New Roman"/>
        </w:rPr>
        <w:t>0</w:t>
      </w:r>
      <w:r w:rsidRPr="00C30E8E">
        <w:rPr>
          <w:rFonts w:hAnsi="Times New Roman" w:ascii="Times New Roman"/>
        </w:rPr>
        <w:t xml:space="preserve"> sati.</w:t>
      </w:r>
    </w:p>
    <w:p w:rsidRDefault="00137135" w:rsidR="00137135" w:rsidRPr="00C30E8E">
      <w:pPr>
        <w:jc w:val="both"/>
        <w:rPr>
          <w:rFonts w:hAnsi="Times New Roman" w:ascii="Times New Roman"/>
        </w:rPr>
      </w:pPr>
    </w:p>
    <w:p w:rsidRDefault="0065545F" w:rsidP="006B3199" w:rsidR="003C53A9" w:rsidRPr="00C30E8E">
      <w:pPr>
        <w:pStyle w:val="Default"/>
        <w:jc w:val="both"/>
      </w:pPr>
      <w:r w:rsidRPr="00C30E8E">
        <w:t>Predmet današnjeg ročišta je izjašnjenje stranaka i prilaganj</w:t>
      </w:r>
      <w:r w:rsidR="00974569" w:rsidRPr="00C30E8E">
        <w:t>e</w:t>
      </w:r>
      <w:r w:rsidRPr="00C30E8E">
        <w:t xml:space="preserve"> odgovarajućih pisanih dokaza glede vrijednosti nekretnine upisane u </w:t>
      </w:r>
      <w:r w:rsidR="00194547" w:rsidRPr="00560EEF">
        <w:t xml:space="preserve">zemljišnim knjigama </w:t>
      </w:r>
      <w:r w:rsidR="006B3199">
        <w:t xml:space="preserve"> </w:t>
      </w:r>
      <w:r w:rsidR="006B3199">
        <w:rPr>
          <w:sz w:val="23"/>
          <w:szCs w:val="23"/>
        </w:rPr>
        <w:t xml:space="preserve">Općinskog suda u Gospiću, zemljišnoknjižni odjel Gospić, k.č.br. 256 u naravi pašnjak </w:t>
      </w:r>
      <w:proofErr w:type="spellStart"/>
      <w:r w:rsidR="006B3199">
        <w:rPr>
          <w:sz w:val="23"/>
          <w:szCs w:val="23"/>
        </w:rPr>
        <w:t>krčić</w:t>
      </w:r>
      <w:proofErr w:type="spellEnd"/>
      <w:r w:rsidR="006B3199">
        <w:rPr>
          <w:sz w:val="23"/>
          <w:szCs w:val="23"/>
        </w:rPr>
        <w:t xml:space="preserve"> površine 90 </w:t>
      </w:r>
      <w:proofErr w:type="spellStart"/>
      <w:r w:rsidR="006B3199">
        <w:rPr>
          <w:sz w:val="23"/>
          <w:szCs w:val="23"/>
        </w:rPr>
        <w:t>čhv</w:t>
      </w:r>
      <w:proofErr w:type="spellEnd"/>
      <w:r w:rsidR="006B3199">
        <w:rPr>
          <w:sz w:val="23"/>
          <w:szCs w:val="23"/>
        </w:rPr>
        <w:t xml:space="preserve"> i </w:t>
      </w:r>
      <w:proofErr w:type="spellStart"/>
      <w:r w:rsidR="006B3199">
        <w:rPr>
          <w:sz w:val="23"/>
          <w:szCs w:val="23"/>
        </w:rPr>
        <w:t>k.č</w:t>
      </w:r>
      <w:proofErr w:type="spellEnd"/>
      <w:r w:rsidR="006B3199">
        <w:rPr>
          <w:sz w:val="23"/>
          <w:szCs w:val="23"/>
        </w:rPr>
        <w:t xml:space="preserve">. br. 259 u naravi pašnjak </w:t>
      </w:r>
      <w:proofErr w:type="spellStart"/>
      <w:r w:rsidR="006B3199">
        <w:rPr>
          <w:sz w:val="23"/>
          <w:szCs w:val="23"/>
        </w:rPr>
        <w:t>krčić</w:t>
      </w:r>
      <w:proofErr w:type="spellEnd"/>
      <w:r w:rsidR="006B3199">
        <w:rPr>
          <w:sz w:val="23"/>
          <w:szCs w:val="23"/>
        </w:rPr>
        <w:t xml:space="preserve"> površine 95 </w:t>
      </w:r>
      <w:proofErr w:type="spellStart"/>
      <w:r w:rsidR="006B3199">
        <w:rPr>
          <w:sz w:val="23"/>
          <w:szCs w:val="23"/>
        </w:rPr>
        <w:t>čhv</w:t>
      </w:r>
      <w:proofErr w:type="spellEnd"/>
      <w:r w:rsidR="006B3199">
        <w:rPr>
          <w:sz w:val="23"/>
          <w:szCs w:val="23"/>
        </w:rPr>
        <w:t xml:space="preserve">, sve upisano u </w:t>
      </w:r>
      <w:proofErr w:type="spellStart"/>
      <w:r w:rsidR="006B3199">
        <w:rPr>
          <w:sz w:val="23"/>
          <w:szCs w:val="23"/>
        </w:rPr>
        <w:t>zk</w:t>
      </w:r>
      <w:proofErr w:type="spellEnd"/>
      <w:r w:rsidR="006B3199">
        <w:rPr>
          <w:sz w:val="23"/>
          <w:szCs w:val="23"/>
        </w:rPr>
        <w:t>. ul. br. 862 Katastarska općina: 310620, BRUŠANE</w:t>
      </w:r>
      <w:r w:rsidR="003C53A9" w:rsidRPr="00C30E8E">
        <w:t>.</w:t>
      </w:r>
    </w:p>
    <w:p w:rsidRDefault="006E60E6" w:rsidP="006E60E6" w:rsidR="006E60E6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Stečajni upravitelj ističe da će pokušati dogovoriti procjenu predmetne nekretnine sa sudskim vještakom nakon čega će predložiti utvrđivanje vrijednosti ove nekretnine u skladu sa nalazom i mišljenjem vještaka. Predlaže odgodu današnjeg ročišta za najmanje mjesec dana.</w:t>
      </w:r>
    </w:p>
    <w:p w:rsidRDefault="006E60E6" w:rsidP="006E60E6" w:rsidR="006E60E6" w:rsidRPr="0029727D">
      <w:pPr>
        <w:jc w:val="both"/>
        <w:rPr>
          <w:rFonts w:hAnsi="Times New Roman" w:ascii="Times New Roman"/>
        </w:rPr>
      </w:pPr>
    </w:p>
    <w:p w:rsidRDefault="006E60E6" w:rsidP="006E60E6" w:rsidR="006E60E6" w:rsidRPr="0029727D">
      <w:pPr>
        <w:rPr>
          <w:rFonts w:hAnsi="Times New Roman" w:ascii="Times New Roman"/>
        </w:rPr>
      </w:pPr>
      <w:r w:rsidRPr="0029727D">
        <w:rPr>
          <w:rFonts w:hAnsi="Times New Roman" w:ascii="Times New Roman"/>
        </w:rPr>
        <w:t xml:space="preserve">Sud donosi </w:t>
      </w:r>
    </w:p>
    <w:p w:rsidRDefault="006E60E6" w:rsidP="006E60E6" w:rsidR="006E60E6" w:rsidRPr="0029727D">
      <w:pPr>
        <w:rPr>
          <w:rFonts w:hAnsi="Times New Roman" w:ascii="Times New Roman"/>
        </w:rPr>
      </w:pPr>
    </w:p>
    <w:p w:rsidRDefault="006E60E6" w:rsidP="006E60E6" w:rsidR="006E60E6" w:rsidRPr="0029727D">
      <w:pPr>
        <w:jc w:val="center"/>
        <w:rPr>
          <w:rFonts w:hAnsi="Times New Roman" w:ascii="Times New Roman"/>
        </w:rPr>
      </w:pPr>
      <w:r w:rsidRPr="0029727D">
        <w:rPr>
          <w:rFonts w:hAnsi="Times New Roman" w:ascii="Times New Roman"/>
        </w:rPr>
        <w:t>r j e š e n j e</w:t>
      </w:r>
    </w:p>
    <w:p w:rsidRDefault="006E60E6" w:rsidP="006E60E6" w:rsidR="006E60E6" w:rsidRPr="0029727D">
      <w:pPr>
        <w:jc w:val="both"/>
        <w:rPr>
          <w:rFonts w:hAnsi="Times New Roman" w:ascii="Times New Roman"/>
        </w:rPr>
      </w:pPr>
    </w:p>
    <w:p w:rsidRDefault="006E60E6" w:rsidP="006E60E6" w:rsidR="006E60E6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ab/>
        <w:t xml:space="preserve">Odgađa se daljnje raspravljanje na današnjem ročištu, te se sljedeće ročište određuje za </w:t>
      </w:r>
    </w:p>
    <w:p w:rsidRDefault="006E60E6" w:rsidP="006E60E6" w:rsidR="006E60E6" w:rsidRPr="0029727D">
      <w:pPr>
        <w:jc w:val="both"/>
        <w:rPr>
          <w:rFonts w:hAnsi="Times New Roman" w:ascii="Times New Roman"/>
        </w:rPr>
      </w:pPr>
    </w:p>
    <w:p w:rsidRDefault="006E60E6" w:rsidP="006E60E6" w:rsidR="006E60E6" w:rsidRPr="0029727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28. svibnja </w:t>
      </w:r>
      <w:r w:rsidRPr="0029727D">
        <w:rPr>
          <w:rFonts w:hAnsi="Times New Roman" w:ascii="Times New Roman"/>
        </w:rPr>
        <w:t>2019. u 9,</w:t>
      </w:r>
      <w:r>
        <w:rPr>
          <w:rFonts w:hAnsi="Times New Roman" w:ascii="Times New Roman"/>
        </w:rPr>
        <w:t>20</w:t>
      </w:r>
      <w:r w:rsidRPr="0029727D">
        <w:rPr>
          <w:rFonts w:hAnsi="Times New Roman" w:ascii="Times New Roman"/>
        </w:rPr>
        <w:t xml:space="preserve"> sati</w:t>
      </w:r>
    </w:p>
    <w:p w:rsidRDefault="006E60E6" w:rsidP="006E60E6" w:rsidR="006E60E6" w:rsidRPr="0029727D">
      <w:pPr>
        <w:jc w:val="both"/>
        <w:rPr>
          <w:rFonts w:hAnsi="Times New Roman" w:ascii="Times New Roman"/>
        </w:rPr>
      </w:pPr>
    </w:p>
    <w:p w:rsidRDefault="006E60E6" w:rsidP="006E60E6" w:rsidR="006E60E6" w:rsidRPr="0029727D">
      <w:pPr>
        <w:jc w:val="both"/>
        <w:rPr>
          <w:rFonts w:hAnsi="Times New Roman" w:ascii="Times New Roman"/>
        </w:rPr>
      </w:pPr>
      <w:r w:rsidRPr="0029727D">
        <w:rPr>
          <w:rFonts w:hAnsi="Times New Roman" w:ascii="Times New Roman"/>
        </w:rPr>
        <w:t>u prostorijama Trgovačkog suda u Rijeci, Zadarska ulica 1 i 3, sudnica broj 3, I kat.</w:t>
      </w:r>
    </w:p>
    <w:p w:rsidRDefault="00187F78" w:rsidP="00137135" w:rsidR="00187F78" w:rsidRPr="00C30E8E">
      <w:pPr>
        <w:jc w:val="both"/>
        <w:rPr>
          <w:rFonts w:hAnsi="Times New Roman" w:ascii="Times New Roman"/>
        </w:rPr>
      </w:pPr>
    </w:p>
    <w:p w:rsidRDefault="00137135" w:rsidR="00137135">
      <w:pPr>
        <w:jc w:val="both"/>
        <w:rPr>
          <w:rFonts w:hAnsi="Times New Roman" w:ascii="Times New Roman"/>
        </w:rPr>
      </w:pPr>
      <w:r w:rsidRPr="00C30E8E">
        <w:rPr>
          <w:rFonts w:hAnsi="Times New Roman" w:ascii="Times New Roman"/>
        </w:rPr>
        <w:tab/>
        <w:t xml:space="preserve">Dovršeno u </w:t>
      </w:r>
      <w:r w:rsidR="00464FDA">
        <w:rPr>
          <w:rFonts w:hAnsi="Times New Roman" w:ascii="Times New Roman"/>
        </w:rPr>
        <w:t>10</w:t>
      </w:r>
      <w:r w:rsidR="006E60E6">
        <w:rPr>
          <w:rFonts w:hAnsi="Times New Roman" w:ascii="Times New Roman"/>
        </w:rPr>
        <w:t>,</w:t>
      </w:r>
      <w:r w:rsidR="00DA23A1">
        <w:rPr>
          <w:rFonts w:hAnsi="Times New Roman" w:ascii="Times New Roman"/>
        </w:rPr>
        <w:t>45</w:t>
      </w:r>
      <w:r w:rsidRPr="00C30E8E">
        <w:rPr>
          <w:rFonts w:hAnsi="Times New Roman" w:ascii="Times New Roman"/>
        </w:rPr>
        <w:t xml:space="preserve"> sati.</w:t>
      </w:r>
    </w:p>
    <w:p w:rsidRDefault="006E60E6" w:rsidR="006E60E6" w:rsidRPr="00C30E8E">
      <w:pPr>
        <w:jc w:val="both"/>
        <w:rPr>
          <w:rFonts w:hAnsi="Times New Roman" w:ascii="Times New Roman"/>
        </w:rPr>
      </w:pPr>
    </w:p>
    <w:p w:rsidRDefault="001C5ED9" w:rsidP="001C5ED9" w:rsidR="001C5ED9" w:rsidRPr="00C30E8E">
      <w:pPr>
        <w:jc w:val="both"/>
        <w:rPr>
          <w:rFonts w:hAnsi="Times New Roman" w:ascii="Times New Roman"/>
        </w:rPr>
      </w:pP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  <w:t>Stečajni sudac                        Stečajni upravitelj</w:t>
      </w:r>
    </w:p>
    <w:p w:rsidRDefault="001C5ED9" w:rsidP="001C5ED9" w:rsidR="001C5ED9">
      <w:pPr>
        <w:jc w:val="both"/>
        <w:rPr>
          <w:rFonts w:hAnsi="Times New Roman" w:ascii="Times New Roman"/>
        </w:rPr>
      </w:pPr>
    </w:p>
    <w:p w:rsidRDefault="00DA23A1" w:rsidP="001C5ED9" w:rsidR="00DA23A1" w:rsidRPr="00C30E8E">
      <w:pPr>
        <w:jc w:val="both"/>
        <w:rPr>
          <w:rFonts w:hAnsi="Times New Roman" w:ascii="Times New Roman"/>
        </w:rPr>
      </w:pPr>
    </w:p>
    <w:p w:rsidRDefault="001C5ED9" w:rsidP="001C5ED9" w:rsidR="001C5ED9" w:rsidRPr="00C30E8E">
      <w:pPr>
        <w:jc w:val="both"/>
        <w:rPr>
          <w:rFonts w:hAnsi="Times New Roman" w:ascii="Times New Roman"/>
        </w:rPr>
      </w:pP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  <w:t xml:space="preserve">            Zapisničar        </w:t>
      </w:r>
      <w:r w:rsidRPr="00C30E8E">
        <w:rPr>
          <w:rFonts w:hAnsi="Times New Roman" w:ascii="Times New Roman"/>
        </w:rPr>
        <w:tab/>
      </w:r>
      <w:r w:rsidRPr="00C30E8E">
        <w:rPr>
          <w:rFonts w:hAnsi="Times New Roman" w:ascii="Times New Roman"/>
        </w:rPr>
        <w:tab/>
        <w:t xml:space="preserve">    Stranke   </w:t>
      </w:r>
    </w:p>
    <w:p w:rsidRDefault="00137135" w:rsidR="00137135" w:rsidRPr="00C30E8E">
      <w:pPr>
        <w:rPr>
          <w:rFonts w:hAnsi="Times New Roman" w:ascii="Times New Roman"/>
        </w:rPr>
      </w:pPr>
    </w:p>
    <w:p w:rsidRDefault="006C1B28" w:rsidR="006C1B28" w:rsidRPr="00C30E8E">
      <w:pPr>
        <w:rPr>
          <w:rFonts w:hAnsi="Times New Roman" w:ascii="Times New Roman"/>
        </w:rPr>
      </w:pPr>
    </w:p>
    <w:p w:rsidRDefault="006E40CD" w:rsidR="006E40CD" w:rsidRPr="00C30E8E">
      <w:pPr>
        <w:rPr>
          <w:rFonts w:hAnsi="Times New Roman" w:ascii="Times New Roman"/>
        </w:rPr>
      </w:pPr>
    </w:p>
    <w:sectPr w:rsidSect="00137135" w:rsidR="006E40CD" w:rsidRPr="00C30E8E"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A4A31"/>
    <w:multiLevelType w:val="hybridMultilevel"/>
    <w:tmpl w:val="A41A10CC"/>
    <w:lvl w:tplc="05C0FD2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245D1"/>
    <w:rsid w:val="00030645"/>
    <w:rsid w:val="00041E96"/>
    <w:rsid w:val="00044547"/>
    <w:rsid w:val="00064156"/>
    <w:rsid w:val="00065E54"/>
    <w:rsid w:val="000869E2"/>
    <w:rsid w:val="000974B9"/>
    <w:rsid w:val="000A682E"/>
    <w:rsid w:val="000B1B81"/>
    <w:rsid w:val="000D72F1"/>
    <w:rsid w:val="000D78E8"/>
    <w:rsid w:val="000F63F6"/>
    <w:rsid w:val="00100FFF"/>
    <w:rsid w:val="001200DC"/>
    <w:rsid w:val="0012043F"/>
    <w:rsid w:val="00127543"/>
    <w:rsid w:val="0012766C"/>
    <w:rsid w:val="00133D30"/>
    <w:rsid w:val="00137135"/>
    <w:rsid w:val="001732FA"/>
    <w:rsid w:val="00181F3F"/>
    <w:rsid w:val="00187F78"/>
    <w:rsid w:val="00194547"/>
    <w:rsid w:val="001A7FE1"/>
    <w:rsid w:val="001B22F4"/>
    <w:rsid w:val="001B5B5A"/>
    <w:rsid w:val="001C53E0"/>
    <w:rsid w:val="001C5ED9"/>
    <w:rsid w:val="001D6412"/>
    <w:rsid w:val="001E4C03"/>
    <w:rsid w:val="00202C31"/>
    <w:rsid w:val="00203C1F"/>
    <w:rsid w:val="00220630"/>
    <w:rsid w:val="002400C5"/>
    <w:rsid w:val="0024592B"/>
    <w:rsid w:val="002512F9"/>
    <w:rsid w:val="00284BDE"/>
    <w:rsid w:val="00291371"/>
    <w:rsid w:val="00296F3A"/>
    <w:rsid w:val="002B4ADA"/>
    <w:rsid w:val="002C1AB3"/>
    <w:rsid w:val="002C24E5"/>
    <w:rsid w:val="002E2107"/>
    <w:rsid w:val="002F4C13"/>
    <w:rsid w:val="00317712"/>
    <w:rsid w:val="00344C7B"/>
    <w:rsid w:val="003604DF"/>
    <w:rsid w:val="00374AEF"/>
    <w:rsid w:val="00380F71"/>
    <w:rsid w:val="00385F64"/>
    <w:rsid w:val="003B471E"/>
    <w:rsid w:val="003C0650"/>
    <w:rsid w:val="003C3A75"/>
    <w:rsid w:val="003C53A9"/>
    <w:rsid w:val="0041253A"/>
    <w:rsid w:val="00412ABA"/>
    <w:rsid w:val="00420192"/>
    <w:rsid w:val="004273EA"/>
    <w:rsid w:val="0043025A"/>
    <w:rsid w:val="004316DD"/>
    <w:rsid w:val="004361F9"/>
    <w:rsid w:val="00451234"/>
    <w:rsid w:val="00464FDA"/>
    <w:rsid w:val="00473309"/>
    <w:rsid w:val="004753E9"/>
    <w:rsid w:val="0048569D"/>
    <w:rsid w:val="004A0AB9"/>
    <w:rsid w:val="004B1593"/>
    <w:rsid w:val="004B2C46"/>
    <w:rsid w:val="004C0809"/>
    <w:rsid w:val="004C3079"/>
    <w:rsid w:val="004C32AE"/>
    <w:rsid w:val="004C68DB"/>
    <w:rsid w:val="004F0B15"/>
    <w:rsid w:val="00507CC5"/>
    <w:rsid w:val="00530DF9"/>
    <w:rsid w:val="00530FCF"/>
    <w:rsid w:val="00533D51"/>
    <w:rsid w:val="00542D16"/>
    <w:rsid w:val="00552E6E"/>
    <w:rsid w:val="00553CA5"/>
    <w:rsid w:val="00581CDD"/>
    <w:rsid w:val="00585A31"/>
    <w:rsid w:val="00595E18"/>
    <w:rsid w:val="005A330A"/>
    <w:rsid w:val="005B4B17"/>
    <w:rsid w:val="005E2B0E"/>
    <w:rsid w:val="00616059"/>
    <w:rsid w:val="00620FB5"/>
    <w:rsid w:val="0065545F"/>
    <w:rsid w:val="00662C6F"/>
    <w:rsid w:val="00666F13"/>
    <w:rsid w:val="0068055F"/>
    <w:rsid w:val="006A112F"/>
    <w:rsid w:val="006A2E86"/>
    <w:rsid w:val="006A3073"/>
    <w:rsid w:val="006B3199"/>
    <w:rsid w:val="006C1B28"/>
    <w:rsid w:val="006C256D"/>
    <w:rsid w:val="006C2964"/>
    <w:rsid w:val="006C6487"/>
    <w:rsid w:val="006D6066"/>
    <w:rsid w:val="006E40CD"/>
    <w:rsid w:val="006E60E6"/>
    <w:rsid w:val="006F4DF3"/>
    <w:rsid w:val="007067F8"/>
    <w:rsid w:val="00712186"/>
    <w:rsid w:val="00726070"/>
    <w:rsid w:val="00786B96"/>
    <w:rsid w:val="007A1A52"/>
    <w:rsid w:val="007B5943"/>
    <w:rsid w:val="007C1351"/>
    <w:rsid w:val="007F0A50"/>
    <w:rsid w:val="007F52C5"/>
    <w:rsid w:val="008060E3"/>
    <w:rsid w:val="008526C7"/>
    <w:rsid w:val="008571CE"/>
    <w:rsid w:val="00871C4A"/>
    <w:rsid w:val="00876D8B"/>
    <w:rsid w:val="00885C82"/>
    <w:rsid w:val="008B3F67"/>
    <w:rsid w:val="008D3DC1"/>
    <w:rsid w:val="008D4B9D"/>
    <w:rsid w:val="008F2F2B"/>
    <w:rsid w:val="00921488"/>
    <w:rsid w:val="00944EBD"/>
    <w:rsid w:val="00967436"/>
    <w:rsid w:val="00970502"/>
    <w:rsid w:val="00974569"/>
    <w:rsid w:val="009748DD"/>
    <w:rsid w:val="00975B76"/>
    <w:rsid w:val="00977A37"/>
    <w:rsid w:val="009C0196"/>
    <w:rsid w:val="009C2EAB"/>
    <w:rsid w:val="009C3C7F"/>
    <w:rsid w:val="009D328F"/>
    <w:rsid w:val="009F650B"/>
    <w:rsid w:val="00A15839"/>
    <w:rsid w:val="00A274E8"/>
    <w:rsid w:val="00A3793D"/>
    <w:rsid w:val="00A40329"/>
    <w:rsid w:val="00A818C4"/>
    <w:rsid w:val="00A86938"/>
    <w:rsid w:val="00AA5E0B"/>
    <w:rsid w:val="00AB02AD"/>
    <w:rsid w:val="00AB7F11"/>
    <w:rsid w:val="00AC0FA1"/>
    <w:rsid w:val="00AE337A"/>
    <w:rsid w:val="00AF4CB8"/>
    <w:rsid w:val="00B164F6"/>
    <w:rsid w:val="00B16B03"/>
    <w:rsid w:val="00B25277"/>
    <w:rsid w:val="00B33AE2"/>
    <w:rsid w:val="00B56B7F"/>
    <w:rsid w:val="00BD0A50"/>
    <w:rsid w:val="00BD53FD"/>
    <w:rsid w:val="00BF7772"/>
    <w:rsid w:val="00C06721"/>
    <w:rsid w:val="00C07FF9"/>
    <w:rsid w:val="00C16395"/>
    <w:rsid w:val="00C30E8E"/>
    <w:rsid w:val="00C45C42"/>
    <w:rsid w:val="00C533E8"/>
    <w:rsid w:val="00C62AB5"/>
    <w:rsid w:val="00C9248A"/>
    <w:rsid w:val="00CC676B"/>
    <w:rsid w:val="00D31049"/>
    <w:rsid w:val="00D356A5"/>
    <w:rsid w:val="00D35A6A"/>
    <w:rsid w:val="00D379AE"/>
    <w:rsid w:val="00D41B54"/>
    <w:rsid w:val="00D43533"/>
    <w:rsid w:val="00D46548"/>
    <w:rsid w:val="00D72A27"/>
    <w:rsid w:val="00D767E6"/>
    <w:rsid w:val="00D81F1F"/>
    <w:rsid w:val="00D87535"/>
    <w:rsid w:val="00DA23A1"/>
    <w:rsid w:val="00DC6F1B"/>
    <w:rsid w:val="00DE03C3"/>
    <w:rsid w:val="00DE096F"/>
    <w:rsid w:val="00DF3096"/>
    <w:rsid w:val="00DF63CA"/>
    <w:rsid w:val="00DF7AD2"/>
    <w:rsid w:val="00E00543"/>
    <w:rsid w:val="00E01622"/>
    <w:rsid w:val="00E34988"/>
    <w:rsid w:val="00E5685B"/>
    <w:rsid w:val="00EF2016"/>
    <w:rsid w:val="00EF457A"/>
    <w:rsid w:val="00F17090"/>
    <w:rsid w:val="00F2359A"/>
    <w:rsid w:val="00F33030"/>
    <w:rsid w:val="00F37EDD"/>
    <w:rsid w:val="00F43908"/>
    <w:rsid w:val="00F52F0F"/>
    <w:rsid w:val="00F673AA"/>
    <w:rsid w:val="00F8788B"/>
    <w:rsid w:val="00FA1A53"/>
    <w:rsid w:val="00FA7EBA"/>
    <w:rsid w:val="00FB3280"/>
    <w:rsid w:val="00F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customStyle="true" w:styleId="Default" w:type="paragraph">
    <w:name w:val="Default"/>
    <w:rsid w:val="002F4C1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8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customStyle="1" w:styleId="Default" w:type="paragraph">
    <w:name w:val="Default"/>
    <w:rsid w:val="002F4C13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8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62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ožujka 2019.</izvorni_sadrzaj>
    <derivirana_varijabla naziv="DomainObject.PlaniraniZavrsetakDatum_1">28. ožujka 2019.</derivirana_varijabla>
  </DomainObject.PlaniraniZavrsetakDatum>
  <DomainObject.PlaniraniPocetakDatum>
    <izvorni_sadrzaj>28. ožujka 2019.</izvorni_sadrzaj>
    <derivirana_varijabla naziv="DomainObject.PlaniraniPocetakDatum_1">28. ožujka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2019.</izvorni_sadrzaj>
    <derivirana_varijabla naziv="DomainObject.Zapisnik.DatumKreiranja_1">28.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St-79/2017-59</izvorni_sadrzaj>
    <derivirana_varijabla naziv="DomainObject.Zapisnik.Oznaka_1">St-79/2017-59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St-79/2017-59</izvorni_sadrzaj>
    <derivirana_varijabla naziv="DomainObject.PoslovniBrojDokumenta_1">St-79/2017-59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223</properties:Words>
  <properties:Characters>1251</properties:Characters>
  <properties:Lines>46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2019-03-28T09:39:00Z</dcterms:created>
  <dc:creator>Vera Jelenović</dc:creator>
  <cp:lastModifiedBy>Danijela Fumić</cp:lastModifiedBy>
  <dcterms:modified xmlns:xsi="http://www.w3.org/2001/XMLSchema-instance" xsi:type="dcterms:W3CDTF">2019-03-28T09:44:00Z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St-79/2017-59 / Zapisnik - Ročište (79 17 zapisnik  10,40.docx)</vt:lpwstr>
  </prop:property>
  <prop:property name="CC_coloring" pid="5" fmtid="{D5CDD505-2E9C-101B-9397-08002B2CF9AE}">
    <vt:bool>false</vt:bool>
  </prop:property>
</prop:Properties>
</file>