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8cf9" w14:paraId="0c28cf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B6EC4">
        <w:rPr>
          <w:rFonts w:cs="Times New Roman" w:eastAsia="Times New Roman" w:hAnsi="Times New Roman" w:ascii="Times New Roman"/>
          <w:sz w:val="24"/>
          <w:szCs w:val="24"/>
          <w:lang w:eastAsia="hr-HR"/>
        </w:rPr>
        <w:t>HIPERPRODUKCIJA d.o.o., Zagreb, Ilica 175/B</w:t>
      </w:r>
      <w:r w:rsidR="00CB6EC4" w:rsidRPr="00CB6EC4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18020467719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B6EC4" w:rsidRPr="00CB6EC4">
        <w:rPr>
          <w:rFonts w:cs="Times New Roman" w:eastAsia="Times New Roman" w:hAnsi="Times New Roman" w:ascii="Times New Roman"/>
          <w:sz w:val="24"/>
          <w:szCs w:val="24"/>
          <w:lang w:eastAsia="hr-HR"/>
        </w:rPr>
        <w:t>HIPERPRODUKCIJA d.o.o., Zagreb, Ilica 175/B, OIB: 18020467719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B6EC4" w:rsidRPr="00CB6EC4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Puran, Bjelovar, Josipa Jelačića 12, OIB: 70582689973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B6EC4" w:rsidRPr="00CB6EC4">
        <w:rPr>
          <w:rFonts w:cs="Times New Roman" w:eastAsia="Times New Roman" w:hAnsi="Times New Roman" w:ascii="Times New Roman"/>
          <w:sz w:val="24"/>
          <w:szCs w:val="24"/>
          <w:lang w:eastAsia="hr-HR"/>
        </w:rPr>
        <w:t>HIPERPRODUKCIJA d.o.o., Zagreb, Ilica 175/B, OIB: 18020467719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6EC4" w:rsidP="00B43934" w:rsidR="00CB6E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472C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B6EC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6151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43931"/>
    <w:rsid w:val="003B3F52"/>
    <w:rsid w:val="004126FE"/>
    <w:rsid w:val="00422CE0"/>
    <w:rsid w:val="0042487C"/>
    <w:rsid w:val="00470C51"/>
    <w:rsid w:val="004D44E4"/>
    <w:rsid w:val="00502AAE"/>
    <w:rsid w:val="005402B3"/>
    <w:rsid w:val="00586C0F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AA1052"/>
    <w:rsid w:val="00B0050B"/>
    <w:rsid w:val="00B01759"/>
    <w:rsid w:val="00B2420B"/>
    <w:rsid w:val="00B43934"/>
    <w:rsid w:val="00B65BCA"/>
    <w:rsid w:val="00B73EE9"/>
    <w:rsid w:val="00BC6835"/>
    <w:rsid w:val="00CB6EC4"/>
    <w:rsid w:val="00CC511E"/>
    <w:rsid w:val="00CD509D"/>
    <w:rsid w:val="00E52CD1"/>
    <w:rsid w:val="00EE254E"/>
    <w:rsid w:val="00F46E5B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A1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05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105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105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105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A1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0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10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10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10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6151</izvorni_sadrzaj>
    <derivirana_varijabla naziv="DomainObject.Predmet.Broj_1">6151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St-6151/2015</izvorni_sadrzaj>
    <derivirana_varijabla naziv="DomainObject.Predmet.OznakaBroj_1">St-6151/2015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HIPERPRODUKCIJA d.o.o.</izvorni_sadrzaj>
    <derivirana_varijabla naziv="DomainObject.Predmet.ProtustrankaFormated_1">  HIPERPRODUKCIJA d.o.o.</derivirana_varijabla>
  </DomainObject.Predmet.ProtustrankaFormated>
  <DomainObject.Predmet.ProtustrankaFormatedOIB>
    <izvorni_sadrzaj>  HIPERPRODUKCIJA d.o.o., OIB 18020467719</izvorni_sadrzaj>
    <derivirana_varijabla naziv="DomainObject.Predmet.ProtustrankaFormatedOIB_1">  HIPERPRODUKCIJA d.o.o., OIB 18020467719</derivirana_varijabla>
  </DomainObject.Predmet.ProtustrankaFormatedOIB>
  <DomainObject.Predmet.ProtustrankaFormatedWithAdress>
    <izvorni_sadrzaj> HIPERPRODUKCIJA d.o.o., Ilica 175/B, 10000 Zagreb</izvorni_sadrzaj>
    <derivirana_varijabla naziv="DomainObject.Predmet.ProtustrankaFormatedWithAdress_1"> HIPERPRODUKCIJA d.o.o., Ilica 175/B, 10000 Zagreb</derivirana_varijabla>
  </DomainObject.Predmet.ProtustrankaFormatedWithAdress>
  <DomainObject.Predmet.ProtustrankaFormatedWithAdressOIB>
    <izvorni_sadrzaj> HIPERPRODUKCIJA d.o.o., OIB 18020467719, Ilica 175/B, 10000 Zagreb</izvorni_sadrzaj>
    <derivirana_varijabla naziv="DomainObject.Predmet.ProtustrankaFormatedWithAdressOIB_1"> HIPERPRODUKCIJA d.o.o., OIB 18020467719, Ilica 175/B, 10000 Zagreb</derivirana_varijabla>
  </DomainObject.Predmet.ProtustrankaFormatedWithAdressOIB>
  <DomainObject.Predmet.ProtustrankaWithAdress>
    <izvorni_sadrzaj>HIPERPRODUKCIJA d.o.o. Ilica 175/B, 10000 Zagreb</izvorni_sadrzaj>
    <derivirana_varijabla naziv="DomainObject.Predmet.ProtustrankaWithAdress_1">HIPERPRODUKCIJA d.o.o. Ilica 175/B, 10000 Zagreb</derivirana_varijabla>
  </DomainObject.Predmet.ProtustrankaWithAdress>
  <DomainObject.Predmet.ProtustrankaWithAdressOIB>
    <izvorni_sadrzaj>HIPERPRODUKCIJA d.o.o., OIB 18020467719, Ilica 175/B, 10000 Zagreb</izvorni_sadrzaj>
    <derivirana_varijabla naziv="DomainObject.Predmet.ProtustrankaWithAdressOIB_1">HIPERPRODUKCIJA d.o.o., OIB 18020467719, Ilica 175/B, 10000 Zagreb</derivirana_varijabla>
  </DomainObject.Predmet.ProtustrankaWithAdressOIB>
  <DomainObject.Predmet.ProtustrankaNazivFormated>
    <izvorni_sadrzaj>HIPERPRODUKCIJA d.o.o.</izvorni_sadrzaj>
    <derivirana_varijabla naziv="DomainObject.Predmet.ProtustrankaNazivFormated_1">HIPERPRODUKCIJA d.o.o.</derivirana_varijabla>
  </DomainObject.Predmet.ProtustrankaNazivFormated>
  <DomainObject.Predmet.ProtustrankaNazivFormatedOIB>
    <izvorni_sadrzaj>HIPERPRODUKCIJA d.o.o., OIB 18020467719</izvorni_sadrzaj>
    <derivirana_varijabla naziv="DomainObject.Predmet.ProtustrankaNazivFormatedOIB_1">HIPERPRODUKCIJA d.o.o., OIB 18020467719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HIPERPRODUKCIJA d.o.o.</item>
    </izvorni_sadrzaj>
    <derivirana_varijabla naziv="DomainObject.Predmet.ProtuStrankaListFormated_1">
      <item>HIPERPRODUKCIJA d.o.o.</item>
    </derivirana_varijabla>
  </DomainObject.Predmet.ProtuStrankaListFormated>
  <DomainObject.Predmet.ProtuStrankaListFormatedOIB>
    <izvorni_sadrzaj>
      <item>HIPERPRODUKCIJA d.o.o., OIB 18020467719</item>
    </izvorni_sadrzaj>
    <derivirana_varijabla naziv="DomainObject.Predmet.ProtuStrankaListFormatedOIB_1">
      <item>HIPERPRODUKCIJA d.o.o., OIB 18020467719</item>
    </derivirana_varijabla>
  </DomainObject.Predmet.ProtuStrankaListFormatedOIB>
  <DomainObject.Predmet.ProtuStrankaListFormatedWithAdress>
    <izvorni_sadrzaj>
      <item>HIPERPRODUKCIJA d.o.o., Ilica 175/B, 10000 Zagreb</item>
    </izvorni_sadrzaj>
    <derivirana_varijabla naziv="DomainObject.Predmet.ProtuStrankaListFormatedWithAdress_1">
      <item>HIPERPRODUKCIJA d.o.o., Ilica 175/B, 10000 Zagreb</item>
    </derivirana_varijabla>
  </DomainObject.Predmet.ProtuStrankaListFormatedWithAdress>
  <DomainObject.Predmet.ProtuStrankaListFormatedWithAdressOIB>
    <izvorni_sadrzaj>
      <item>HIPERPRODUKCIJA d.o.o., OIB 18020467719, Ilica 175/B, 10000 Zagreb</item>
    </izvorni_sadrzaj>
    <derivirana_varijabla naziv="DomainObject.Predmet.ProtuStrankaListFormatedWithAdressOIB_1">
      <item>HIPERPRODUKCIJA d.o.o., OIB 18020467719, Ilica 175/B, 10000 Zagreb</item>
    </derivirana_varijabla>
  </DomainObject.Predmet.ProtuStrankaListFormatedWithAdressOIB>
  <DomainObject.Predmet.ProtuStrankaListNazivFormated>
    <izvorni_sadrzaj>
      <item>HIPERPRODUKCIJA d.o.o.</item>
    </izvorni_sadrzaj>
    <derivirana_varijabla naziv="DomainObject.Predmet.ProtuStrankaListNazivFormated_1">
      <item>HIPERPRODUKCIJA d.o.o.</item>
    </derivirana_varijabla>
  </DomainObject.Predmet.ProtuStrankaListNazivFormated>
  <DomainObject.Predmet.ProtuStrankaListNazivFormatedOIB>
    <izvorni_sadrzaj>
      <item>HIPERPRODUKCIJA d.o.o., OIB 18020467719</item>
    </izvorni_sadrzaj>
    <derivirana_varijabla naziv="DomainObject.Predmet.ProtuStrankaListNazivFormatedOIB_1">
      <item>HIPERPRODUKCIJA d.o.o., OIB 18020467719</item>
    </derivirana_varijabla>
  </DomainObject.Predmet.ProtuStrankaListNazivFormatedOIB>
  <DomainObject.Predmet.OstaliListFormated>
    <izvorni_sadrzaj>
      <item>ALEN MATOŠOVIĆ</item>
    </izvorni_sadrzaj>
    <derivirana_varijabla naziv="DomainObject.Predmet.OstaliListFormated_1">
      <item>ALEN MATOŠOVIĆ</item>
    </derivirana_varijabla>
  </DomainObject.Predmet.OstaliListFormated>
  <DomainObject.Predmet.OstaliListFormatedOIB>
    <izvorni_sadrzaj>
      <item>ALEN MATOŠOVIĆ, OIB 61904467158</item>
    </izvorni_sadrzaj>
    <derivirana_varijabla naziv="DomainObject.Predmet.OstaliListFormatedOIB_1">
      <item>ALEN MATOŠOVIĆ, OIB 61904467158</item>
    </derivirana_varijabla>
  </DomainObject.Predmet.OstaliListFormatedOIB>
  <DomainObject.Predmet.OstaliListFormatedWithAdress>
    <izvorni_sadrzaj>
      <item>ALEN MATOŠOVIĆ, Matuni 12, 10000 Zagreb</item>
    </izvorni_sadrzaj>
    <derivirana_varijabla naziv="DomainObject.Predmet.OstaliListFormatedWithAdress_1">
      <item>ALEN MATOŠOVIĆ, Matuni 12, 10000 Zagreb</item>
    </derivirana_varijabla>
  </DomainObject.Predmet.OstaliListFormatedWithAdress>
  <DomainObject.Predmet.OstaliListFormatedWithAdressOIB>
    <izvorni_sadrzaj>
      <item>ALEN MATOŠOVIĆ, OIB 61904467158, Matuni 12, 10000 Zagreb</item>
    </izvorni_sadrzaj>
    <derivirana_varijabla naziv="DomainObject.Predmet.OstaliListFormatedWithAdressOIB_1">
      <item>ALEN MATOŠOVIĆ, OIB 61904467158, Matuni 12, 10000 Zagreb</item>
    </derivirana_varijabla>
  </DomainObject.Predmet.OstaliListFormatedWithAdressOIB>
  <DomainObject.Predmet.OstaliListNazivFormated>
    <izvorni_sadrzaj>
      <item>ALEN MATOŠOVIĆ</item>
    </izvorni_sadrzaj>
    <derivirana_varijabla naziv="DomainObject.Predmet.OstaliListNazivFormated_1">
      <item>ALEN MATOŠOVIĆ</item>
    </derivirana_varijabla>
  </DomainObject.Predmet.OstaliListNazivFormated>
  <DomainObject.Predmet.OstaliListNazivFormatedOIB>
    <izvorni_sadrzaj>
      <item>ALEN MATOŠOVIĆ, OIB 61904467158</item>
    </izvorni_sadrzaj>
    <derivirana_varijabla naziv="DomainObject.Predmet.OstaliListNazivFormatedOIB_1">
      <item>ALEN MATOŠOVIĆ, OIB 61904467158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HIPERPRODUKCIJA d.o.o.</izvorni_sadrzaj>
    <derivirana_varijabla naziv="DomainObject.Predmet.ProtustrankaIDrugi_1">HIPERPRODUKCIJA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HIPERPRODUKCIJA d.o.o., OIB 18020467719, Ilica 175/B, 10000 Zagreb</izvorni_sadrzaj>
    <derivirana_varijabla naziv="DomainObject.Predmet.ProtustrankaIDrugiAdressOIB_1">HIPERPRODUKCIJA d.o.o., OIB 18020467719, Ilica 175/B,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HIPERPRODUKCIJA d.o.o.</item>
      <item>FINA Regionalni centar Zagreb</item>
      <item>ALEN MATOŠOVIĆ</item>
    </izvorni_sadrzaj>
    <derivirana_varijabla naziv="DomainObject.Predmet.SudioniciListNaziv_1">
      <item>HIPERPRODUKCIJA d.o.o.</item>
      <item>FINA Regionalni centar Zagreb</item>
      <item>ALEN MATOŠOVIĆ</item>
    </derivirana_varijabla>
  </DomainObject.Predmet.SudioniciListNaziv>
  <DomainObject.Predmet.SudioniciListAdressOIB>
    <izvorni_sadrzaj>
      <item>HIPERPRODUKCIJA d.o.o., OIB 18020467719, Ilica 175/B,10000 Zagreb</item>
      <item>FINA Regionalni centar Zagreb, OIB 85821130368, Trg svibanjskih žrtava 1995. 1,10000 Zagreb</item>
      <item>ALEN MATOŠOVIĆ, OIB 61904467158, Matuni 12,10000 Zagreb</item>
    </izvorni_sadrzaj>
    <derivirana_varijabla naziv="DomainObject.Predmet.SudioniciListAdressOIB_1">
      <item>HIPERPRODUKCIJA d.o.o., OIB 18020467719, Ilica 175/B,10000 Zagreb</item>
      <item>FINA Regionalni centar Zagreb, OIB 85821130368, Trg svibanjskih žrtava 1995. 1,10000 Zagreb</item>
      <item>ALEN MATOŠOVIĆ, OIB 61904467158, Matuni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18020467719</item>
      <item>, OIB 85821130368</item>
      <item>, OIB 61904467158</item>
    </izvorni_sadrzaj>
    <derivirana_varijabla naziv="DomainObject.Predmet.SudioniciListNazivOIB_1">
      <item>, OIB 18020467719</item>
      <item>, OIB 85821130368</item>
      <item>, OIB 61904467158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2590</properties:Characters>
  <properties:Lines>93</properties:Lines>
  <properties:Paragraphs>33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2016-05-06T07:09:00Z</cp:lastPrinted>
  <dcterms:modified xmlns:xsi="http://www.w3.org/2001/XMLSchema-instance" xsi:type="dcterms:W3CDTF">2016-05-06T07:10:00Z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