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3130d" w14:paraId="ee3130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1B6517">
        <w:t xml:space="preserve">MARIA HRISTOVA </w:t>
      </w:r>
      <w:proofErr w:type="spellStart"/>
      <w:r w:rsidR="001B6517">
        <w:t>j.d.o.o</w:t>
      </w:r>
      <w:proofErr w:type="spellEnd"/>
      <w:r w:rsidR="001B6517">
        <w:t xml:space="preserve">., </w:t>
      </w:r>
      <w:proofErr w:type="spellStart"/>
      <w:r w:rsidR="001B6517">
        <w:t>Trg</w:t>
      </w:r>
      <w:proofErr w:type="spellEnd"/>
      <w:r w:rsidR="001B6517">
        <w:t xml:space="preserve"> </w:t>
      </w:r>
      <w:proofErr w:type="spellStart"/>
      <w:r w:rsidR="001B6517">
        <w:t>Svetog</w:t>
      </w:r>
      <w:proofErr w:type="spellEnd"/>
      <w:r w:rsidR="001B6517">
        <w:t xml:space="preserve"> </w:t>
      </w:r>
      <w:proofErr w:type="spellStart"/>
      <w:r w:rsidR="001B6517">
        <w:t>Stjepana</w:t>
      </w:r>
      <w:proofErr w:type="spellEnd"/>
      <w:r w:rsidR="001B6517">
        <w:t xml:space="preserve"> 18, Hvar, OIB: 37050694469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B6517">
        <w:t xml:space="preserve">MARIA HRISTOVA </w:t>
      </w:r>
      <w:proofErr w:type="spellStart"/>
      <w:r w:rsidR="001B6517">
        <w:t>j.d.o.o</w:t>
      </w:r>
      <w:proofErr w:type="spellEnd"/>
      <w:r w:rsidR="001B6517">
        <w:t xml:space="preserve">., </w:t>
      </w:r>
      <w:proofErr w:type="spellStart"/>
      <w:r w:rsidR="001B6517">
        <w:t>Trg</w:t>
      </w:r>
      <w:proofErr w:type="spellEnd"/>
      <w:r w:rsidR="001B6517">
        <w:t xml:space="preserve"> </w:t>
      </w:r>
      <w:proofErr w:type="spellStart"/>
      <w:r w:rsidR="001B6517">
        <w:t>Svetog</w:t>
      </w:r>
      <w:proofErr w:type="spellEnd"/>
      <w:r w:rsidR="001B6517">
        <w:t xml:space="preserve"> </w:t>
      </w:r>
      <w:proofErr w:type="spellStart"/>
      <w:r w:rsidR="001B6517">
        <w:t>Stjepana</w:t>
      </w:r>
      <w:proofErr w:type="spellEnd"/>
      <w:r w:rsidR="001B6517">
        <w:t xml:space="preserve"> 18, Hvar, OIB: 37050694469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1B6517">
        <w:rPr>
          <w:lang w:val="hr-HR"/>
        </w:rPr>
        <w:t>16. siječnja 2017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1B6517">
        <w:rPr>
          <w:lang w:val="hr-HR"/>
        </w:rPr>
        <w:t>14.661,58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B708B" w:rsidR="00473132">
    <w:pPr>
      <w:pStyle w:val="Zaglavlje"/>
      <w:jc w:val="center"/>
    </w:pPr>
  </w:p>
  <w:p w:rsidRDefault="006B708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C17544">
      <w:t>88/2017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B4D96"/>
    <w:rsid w:val="000F03A8"/>
    <w:rsid w:val="00124438"/>
    <w:rsid w:val="001B6517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6B708B"/>
    <w:rsid w:val="00705DD8"/>
    <w:rsid w:val="0071519E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BB32B9"/>
    <w:rsid w:val="00C17544"/>
    <w:rsid w:val="00D54741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0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0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0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0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0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0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0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0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0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0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St-88/2017</izvorni_sadrzaj>
    <derivirana_varijabla naziv="DomainObject.Predmet.OznakaBroj_1">St-88/2017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MARIA  HRISTOVA jednostavno društvo s ograničenom odgovornošću za trgovinu i usluge</izvorni_sadrzaj>
    <derivirana_varijabla naziv="DomainObject.Predmet.ProtustrankaFormated_1">  MARIA  HRISTOVA jednostavno društvo s ograničenom odgovornošću za trgovinu i usluge</derivirana_varijabla>
  </DomainObject.Predmet.ProtustrankaFormated>
  <DomainObject.Predmet.ProtustrankaFormatedOIB>
    <izvorni_sadrzaj>  MARIA  HRISTOVA jednostavno društvo s ograničenom odgovornošću za trgovinu i usluge, OIB 37050694469</izvorni_sadrzaj>
    <derivirana_varijabla naziv="DomainObject.Predmet.ProtustrankaFormatedOIB_1">  MARIA  HRISTOVA jednostavno društvo s ograničenom odgovornošću za trgovinu i usluge, OIB 37050694469</derivirana_varijabla>
  </DomainObject.Predmet.ProtustrankaFormatedOIB>
  <DomainObject.Predmet.ProtustrankaFormatedWithAdress>
    <izvorni_sadrzaj> MARIA  HRISTOVA jednostavno društvo s ograničenom odgovornošću za trgovinu i usluge, Trg Svetog Stjepana 18, 21450 Hvar</izvorni_sadrzaj>
    <derivirana_varijabla naziv="DomainObject.Predmet.ProtustrankaFormatedWithAdress_1"> MARIA  HRISTOVA jednostavno društvo s ograničenom odgovornošću za trgovinu i usluge, Trg Svetog Stjepana 18, 21450 Hvar</derivirana_varijabla>
  </DomainObject.Predmet.ProtustrankaFormatedWithAdress>
  <DomainObject.Predmet.ProtustrankaFormatedWithAdressOIB>
    <izvorni_sadrzaj> MARIA  HRISTOVA jednostavno društvo s ograničenom odgovornošću za trgovinu i usluge, OIB 37050694469, Trg Svetog Stjepana 18, 21450 Hvar</izvorni_sadrzaj>
    <derivirana_varijabla naziv="DomainObject.Predmet.ProtustrankaFormatedWithAdressOIB_1"> MARIA  HRISTOVA jednostavno društvo s ograničenom odgovornošću za trgovinu i usluge, OIB 37050694469, Trg Svetog Stjepana 18, 21450 Hvar</derivirana_varijabla>
  </DomainObject.Predmet.ProtustrankaFormatedWithAdressOIB>
  <DomainObject.Predmet.ProtustrankaWithAdress>
    <izvorni_sadrzaj>MARIA  HRISTOVA jednostavno društvo s ograničenom odgovornošću za trgovinu i usluge Trg Svetog Stjepana 18, 21450 Hvar</izvorni_sadrzaj>
    <derivirana_varijabla naziv="DomainObject.Predmet.ProtustrankaWithAdress_1">MARIA  HRISTOVA jednostavno društvo s ograničenom odgovornošću za trgovinu i usluge Trg Svetog Stjepana 18, 21450 Hvar</derivirana_varijabla>
  </DomainObject.Predmet.ProtustrankaWithAdress>
  <DomainObject.Predmet.ProtustrankaWithAdressOIB>
    <izvorni_sadrzaj>MARIA  HRISTOVA jednostavno društvo s ograničenom odgovornošću za trgovinu i usluge, OIB 37050694469, Trg Svetog Stjepana 18, 21450 Hvar</izvorni_sadrzaj>
    <derivirana_varijabla naziv="DomainObject.Predmet.ProtustrankaWithAdressOIB_1">MARIA  HRISTOVA jednostavno društvo s ograničenom odgovornošću za trgovinu i usluge, OIB 37050694469, Trg Svetog Stjepana 18, 21450 Hvar</derivirana_varijabla>
  </DomainObject.Predmet.ProtustrankaWithAdressOIB>
  <DomainObject.Predmet.ProtustrankaNazivFormated>
    <izvorni_sadrzaj>MARIA  HRISTOVA jednostavno društvo s ograničenom odgovornošću za trgovinu i usluge</izvorni_sadrzaj>
    <derivirana_varijabla naziv="DomainObject.Predmet.ProtustrankaNazivFormated_1">MARIA  HRISTOVA jednostavno društvo s ograničenom odgovornošću za trgovinu i usluge</derivirana_varijabla>
  </DomainObject.Predmet.ProtustrankaNazivFormated>
  <DomainObject.Predmet.ProtustrankaNazivFormatedOIB>
    <izvorni_sadrzaj>MARIA  HRISTOVA jednostavno društvo s ograničenom odgovornošću za trgovinu i usluge, OIB 37050694469</izvorni_sadrzaj>
    <derivirana_varijabla naziv="DomainObject.Predmet.ProtustrankaNazivFormatedOIB_1">MARIA  HRISTOVA jednostavno društvo s ograničenom odgovornošću za trgovinu i usluge, OIB 37050694469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14661.58</izvorni_sadrzaj>
    <derivirana_varijabla naziv="DomainObject.Predmet.TrenutnaVrijednost_1">14661.58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MARIA  HRISTOVA jednostavno društvo s ograničenom odgovornošću za trgovinu i usluge</item>
    </izvorni_sadrzaj>
    <derivirana_varijabla naziv="DomainObject.Predmet.ProtuStrankaListFormated_1">
      <item>MARIA  HRISTOVA jednostavno društvo s ograničenom odgovornošću za trgovinu i usluge</item>
    </derivirana_varijabla>
  </DomainObject.Predmet.ProtuStrankaListFormated>
  <DomainObject.Predmet.ProtuStrankaListFormatedOIB>
    <izvorni_sadrzaj>
      <item>MARIA  HRISTOVA jednostavno društvo s ograničenom odgovornošću za trgovinu i usluge, OIB 37050694469</item>
    </izvorni_sadrzaj>
    <derivirana_varijabla naziv="DomainObject.Predmet.ProtuStrankaListFormatedOIB_1">
      <item>MARIA  HRISTOVA jednostavno društvo s ograničenom odgovornošću za trgovinu i usluge, OIB 37050694469</item>
    </derivirana_varijabla>
  </DomainObject.Predmet.ProtuStrankaListFormatedOIB>
  <DomainObject.Predmet.ProtuStrankaListFormatedWithAdress>
    <izvorni_sadrzaj>
      <item>MARIA  HRISTOVA jednostavno društvo s ograničenom odgovornošću za trgovinu i usluge, Trg Svetog Stjepana 18, 21450 Hvar</item>
    </izvorni_sadrzaj>
    <derivirana_varijabla naziv="DomainObject.Predmet.ProtuStrankaListFormatedWithAdress_1">
      <item>MARIA  HRISTOVA jednostavno društvo s ograničenom odgovornošću za trgovinu i usluge, Trg Svetog Stjepana 18, 21450 Hvar</item>
    </derivirana_varijabla>
  </DomainObject.Predmet.ProtuStrankaListFormatedWithAdress>
  <DomainObject.Predmet.ProtuStrankaListFormatedWithAdressOIB>
    <izvorni_sadrzaj>
      <item>MARIA  HRISTOVA jednostavno društvo s ograničenom odgovornošću za trgovinu i usluge, OIB 37050694469, Trg Svetog Stjepana 18, 21450 Hvar</item>
    </izvorni_sadrzaj>
    <derivirana_varijabla naziv="DomainObject.Predmet.ProtuStrankaListFormatedWithAdressOIB_1">
      <item>MARIA  HRISTOVA jednostavno društvo s ograničenom odgovornošću za trgovinu i usluge, OIB 37050694469, Trg Svetog Stjepana 18, 21450 Hvar</item>
    </derivirana_varijabla>
  </DomainObject.Predmet.ProtuStrankaListFormatedWithAdressOIB>
  <DomainObject.Predmet.ProtuStrankaListNazivFormated>
    <izvorni_sadrzaj>
      <item>MARIA  HRISTOVA jednostavno društvo s ograničenom odgovornošću za trgovinu i usluge</item>
    </izvorni_sadrzaj>
    <derivirana_varijabla naziv="DomainObject.Predmet.ProtuStrankaListNazivFormated_1">
      <item>MARIA  HRISTOVA jednostavno društvo s ograničenom odgovornošću za trgovinu i usluge</item>
    </derivirana_varijabla>
  </DomainObject.Predmet.ProtuStrankaListNazivFormated>
  <DomainObject.Predmet.ProtuStrankaListNazivFormatedOIB>
    <izvorni_sadrzaj>
      <item>MARIA  HRISTOVA jednostavno društvo s ograničenom odgovornošću za trgovinu i usluge, OIB 37050694469</item>
    </izvorni_sadrzaj>
    <derivirana_varijabla naziv="DomainObject.Predmet.ProtuStrankaListNazivFormatedOIB_1">
      <item>MARIA  HRISTOVA jednostavno društvo s ograničenom odgovornošću za trgovinu i usluge, OIB 37050694469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MARIA  HRISTOVA jednostavno društvo s ograničenom odgovornošću za trgovinu i usluge</izvorni_sadrzaj>
    <derivirana_varijabla naziv="DomainObject.Predmet.ProtustrankaIDrugi_1">MARIA  HRISTOVA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MARIA  HRISTOVA jednostavno društvo s ograničenom odgovornošću za trgovinu i usluge, OIB 37050694469, Trg Svetog Stjepana 18, 21450 Hvar</izvorni_sadrzaj>
    <derivirana_varijabla naziv="DomainObject.Predmet.ProtustrankaIDrugiAdressOIB_1">MARIA  HRISTOVA jednostavno društvo s ograničenom odgovornošću za trgovinu i usluge, OIB 37050694469, Trg Svetog Stjepana 18,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MARIA  HRISTOVA jednostavno društvo s ograničenom odgovornošću za trgovinu i usluge</item>
      <item>FINANCIJSKA AGENCIJA, RC SPLIT</item>
    </izvorni_sadrzaj>
    <derivirana_varijabla naziv="DomainObject.Predmet.SudioniciListNaziv_1">
      <item>MARIA  HRISTOVA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MARIA  HRISTOVA jednostavno društvo s ograničenom odgovornošću za trgovinu i usluge, OIB 37050694469, Trg Svetog Stjepana 18,21450 Hvar</item>
      <item>FINANCIJSKA AGENCIJA, RC SPLIT, OIB 85821130368, Mažuranićevo šetalište 24 b,21000 Split</item>
    </izvorni_sadrzaj>
    <derivirana_varijabla naziv="DomainObject.Predmet.SudioniciListAdressOIB_1">
      <item>MARIA  HRISTOVA jednostavno društvo s ograničenom odgovornošću za trgovinu i usluge, OIB 37050694469, Trg Svetog Stjepana 18,21450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37050694469</item>
      <item>, OIB 85821130368</item>
    </izvorni_sadrzaj>
    <derivirana_varijabla naziv="DomainObject.Predmet.SudioniciListNazivOIB_1">
      <item>, OIB 37050694469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321</properties:Words>
  <properties:Characters>1769</properties:Characters>
  <properties:Lines>45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2017-03-02T10:38:00Z</cp:lastPrinted>
  <dcterms:modified xmlns:xsi="http://www.w3.org/2001/XMLSchema-instance" xsi:type="dcterms:W3CDTF">2017-03-02T12:32:00Z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