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1d36" w14:paraId="5491d36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EC0E2D">
        <w:t>719</w:t>
      </w:r>
      <w:r w:rsidR="00C759B5">
        <w:t>/16-</w:t>
      </w:r>
      <w:r w:rsidR="00EC0E2D">
        <w:t>10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EC0E2D" w:rsidRPr="00601F33">
        <w:t>TRIMAT-KLIMA d.o.o., Zadar, Borelli 8., OIB: 88646423415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EC0E2D">
        <w:t>16</w:t>
      </w:r>
      <w:r w:rsidR="00FB2747">
        <w:t>. svibnja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EC0E2D" w:rsidRPr="00601F33">
        <w:t>TRIMAT-KLIMA d.o.o., Zadar, Borelli 8., OIB: 88646423415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5675A5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E004A6">
        <w:t>Draško Lambaša iz Šibenika, Drniških žrtava 10, OIB: 48593997552.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224F54" w:rsidRPr="00601F33">
        <w:t>TRIMAT-KLIMA d.o.o., Zadar, Borelli 8., OIB: 88646423415</w:t>
      </w:r>
      <w:r w:rsidR="00224F54">
        <w:t>,</w:t>
      </w:r>
      <w:r w:rsidR="00FB2747">
        <w:t xml:space="preserve"> </w:t>
      </w:r>
      <w:r>
        <w:t xml:space="preserve">otvara se </w:t>
      </w:r>
      <w:r w:rsidR="00224F54">
        <w:t>16</w:t>
      </w:r>
      <w:r w:rsidR="00FB2747">
        <w:t>. svibnja</w:t>
      </w:r>
      <w:r w:rsidR="007F66C6">
        <w:t xml:space="preserve"> 2016</w:t>
      </w:r>
      <w:r>
        <w:t xml:space="preserve">. u </w:t>
      </w:r>
      <w:r w:rsidR="00224F54">
        <w:t>14</w:t>
      </w:r>
      <w:r w:rsidR="00BA4B0E" w:rsidRPr="00BA4B0E">
        <w:t>,</w:t>
      </w:r>
      <w:r w:rsidR="00224F54">
        <w:t>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224F54">
        <w:t>719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224F54">
        <w:t>719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E004A6">
        <w:rPr>
          <w:b/>
        </w:rPr>
        <w:t>30. kolovoza</w:t>
      </w:r>
      <w:r w:rsidR="008C41CD">
        <w:rPr>
          <w:b/>
        </w:rPr>
        <w:t xml:space="preserve"> 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E004A6">
        <w:rPr>
          <w:b/>
        </w:rPr>
        <w:t>08</w:t>
      </w:r>
      <w:r w:rsidR="00646C52">
        <w:rPr>
          <w:b/>
        </w:rPr>
        <w:t>,30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</w:t>
      </w:r>
      <w:r w:rsidR="008142A2" w:rsidRPr="008142A2">
        <w:rPr>
          <w:b/>
        </w:rPr>
        <w:t xml:space="preserve">Trgovačkog suda u Zadru, sudnica </w:t>
      </w:r>
      <w:r w:rsidR="00FB2747">
        <w:rPr>
          <w:b/>
        </w:rPr>
        <w:t>26/I</w:t>
      </w:r>
      <w:r w:rsidR="00A2158D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E004A6">
        <w:rPr>
          <w:b/>
        </w:rPr>
        <w:t xml:space="preserve">30. kolovoza </w:t>
      </w:r>
      <w:r w:rsidR="00F75C44">
        <w:rPr>
          <w:b/>
        </w:rPr>
        <w:t>201</w:t>
      </w:r>
      <w:r w:rsidR="00C914A5">
        <w:rPr>
          <w:b/>
        </w:rPr>
        <w:t>6</w:t>
      </w:r>
      <w:r w:rsidR="00F75C44" w:rsidRPr="007E0FEA">
        <w:rPr>
          <w:b/>
        </w:rPr>
        <w:t xml:space="preserve">. u </w:t>
      </w:r>
      <w:r w:rsidR="00E004A6">
        <w:rPr>
          <w:b/>
        </w:rPr>
        <w:t>09</w:t>
      </w:r>
      <w:r w:rsidR="00646C52">
        <w:rPr>
          <w:b/>
        </w:rPr>
        <w:t>,00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FB2747" w:rsidRPr="008142A2">
        <w:rPr>
          <w:b/>
        </w:rPr>
        <w:t xml:space="preserve">sudnica </w:t>
      </w:r>
      <w:r w:rsidR="00FB2747">
        <w:rPr>
          <w:b/>
        </w:rPr>
        <w:t>26/I,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8142A2">
        <w:t xml:space="preserve"> </w:t>
      </w:r>
      <w:r w:rsidR="00E10083">
        <w:t xml:space="preserve">zemljišne knjige, </w:t>
      </w:r>
      <w:r w:rsidR="0039699B" w:rsidRPr="007E0FEA">
        <w:t>upisnik brodov</w:t>
      </w:r>
      <w:r w:rsidR="00646C52">
        <w:t xml:space="preserve">a, upisnik brodova u izgradnji </w:t>
      </w:r>
      <w:r w:rsidR="0039699B" w:rsidRPr="007E0FEA">
        <w:t>i upisnik prava intelektualnog vlasništva.</w:t>
      </w:r>
    </w:p>
    <w:p w:rsidRDefault="00224F54" w:rsidP="0039699B" w:rsidR="00224F54">
      <w:pPr>
        <w:jc w:val="both"/>
      </w:pPr>
    </w:p>
    <w:p w:rsidRDefault="00224F54" w:rsidP="00224F54" w:rsidR="00224F54" w:rsidRPr="00BC28B6">
      <w:pPr>
        <w:ind w:firstLine="708"/>
        <w:jc w:val="both"/>
      </w:pPr>
      <w:r>
        <w:t>IX Određuje se upis zabilježbe otvaranja</w:t>
      </w:r>
      <w:r w:rsidR="00E004A6">
        <w:t xml:space="preserve"> stečajnog postupka u</w:t>
      </w:r>
      <w:r>
        <w:t xml:space="preserve"> knjizi </w:t>
      </w:r>
      <w:r w:rsidR="00E004A6">
        <w:t xml:space="preserve">položenih ugovora kod </w:t>
      </w:r>
      <w:r>
        <w:t xml:space="preserve">Općinskog suda u Zadru, </w:t>
      </w:r>
      <w:r w:rsidR="00E004A6">
        <w:t>zgrada sagrađena na čest. zem. 10269, etaža 2 – poslovni prostor, u</w:t>
      </w:r>
      <w:r>
        <w:t xml:space="preserve"> zk. ul. 2889, poduložak 11344, k.o. Zadar.</w:t>
      </w:r>
    </w:p>
    <w:p w:rsidRDefault="00D47766" w:rsidP="00E10083" w:rsidR="00D47766" w:rsidRPr="007E0FEA">
      <w:pPr>
        <w:jc w:val="both"/>
      </w:pPr>
    </w:p>
    <w:p w:rsidRDefault="000F60FD" w:rsidP="00CC3B7D" w:rsidR="000F60FD" w:rsidRPr="007E0FEA">
      <w:pPr>
        <w:jc w:val="center"/>
      </w:pPr>
      <w:r w:rsidRPr="007E0FEA">
        <w:t>Obrazloženje</w:t>
      </w:r>
    </w:p>
    <w:p w:rsidRDefault="00182066" w:rsidP="000F60FD" w:rsidR="00182066" w:rsidRPr="007E0FEA"/>
    <w:p w:rsidRDefault="000F60FD" w:rsidP="00BE4BFE" w:rsidR="00BE4BFE">
      <w:pPr>
        <w:jc w:val="both"/>
      </w:pPr>
      <w:r w:rsidRPr="007E0FEA">
        <w:tab/>
      </w:r>
      <w:r w:rsidR="00BE4BFE">
        <w:t>FINA, Regionalni centar Split, Podružnica Zadar je ovom sudu 02. studenoga 2015. sukladno odredbama Stečajnog zakona podnijela zahtjev za provedbu skraćenoga stečajnog postupka.</w:t>
      </w:r>
    </w:p>
    <w:p w:rsidRDefault="00BE4BFE" w:rsidP="00BE4BFE" w:rsidR="00BE4BFE">
      <w:pPr>
        <w:jc w:val="both"/>
      </w:pPr>
      <w:r>
        <w:tab/>
        <w:t>Postupajući temeljem čl. 433. Stečajnog zakona (Narodne novine 71/15), a nakon što je vjerovnik podnio prijedlog za otvaranje stečajnog postupka, sud je obustavio skraćeni stečajni postupak, te je po pravomoćnosti rješenja o obustavi, a postupajući temeljem čl. 433. Stečajnog zakona donio rješenje o otvaranju stečajnog postupka.</w:t>
      </w:r>
    </w:p>
    <w:p w:rsidRDefault="00BE4BFE" w:rsidP="00E004A6" w:rsidR="007656F5">
      <w:pPr>
        <w:ind w:firstLine="708"/>
        <w:jc w:val="both"/>
      </w:pPr>
      <w:r>
        <w:t xml:space="preserve">Naime, vjerovnik Republika Hrvatska, Ministarstvo financija, Područni ured Dalmacija pravovremeno je podnio prijedlog za otvaranje stečajnog postupka i učinio vjerojatnim postojanje svojeg potraživanja prema stečajnom dužniku </w:t>
      </w:r>
      <w:r w:rsidRPr="009A2EA0">
        <w:t>dostavom</w:t>
      </w:r>
      <w:r>
        <w:t xml:space="preserve"> </w:t>
      </w:r>
      <w:r w:rsidRPr="00E10083">
        <w:t>ispisa evidencije o stanju</w:t>
      </w:r>
      <w:r w:rsidR="007656F5">
        <w:t xml:space="preserve"> duga za ovog stečajnog dužnika. </w:t>
      </w:r>
      <w:r w:rsidR="00224F54" w:rsidRPr="004C2D31">
        <w:t>Nadalje je dostavljen i izvadak iz zemljišne knjige iz kojeg je vidljivo da dužnik ima nekretninu</w:t>
      </w:r>
      <w:r w:rsidR="00E004A6">
        <w:t xml:space="preserve"> i to poslovni prostor u površini od 49,52 m2</w:t>
      </w:r>
      <w:r w:rsidR="00224F54">
        <w:t xml:space="preserve">. </w:t>
      </w:r>
    </w:p>
    <w:p w:rsidRDefault="00224F54" w:rsidP="00224F54" w:rsidR="00224F54" w:rsidRPr="004C2D31">
      <w:pPr>
        <w:ind w:firstLine="708"/>
        <w:jc w:val="both"/>
      </w:pPr>
      <w:r w:rsidRPr="004C2D31">
        <w:t>Slijedom navedenog sud je utvrdio da su ispunjeni uvjeti za otvaranje stečajnog postupka</w:t>
      </w:r>
      <w:r>
        <w:t xml:space="preserve"> obzirom da je dužnik nesposoban za plaćanje i</w:t>
      </w:r>
      <w:r w:rsidR="00E004A6">
        <w:t xml:space="preserve"> prezadužen u smislu čl. 6. i 7</w:t>
      </w:r>
      <w:r>
        <w:t>. Stečajnog zakona</w:t>
      </w:r>
      <w:r w:rsidRPr="004C2D31">
        <w:t>, te da postoji imovina kojom bi se mogli pokriti troškovi postupka i barem dijelom namiriti vjerovnici, pa je odlučeno u skladu s čl. 433. Stečajnog zakona.</w:t>
      </w:r>
    </w:p>
    <w:p w:rsidRDefault="00224F54" w:rsidP="00224F54" w:rsidR="00224F54" w:rsidRPr="007E0FEA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224F54" w:rsidP="00224F54" w:rsidR="00224F54" w:rsidRPr="00E004A6">
      <w:pPr>
        <w:ind w:firstLine="708"/>
        <w:jc w:val="both"/>
      </w:pPr>
      <w:r w:rsidRPr="007E0FEA">
        <w:t xml:space="preserve">Nalog iz točke </w:t>
      </w:r>
      <w:r>
        <w:t xml:space="preserve">VIII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 xml:space="preserve">i čl. 34. st. 3. Stečajnog zakona, a radi postupanja navedenih tijela u skladu sa odredbom čl. 131. st. 2. Stečajnog zakona, </w:t>
      </w:r>
      <w:r w:rsidRPr="00E004A6">
        <w:t>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24F54" w:rsidP="00224F54" w:rsidR="00224F54" w:rsidRPr="007E0FEA">
      <w:pPr>
        <w:jc w:val="both"/>
      </w:pPr>
      <w:r w:rsidRPr="007E0FEA">
        <w:t xml:space="preserve">          Stoga je odlučeno kao u izreci.  </w:t>
      </w:r>
    </w:p>
    <w:p w:rsidRDefault="00B13C8D" w:rsidP="00BE4BFE" w:rsidR="00B13C8D" w:rsidRPr="007E0FEA">
      <w:pPr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224F54">
        <w:t>16</w:t>
      </w:r>
      <w:r w:rsidR="00FB2747">
        <w:t>. svibnja</w:t>
      </w:r>
      <w:r w:rsidR="002F28D5">
        <w:t xml:space="preserve"> 2016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FB2747" w:rsidP="00223098" w:rsidR="008B1E91">
      <w:pPr>
        <w:jc w:val="right"/>
      </w:pPr>
      <w:r>
        <w:t>S</w:t>
      </w:r>
      <w:r w:rsidR="008B1E91" w:rsidRPr="002C500F">
        <w:t>u</w:t>
      </w:r>
      <w:r w:rsidR="002F28D5">
        <w:t>tkinja</w:t>
      </w:r>
      <w:r w:rsidR="008B1E91">
        <w:t>:</w:t>
      </w:r>
    </w:p>
    <w:p w:rsidRDefault="00223098" w:rsidP="00223098" w:rsidR="008B1E91" w:rsidRPr="00F60CD9">
      <w:pPr>
        <w:jc w:val="right"/>
      </w:pPr>
      <w:r>
        <w:t>Ardena Bajlo</w:t>
      </w:r>
    </w:p>
    <w:p w:rsidRDefault="004340F3" w:rsidP="000F60FD" w:rsidR="004340F3">
      <w:pPr>
        <w:jc w:val="both"/>
      </w:pPr>
    </w:p>
    <w:p w:rsidRDefault="00FB2747" w:rsidP="000F60FD" w:rsidR="00FB2747">
      <w:pPr>
        <w:jc w:val="both"/>
        <w:rPr>
          <w:b/>
        </w:rPr>
      </w:pPr>
    </w:p>
    <w:p w:rsidRDefault="00E004A6" w:rsidP="000F60FD" w:rsidR="00E004A6">
      <w:pPr>
        <w:jc w:val="both"/>
        <w:rPr>
          <w:b/>
        </w:rPr>
      </w:pPr>
    </w:p>
    <w:p w:rsidRDefault="00E004A6" w:rsidP="000F60FD" w:rsidR="00E004A6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lastRenderedPageBreak/>
        <w:t>POUKA O PRAVNOM LIJEKU:</w:t>
      </w:r>
    </w:p>
    <w:p w:rsidRDefault="004807E2" w:rsidP="004807E2" w:rsidR="004807E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4807E2" w:rsidP="004807E2" w:rsidR="004807E2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C941CC"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 w:rsidR="006C66B1">
        <w:rPr>
          <w:color w:val="000000"/>
        </w:rPr>
        <w:t xml:space="preserve"> </w:t>
      </w:r>
      <w:r w:rsidR="00FB2747">
        <w:rPr>
          <w:color w:val="000000"/>
        </w:rPr>
        <w:t>Zadar</w:t>
      </w:r>
      <w:r w:rsidR="00FB2747" w:rsidRPr="007E0FEA">
        <w:rPr>
          <w:color w:val="000000"/>
        </w:rPr>
        <w:t xml:space="preserve"> </w:t>
      </w:r>
      <w:r w:rsidRPr="007E0FEA">
        <w:rPr>
          <w:color w:val="000000"/>
        </w:rPr>
        <w:t>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B2747">
        <w:rPr>
          <w:color w:val="000000"/>
        </w:rPr>
        <w:t xml:space="preserve"> </w:t>
      </w:r>
      <w:r w:rsidR="00FC7FDD">
        <w:rPr>
          <w:color w:val="000000"/>
        </w:rPr>
        <w:t xml:space="preserve">– elektronskim putem 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BFE" w:rsidR="00BE4BFE">
      <w:r>
        <w:separator/>
      </w:r>
    </w:p>
  </w:endnote>
  <w:endnote w:id="0" w:type="continuationSeparator">
    <w:p w:rsidRDefault="00BE4BFE" w:rsidR="00BE4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BFE" w:rsidP="00226C22" w:rsidR="00BE4BF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4BFE" w:rsidP="00226C22" w:rsidR="00BE4BF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BFE" w:rsidP="00226C22" w:rsidR="00BE4BF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BFE" w:rsidR="00BE4BFE">
      <w:r>
        <w:separator/>
      </w:r>
    </w:p>
  </w:footnote>
  <w:footnote w:id="0" w:type="continuationSeparator">
    <w:p w:rsidRDefault="00BE4BFE" w:rsidR="00BE4B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BFE" w:rsidP="00D83596" w:rsidR="00BE4B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4BFE" w:rsidR="00BE4B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BFE" w:rsidP="00D83596" w:rsidR="00BE4BFE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1523DA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E4BFE" w:rsidP="00C61A2E" w:rsidR="00BE4BFE">
    <w:pPr>
      <w:pStyle w:val="Zaglavlje"/>
      <w:jc w:val="right"/>
    </w:pPr>
    <w:r w:rsidRPr="005B49F8">
      <w:t>Poslovni broj 1 St-</w:t>
    </w:r>
    <w:r w:rsidR="00EC0E2D">
      <w:t>719/16-10</w:t>
    </w:r>
  </w:p>
  <w:p w:rsidRDefault="00BE4BFE" w:rsidP="00C61A2E" w:rsidR="00BE4B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3DA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1A82"/>
    <w:rsid w:val="001F3EEE"/>
    <w:rsid w:val="001F7DC0"/>
    <w:rsid w:val="00212B45"/>
    <w:rsid w:val="00214F27"/>
    <w:rsid w:val="00216A4F"/>
    <w:rsid w:val="00223098"/>
    <w:rsid w:val="0022322C"/>
    <w:rsid w:val="00224F54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807E2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1E37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245C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6C5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15CD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656F5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B0E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E4BFE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9B5"/>
    <w:rsid w:val="00C75D72"/>
    <w:rsid w:val="00C81E5A"/>
    <w:rsid w:val="00C900CE"/>
    <w:rsid w:val="00C914A5"/>
    <w:rsid w:val="00C92073"/>
    <w:rsid w:val="00C92C27"/>
    <w:rsid w:val="00C941CC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7633D"/>
    <w:rsid w:val="00D807CE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E0041C"/>
    <w:rsid w:val="00E004A6"/>
    <w:rsid w:val="00E02FEE"/>
    <w:rsid w:val="00E05463"/>
    <w:rsid w:val="00E07BF5"/>
    <w:rsid w:val="00E10083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A00A7"/>
    <w:rsid w:val="00EC0E2D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9121B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52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3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3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3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3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52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3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3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3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3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TRIMAT-KLIMA d.o.o. za posredovanje i zastupanje u prometu roba i usluga</izvorni_sadrzaj>
    <derivirana_varijabla naziv="DomainObject.Predmet.ProtustrankaFormated_1">  TRIMAT-KLIMA d.o.o. za posredovanje i zastupanje u prometu roba i usluga</derivirana_varijabla>
  </DomainObject.Predmet.ProtustrankaFormated>
  <DomainObject.Predmet.ProtustrankaFormatedOIB>
    <izvorni_sadrzaj>  TRIMAT-KLIMA d.o.o. za posredovanje i zastupanje u prometu roba i usluga, OIB 88646423415</izvorni_sadrzaj>
    <derivirana_varijabla naziv="DomainObject.Predmet.ProtustrankaFormatedOIB_1">  TRIMAT-KLIMA d.o.o. za posredovanje i zastupanje u prometu roba i usluga, OIB 88646423415</derivirana_varijabla>
  </DomainObject.Predmet.ProtustrankaFormatedOIB>
  <DomainObject.Predmet.ProtustrankaFormatedWithAdress>
    <izvorni_sadrzaj> TRIMAT-KLIMA d.o.o. za posredovanje i zastupanje u prometu roba i usluga, Borelli 8, 23000 Zadar</izvorni_sadrzaj>
    <derivirana_varijabla naziv="DomainObject.Predmet.ProtustrankaFormatedWithAdress_1"> TRIMAT-KLIMA d.o.o. za posredovanje i zastupanje u prometu roba i usluga, Borelli 8, 23000 Zadar</derivirana_varijabla>
  </DomainObject.Predmet.ProtustrankaFormatedWithAdress>
  <DomainObject.Predmet.ProtustrankaFormatedWithAdressOIB>
    <izvorni_sadrzaj> TRIMAT-KLIMA d.o.o. za posredovanje i zastupanje u prometu roba i usluga, OIB 88646423415, Borelli 8, 23000 Zadar</izvorni_sadrzaj>
    <derivirana_varijabla naziv="DomainObject.Predmet.ProtustrankaFormatedWithAdressOIB_1"> TRIMAT-KLIMA d.o.o. za posredovanje i zastupanje u prometu roba i usluga, OIB 88646423415, Borelli 8, 23000 Zadar</derivirana_varijabla>
  </DomainObject.Predmet.ProtustrankaFormatedWithAdressOIB>
  <DomainObject.Predmet.ProtustrankaWithAdress>
    <izvorni_sadrzaj>TRIMAT-KLIMA d.o.o. za posredovanje i zastupanje u prometu roba i usluga Borelli 8, 23000 Zadar</izvorni_sadrzaj>
    <derivirana_varijabla naziv="DomainObject.Predmet.ProtustrankaWithAdress_1">TRIMAT-KLIMA d.o.o. za posredovanje i zastupanje u prometu roba i usluga Borelli 8, 23000 Zadar</derivirana_varijabla>
  </DomainObject.Predmet.ProtustrankaWithAdress>
  <DomainObject.Predmet.ProtustrankaWithAdressOIB>
    <izvorni_sadrzaj>TRIMAT-KLIMA d.o.o. za posredovanje i zastupanje u prometu roba i usluga, OIB 88646423415, Borelli 8, 23000 Zadar</izvorni_sadrzaj>
    <derivirana_varijabla naziv="DomainObject.Predmet.ProtustrankaWithAdressOIB_1">TRIMAT-KLIMA d.o.o. za posredovanje i zastupanje u prometu roba i usluga, OIB 88646423415, Borelli 8, 23000 Zadar</derivirana_varijabla>
  </DomainObject.Predmet.ProtustrankaWithAdressOIB>
  <DomainObject.Predmet.ProtustrankaNazivFormated>
    <izvorni_sadrzaj>TRIMAT-KLIMA d.o.o. za posredovanje i zastupanje u prometu roba i usluga</izvorni_sadrzaj>
    <derivirana_varijabla naziv="DomainObject.Predmet.ProtustrankaNazivFormated_1">TRIMAT-KLIMA d.o.o. za posredovanje i zastupanje u prometu roba i usluga</derivirana_varijabla>
  </DomainObject.Predmet.ProtustrankaNazivFormated>
  <DomainObject.Predmet.ProtustrankaNazivFormatedOIB>
    <izvorni_sadrzaj>TRIMAT-KLIMA d.o.o. za posredovanje i zastupanje u prometu roba i usluga, OIB 88646423415</izvorni_sadrzaj>
    <derivirana_varijabla naziv="DomainObject.Predmet.ProtustrankaNazivFormatedOIB_1">TRIMAT-KLIMA d.o.o. za posredovanje i zastupanje u prometu roba i usluga, OIB 88646423415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TRIMAT-KLIMA d.o.o. za posredovanje i zastupanje u prometu roba i usluga</item>
    </izvorni_sadrzaj>
    <derivirana_varijabla naziv="DomainObject.Predmet.ProtuStrankaListFormated_1">
      <item>TRIMAT-KLIMA d.o.o. za posredovanje i zastupanje u prometu roba i usluga</item>
    </derivirana_varijabla>
  </DomainObject.Predmet.ProtuStrankaListFormated>
  <DomainObject.Predmet.ProtuStrankaListFormatedOIB>
    <izvorni_sadrzaj>
      <item>TRIMAT-KLIMA d.o.o. za posredovanje i zastupanje u prometu roba i usluga, OIB 88646423415</item>
    </izvorni_sadrzaj>
    <derivirana_varijabla naziv="DomainObject.Predmet.ProtuStrankaListFormatedOIB_1">
      <item>TRIMAT-KLIMA d.o.o. za posredovanje i zastupanje u prometu roba i usluga, OIB 88646423415</item>
    </derivirana_varijabla>
  </DomainObject.Predmet.ProtuStrankaListFormatedOIB>
  <DomainObject.Predmet.ProtuStrankaListFormatedWithAdress>
    <izvorni_sadrzaj>
      <item>TRIMAT-KLIMA d.o.o. za posredovanje i zastupanje u prometu roba i usluga, Borelli 8, 23000 Zadar</item>
    </izvorni_sadrzaj>
    <derivirana_varijabla naziv="DomainObject.Predmet.ProtuStrankaListFormatedWithAdress_1">
      <item>TRIMAT-KLIMA d.o.o. za posredovanje i zastupanje u prometu roba i usluga, Borelli 8, 23000 Zadar</item>
    </derivirana_varijabla>
  </DomainObject.Predmet.ProtuStrankaListFormatedWithAdress>
  <DomainObject.Predmet.ProtuStrankaListFormatedWithAdressOIB>
    <izvorni_sadrzaj>
      <item>TRIMAT-KLIMA d.o.o. za posredovanje i zastupanje u prometu roba i usluga, OIB 88646423415, Borelli 8, 23000 Zadar</item>
    </izvorni_sadrzaj>
    <derivirana_varijabla naziv="DomainObject.Predmet.ProtuStrankaListFormatedWithAdressOIB_1">
      <item>TRIMAT-KLIMA d.o.o. za posredovanje i zastupanje u prometu roba i usluga, OIB 88646423415, Borelli 8, 23000 Zadar</item>
    </derivirana_varijabla>
  </DomainObject.Predmet.ProtuStrankaListFormatedWithAdressOIB>
  <DomainObject.Predmet.ProtuStrankaListNazivFormated>
    <izvorni_sadrzaj>
      <item>TRIMAT-KLIMA d.o.o. za posredovanje i zastupanje u prometu roba i usluga</item>
    </izvorni_sadrzaj>
    <derivirana_varijabla naziv="DomainObject.Predmet.ProtuStrankaListNazivFormated_1">
      <item>TRIMAT-KLIMA d.o.o. za posredovanje i zastupanje u prometu roba i usluga</item>
    </derivirana_varijabla>
  </DomainObject.Predmet.ProtuStrankaListNazivFormated>
  <DomainObject.Predmet.ProtuStrankaListNazivFormatedOIB>
    <izvorni_sadrzaj>
      <item>TRIMAT-KLIMA d.o.o. za posredovanje i zastupanje u prometu roba i usluga, OIB 88646423415</item>
    </izvorni_sadrzaj>
    <derivirana_varijabla naziv="DomainObject.Predmet.ProtuStrankaListNazivFormatedOIB_1">
      <item>TRIMAT-KLIMA d.o.o. za posredovanje i zastupanje u prometu roba i usluga, OIB 88646423415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TRIMAT-KLIMA d.o.o. za posredovanje i zastupanje u prometu roba i usluga</izvorni_sadrzaj>
    <derivirana_varijabla naziv="DomainObject.Predmet.ProtustrankaIDrugi_1">TRIMAT-KLIMA d.o.o. za posredovanje i zastupanje u prometu roba i usluga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TRIMAT-KLIMA d.o.o. za posredovanje i zastupanje u prometu roba i usluga, OIB 88646423415, Borelli 8, 23000 Zadar</izvorni_sadrzaj>
    <derivirana_varijabla naziv="DomainObject.Predmet.ProtustrankaIDrugiAdressOIB_1">TRIMAT-KLIMA d.o.o. za posredovanje i zastupanje u prometu roba i usluga, OIB 88646423415,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TRIMAT-KLIMA d.o.o. za posredovanje i zastupanje u prometu roba i usluga</item>
      <item>Financijska agencija</item>
    </izvorni_sadrzaj>
    <derivirana_varijabla naziv="DomainObject.Predmet.SudioniciListNaziv_1">
      <item>TRIMAT-KLIMA d.o.o. za posredovanje i zastupanje u prometu roba i usluga</item>
      <item>Financijska agencija</item>
    </derivirana_varijabla>
  </DomainObject.Predmet.SudioniciListNaziv>
  <DomainObject.Predmet.SudioniciListAdressOIB>
    <izvorni_sadrzaj>
      <item>TRIMAT-KLIMA d.o.o. za posredovanje i zastupanje u prometu roba i usluga, OIB 88646423415, Borelli 8,23000 Zadar</item>
      <item>Financijska agencija, OIB 85821130368, Ivana Danila 4,23000 Zadar</item>
    </izvorni_sadrzaj>
    <derivirana_varijabla naziv="DomainObject.Predmet.SudioniciListAdressOIB_1">
      <item>TRIMAT-KLIMA d.o.o. za posredovanje i zastupanje u prometu roba i usluga, OIB 88646423415, Borelli 8,23000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88646423415</item>
      <item>, OIB 85821130368</item>
    </izvorni_sadrzaj>
    <derivirana_varijabla naziv="DomainObject.Predmet.SudioniciListNazivOIB_1">
      <item>, OIB 88646423415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199E67-51AD-499B-BF9E-2FC9FF6D31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870</properties:Words>
  <properties:Characters>4706</properties:Characters>
  <properties:Lines>125</properties:Lines>
  <properties:Paragraphs>47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2016-05-11T06:57:00Z</dcterms:created>
  <dc:creator>Ardena Bajlo</dc:creator>
  <cp:lastModifiedBy>wsadmin</cp:lastModifiedBy>
  <cp:lastPrinted>2015-10-26T13:37:00Z</cp:lastPrinted>
  <dcterms:modified xmlns:xsi="http://www.w3.org/2001/XMLSchema-instance" xsi:type="dcterms:W3CDTF">2016-05-16T09:44:00Z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