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35f0" w14:paraId="06635f0" w:rsidRDefault="002A003B" w:rsidP="00BF3A44" w:rsidR="002A003B">
      <w:pPr>
        <w15:collapsed w:val="false"/>
        <w:rPr>
          <w:b/>
        </w:rPr>
      </w:pPr>
      <w:bookmarkStart w:name="_GoBack" w:id="0"/>
      <w:bookmarkEnd w:id="0"/>
    </w:p>
    <w:p w:rsidRDefault="002A003B" w:rsidP="00BF3A44" w:rsidR="002A003B">
      <w:pPr>
        <w:rPr>
          <w:b/>
        </w:rPr>
      </w:pPr>
      <w:r>
        <w:rPr>
          <w:b/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F3A44" w:rsidP="00BF3A44" w:rsidR="00BF3A44" w:rsidRPr="00353FF7">
      <w:pPr>
        <w:rPr>
          <w:b/>
        </w:rPr>
      </w:pPr>
      <w:r w:rsidRPr="00353FF7">
        <w:rPr>
          <w:b/>
        </w:rPr>
        <w:t>REPUBLIKA HRVATSKA</w:t>
      </w:r>
    </w:p>
    <w:p w:rsidRDefault="00BF3A44" w:rsidP="00BF3A44" w:rsidR="00BF3A44">
      <w:pPr>
        <w:rPr>
          <w:b/>
        </w:rPr>
      </w:pPr>
      <w:r w:rsidRPr="00353FF7">
        <w:rPr>
          <w:b/>
        </w:rPr>
        <w:t xml:space="preserve">TRGOVAČKI SUD U ZAGREBU                                                   </w:t>
      </w:r>
    </w:p>
    <w:p w:rsidRDefault="00BF3A44" w:rsidP="00BF3A44" w:rsidR="00BF3A44"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      </w:t>
      </w:r>
      <w:r>
        <w:rPr>
          <w:b/>
        </w:rPr>
        <w:t xml:space="preserve">12 </w:t>
      </w:r>
      <w:r w:rsidRPr="00353FF7">
        <w:rPr>
          <w:b/>
        </w:rPr>
        <w:t>St-</w:t>
      </w:r>
      <w:r>
        <w:rPr>
          <w:b/>
        </w:rPr>
        <w:t>1</w:t>
      </w:r>
      <w:r w:rsidRPr="00353FF7">
        <w:rPr>
          <w:b/>
        </w:rPr>
        <w:t>/</w:t>
      </w:r>
      <w:r>
        <w:rPr>
          <w:b/>
        </w:rPr>
        <w:t>201</w:t>
      </w:r>
      <w:r w:rsidR="0069319D">
        <w:rPr>
          <w:b/>
        </w:rPr>
        <w:t>5</w:t>
      </w:r>
    </w:p>
    <w:p w:rsidRDefault="00BF3A44" w:rsidP="00BF3A44" w:rsidR="00BF3A44"/>
    <w:p w:rsidRDefault="00BF3A44" w:rsidP="00BF3A44" w:rsidR="00BF3A44">
      <w:pPr>
        <w:jc w:val="center"/>
        <w:rPr>
          <w:b/>
        </w:rPr>
      </w:pPr>
    </w:p>
    <w:p w:rsidRDefault="00BF3A44" w:rsidP="00BF3A44" w:rsidR="00BF3A44">
      <w:pPr>
        <w:jc w:val="center"/>
        <w:rPr>
          <w:b/>
        </w:rPr>
      </w:pPr>
      <w:r>
        <w:rPr>
          <w:b/>
        </w:rPr>
        <w:t xml:space="preserve">Z  A  K  LJ  U  Č  A  K </w:t>
      </w:r>
    </w:p>
    <w:p w:rsidRDefault="00BF3A44" w:rsidP="00BF3A44" w:rsidR="00BF3A44">
      <w:pPr>
        <w:jc w:val="center"/>
        <w:rPr>
          <w:b/>
        </w:rPr>
      </w:pPr>
    </w:p>
    <w:p w:rsidRDefault="00BF3A44" w:rsidP="00BF3A44" w:rsidR="00BF3A44">
      <w:pPr>
        <w:jc w:val="both"/>
      </w:pPr>
      <w:r>
        <w:t xml:space="preserve">TRGOVAČKI SUD U ZAGREBU po stečajnom sucu Nini Radiću , u stečajnom postupku nad </w:t>
      </w:r>
      <w:r w:rsidR="0069319D">
        <w:t>UNIJA METALI-PROIZVODNJA d.o.o. za reciklažu i proizvodnju građevinskih elemenata, Zaprešić, Industrijska 29, MB</w:t>
      </w:r>
      <w:r w:rsidR="002A003B">
        <w:t xml:space="preserve">S:080088877, OIB:24949009054, </w:t>
      </w:r>
      <w:r w:rsidR="00B96F45">
        <w:t>20</w:t>
      </w:r>
      <w:r>
        <w:t xml:space="preserve">. </w:t>
      </w:r>
      <w:r w:rsidR="00B96F45">
        <w:t>siječnja</w:t>
      </w:r>
      <w:r>
        <w:t xml:space="preserve">  201</w:t>
      </w:r>
      <w:r w:rsidR="00B96F45">
        <w:t>7</w:t>
      </w:r>
      <w:r>
        <w:t>. godine</w:t>
      </w:r>
    </w:p>
    <w:p w:rsidRDefault="00F7003A" w:rsidP="006F649C" w:rsidR="006F649C" w:rsidRPr="002477AD">
      <w:pPr>
        <w:jc w:val="center"/>
        <w:rPr>
          <w:b/>
          <w:bCs/>
        </w:rPr>
      </w:pPr>
      <w:r>
        <w:rPr>
          <w:b/>
          <w:bCs/>
        </w:rPr>
        <w:t xml:space="preserve"> z</w:t>
      </w:r>
      <w:r w:rsidR="001474C1">
        <w:rPr>
          <w:b/>
          <w:bCs/>
        </w:rPr>
        <w:t xml:space="preserve"> a  k  </w:t>
      </w:r>
      <w:proofErr w:type="spellStart"/>
      <w:r w:rsidR="001474C1">
        <w:rPr>
          <w:b/>
          <w:bCs/>
        </w:rPr>
        <w:t>lj</w:t>
      </w:r>
      <w:proofErr w:type="spellEnd"/>
      <w:r w:rsidR="001474C1">
        <w:rPr>
          <w:b/>
          <w:bCs/>
        </w:rPr>
        <w:t xml:space="preserve">  u  č  i  o </w:t>
      </w:r>
      <w:r w:rsidR="003B7739">
        <w:rPr>
          <w:b/>
          <w:bCs/>
        </w:rPr>
        <w:t xml:space="preserve">  </w:t>
      </w:r>
      <w:r w:rsidR="006F649C" w:rsidRPr="002477AD">
        <w:rPr>
          <w:b/>
          <w:bCs/>
        </w:rPr>
        <w:t xml:space="preserve">   j e</w:t>
      </w:r>
    </w:p>
    <w:p w:rsidRDefault="006F649C" w:rsidP="006F649C" w:rsidR="006F649C"/>
    <w:p w:rsidRDefault="003B7739" w:rsidP="00AD0BA6" w:rsidR="00B96F45">
      <w:pPr>
        <w:jc w:val="both"/>
        <w:rPr>
          <w:b/>
        </w:rPr>
      </w:pPr>
      <w:r w:rsidRPr="001D2EFC">
        <w:rPr>
          <w:b/>
        </w:rPr>
        <w:t xml:space="preserve">I       </w:t>
      </w:r>
    </w:p>
    <w:p w:rsidRDefault="00B96F45" w:rsidP="00B96F45" w:rsidR="00B96F45">
      <w:pPr>
        <w:jc w:val="both"/>
      </w:pPr>
      <w:r w:rsidRPr="005468A6">
        <w:rPr>
          <w:b/>
        </w:rPr>
        <w:t>Skupština vjerovnika</w:t>
      </w:r>
      <w:r w:rsidR="00800E98">
        <w:t xml:space="preserve"> u stečajnom postupku</w:t>
      </w:r>
      <w:r w:rsidRPr="00465A38">
        <w:t xml:space="preserve">, </w:t>
      </w:r>
      <w:r>
        <w:t xml:space="preserve">UNIJA METALI-PROIZVODNJA d.o.o. u stečaju za reciklažu i proizvodnju građevinskih elemenata, Zaprešić, Industrijska 29, MBS:080088877, OIB:24949009054, određuje se </w:t>
      </w:r>
      <w:r w:rsidRPr="001D2EFC">
        <w:rPr>
          <w:b/>
        </w:rPr>
        <w:t xml:space="preserve"> </w:t>
      </w:r>
      <w:r>
        <w:rPr>
          <w:b/>
        </w:rPr>
        <w:t>06</w:t>
      </w:r>
      <w:r w:rsidRPr="002F3A33">
        <w:t xml:space="preserve">. </w:t>
      </w:r>
      <w:r>
        <w:t xml:space="preserve">veljače </w:t>
      </w:r>
      <w:r w:rsidRPr="00BB12D8">
        <w:rPr>
          <w:b/>
        </w:rPr>
        <w:t>201</w:t>
      </w:r>
      <w:r>
        <w:rPr>
          <w:b/>
        </w:rPr>
        <w:t>6</w:t>
      </w:r>
      <w:r w:rsidRPr="00BB12D8">
        <w:rPr>
          <w:b/>
        </w:rPr>
        <w:t>. godine u 1</w:t>
      </w:r>
      <w:r>
        <w:rPr>
          <w:b/>
        </w:rPr>
        <w:t>0,3</w:t>
      </w:r>
      <w:r w:rsidRPr="00BB12D8">
        <w:rPr>
          <w:b/>
        </w:rPr>
        <w:t>0</w:t>
      </w:r>
      <w:r w:rsidRPr="002F3A33">
        <w:t xml:space="preserve"> sati u prostorijama Trgovačkog suda </w:t>
      </w:r>
      <w:r>
        <w:t>u Zagrebu, Petrinjska 8, soba 84</w:t>
      </w:r>
      <w:r w:rsidRPr="002F3A33">
        <w:t>, II kat, ulična zgrada</w:t>
      </w:r>
    </w:p>
    <w:p w:rsidRDefault="00B96F45" w:rsidP="00B96F45" w:rsidR="00B96F45">
      <w:r>
        <w:t>Utvrđuje se dnevni rad:</w:t>
      </w:r>
    </w:p>
    <w:p w:rsidRDefault="00B96F45" w:rsidP="00B96F45" w:rsidR="00B96F45" w:rsidRPr="00B96F45">
      <w:pPr>
        <w:numPr>
          <w:ilvl w:val="0"/>
          <w:numId w:val="2"/>
        </w:numPr>
        <w:jc w:val="both"/>
        <w:rPr>
          <w:b/>
          <w:bCs/>
        </w:rPr>
      </w:pPr>
      <w:r>
        <w:t>prijedlog odluke o priznanju tužbenog zahtjeva u parničnom predmetu po tužbi Slavko Bošnjak iz Čazme, Milana Novačića 151 zaprimljene pod brojem P -3329/16 na Trgovačkom sudu u Zagrebu</w:t>
      </w:r>
    </w:p>
    <w:p w:rsidRDefault="00B96F45" w:rsidP="00B96F45" w:rsidR="00B96F45" w:rsidRPr="00B96F45">
      <w:pPr>
        <w:ind w:left="600"/>
        <w:jc w:val="both"/>
        <w:rPr>
          <w:b/>
          <w:bCs/>
        </w:rPr>
      </w:pPr>
    </w:p>
    <w:p w:rsidRDefault="00B96F45" w:rsidP="00B96F45" w:rsidR="00B96F45" w:rsidRPr="002477AD">
      <w:pPr>
        <w:ind w:left="960"/>
        <w:jc w:val="center"/>
        <w:rPr>
          <w:b/>
          <w:bCs/>
        </w:rPr>
      </w:pPr>
      <w:r w:rsidRPr="002477AD">
        <w:rPr>
          <w:b/>
          <w:bCs/>
        </w:rPr>
        <w:t>O    b     r    a    z    l    o    ž    e    n  j    e</w:t>
      </w:r>
    </w:p>
    <w:p w:rsidRDefault="00B96F45" w:rsidP="00B96F45" w:rsidR="00B96F45">
      <w:pPr>
        <w:jc w:val="both"/>
      </w:pPr>
    </w:p>
    <w:p w:rsidRDefault="00B96F45" w:rsidP="00B96F45" w:rsidR="00B96F45">
      <w:pPr>
        <w:jc w:val="both"/>
      </w:pPr>
      <w:r>
        <w:t>Stečajna upraviteljica predlaže pribavljanje odobrenja za postupanjem u parničnom predmetu.</w:t>
      </w:r>
    </w:p>
    <w:p w:rsidRDefault="00B96F45" w:rsidP="00B96F45" w:rsidR="00B96F45">
      <w:pPr>
        <w:jc w:val="both"/>
      </w:pPr>
      <w:r>
        <w:t xml:space="preserve">Sukladno prijedlogu stečajnog upravitelja riješeno je kao u  izreci, a u skladu s člankom 38. SZ-a . Izvješće upravitelja s prilozima objavljuje se na </w:t>
      </w:r>
      <w:proofErr w:type="spellStart"/>
      <w:r>
        <w:t>eOglasnoj</w:t>
      </w:r>
      <w:proofErr w:type="spellEnd"/>
      <w:r>
        <w:t xml:space="preserve"> ploči.</w:t>
      </w:r>
    </w:p>
    <w:p w:rsidRDefault="00B96F45" w:rsidP="00B96F45" w:rsidR="00B96F45">
      <w:pPr>
        <w:jc w:val="both"/>
      </w:pPr>
    </w:p>
    <w:p w:rsidRDefault="00B96F45" w:rsidP="00B96F45" w:rsidR="00B96F45">
      <w:pPr>
        <w:jc w:val="center"/>
      </w:pPr>
      <w:r>
        <w:t>U Zagrebu, 20. siječnja  2017. godine</w:t>
      </w:r>
    </w:p>
    <w:p w:rsidRDefault="00B96F45" w:rsidP="00B96F45" w:rsidR="00B96F45">
      <w:pPr>
        <w:jc w:val="center"/>
      </w:pPr>
    </w:p>
    <w:p w:rsidRDefault="00B96F45" w:rsidP="00B96F45" w:rsidR="00B96F45">
      <w:r>
        <w:t xml:space="preserve">                                                                                                         STEČAJNI SUDAC:</w:t>
      </w:r>
    </w:p>
    <w:p w:rsidRDefault="00B96F45" w:rsidP="00B96F45" w:rsidR="00B96F45">
      <w:r>
        <w:t xml:space="preserve">                                                                                                         NINO RADIĆ v.r. </w:t>
      </w:r>
    </w:p>
    <w:p w:rsidRDefault="00B96F45" w:rsidP="00B96F45" w:rsidR="00B96F45">
      <w:pPr>
        <w:rPr>
          <w:sz w:val="22"/>
          <w:szCs w:val="22"/>
        </w:rPr>
      </w:pPr>
    </w:p>
    <w:p w:rsidRDefault="00B96F45" w:rsidP="00B96F45" w:rsidR="00B96F45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B96F45" w:rsidP="00B96F45" w:rsidR="00B96F4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zaključka žalba nije dopuštena ( čl. 11. St. 9. SZ-a ) </w:t>
      </w:r>
    </w:p>
    <w:p w:rsidRDefault="00B96F45" w:rsidP="00B96F45" w:rsidR="00B96F45">
      <w:pPr>
        <w:jc w:val="both"/>
        <w:rPr>
          <w:sz w:val="22"/>
          <w:szCs w:val="22"/>
        </w:rPr>
      </w:pPr>
    </w:p>
    <w:p w:rsidRDefault="00B96F45" w:rsidP="00B96F45" w:rsidR="006872A8">
      <w:pPr>
        <w:rPr>
          <w:sz w:val="22"/>
          <w:szCs w:val="22"/>
        </w:rPr>
      </w:pPr>
      <w:r>
        <w:t xml:space="preserve">    </w:t>
      </w:r>
      <w:r>
        <w:tab/>
      </w:r>
      <w:r w:rsidR="00F06A31">
        <w:tab/>
      </w:r>
      <w:r w:rsidR="00F06A31">
        <w:tab/>
      </w:r>
      <w:r w:rsidR="00F06A31">
        <w:tab/>
      </w:r>
      <w:r w:rsidR="00F06A31">
        <w:tab/>
      </w:r>
      <w:r w:rsidR="00F06A31">
        <w:tab/>
      </w:r>
      <w:r w:rsidR="00F06A31">
        <w:tab/>
        <w:t xml:space="preserve">Za točnost </w:t>
      </w:r>
      <w:proofErr w:type="spellStart"/>
      <w:r w:rsidR="00F06A31">
        <w:t>otpravka</w:t>
      </w:r>
      <w:proofErr w:type="spellEnd"/>
      <w:r w:rsidR="00F06A31">
        <w:t xml:space="preserve">:Tatjana Slaviček </w:t>
      </w:r>
    </w:p>
    <w:sectPr w:rsidR="006872A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818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474C1"/>
    <w:rsid w:val="001508FC"/>
    <w:rsid w:val="00150C92"/>
    <w:rsid w:val="00153CC3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47F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41EA"/>
    <w:rsid w:val="002452E6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03B"/>
    <w:rsid w:val="002A0DEA"/>
    <w:rsid w:val="002A1D32"/>
    <w:rsid w:val="002A2E95"/>
    <w:rsid w:val="002A3639"/>
    <w:rsid w:val="002A3F94"/>
    <w:rsid w:val="002A42C1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3A33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2B6E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5602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7B6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1415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22BD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4143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568"/>
    <w:rsid w:val="005C4E23"/>
    <w:rsid w:val="005C781A"/>
    <w:rsid w:val="005D06E7"/>
    <w:rsid w:val="005D0D90"/>
    <w:rsid w:val="005D7DE5"/>
    <w:rsid w:val="005E08AA"/>
    <w:rsid w:val="005E1509"/>
    <w:rsid w:val="005E2E8D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2A8"/>
    <w:rsid w:val="006873D0"/>
    <w:rsid w:val="00687B3A"/>
    <w:rsid w:val="00691B0A"/>
    <w:rsid w:val="00692DF0"/>
    <w:rsid w:val="0069319D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0E98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DF8"/>
    <w:rsid w:val="008448B4"/>
    <w:rsid w:val="00845044"/>
    <w:rsid w:val="008454D5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47AB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ADA"/>
    <w:rsid w:val="00887F6F"/>
    <w:rsid w:val="00890448"/>
    <w:rsid w:val="00890C49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FB"/>
    <w:rsid w:val="00924E4A"/>
    <w:rsid w:val="009267C3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938D0"/>
    <w:rsid w:val="00997085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31DD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16D3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94EF9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00"/>
    <w:rsid w:val="00B706F4"/>
    <w:rsid w:val="00B707B8"/>
    <w:rsid w:val="00B73BD2"/>
    <w:rsid w:val="00B73F59"/>
    <w:rsid w:val="00B771FB"/>
    <w:rsid w:val="00B84E35"/>
    <w:rsid w:val="00B86A08"/>
    <w:rsid w:val="00B91AB7"/>
    <w:rsid w:val="00B92618"/>
    <w:rsid w:val="00B96F45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2D8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3A44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250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29E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7799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317D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D9B"/>
    <w:rsid w:val="00EB2ED1"/>
    <w:rsid w:val="00EB52F9"/>
    <w:rsid w:val="00EB54C6"/>
    <w:rsid w:val="00EB70BB"/>
    <w:rsid w:val="00EB76B1"/>
    <w:rsid w:val="00EB786B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06A31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4F9E"/>
    <w:rsid w:val="00F66028"/>
    <w:rsid w:val="00F66658"/>
    <w:rsid w:val="00F67F8E"/>
    <w:rsid w:val="00F7003A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A00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0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70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08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08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08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08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A00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0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70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08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08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08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08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St-1/2015-44</izvorni_sadrzaj>
    <derivirana_varijabla naziv="DomainObject.Oznaka_1">St-1/2015-44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St-1/2015</izvorni_sadrzaj>
    <derivirana_varijabla naziv="DomainObject.Predmet.OznakaBroj_1">St-1/2015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UNIJA METALI-PROIZVODNJA d.o.o.</izvorni_sadrzaj>
    <derivirana_varijabla naziv="DomainObject.Predmet.ProtustrankaFormated_1">  UNIJA METALI-PROIZVODNJA d.o.o.</derivirana_varijabla>
  </DomainObject.Predmet.ProtustrankaFormated>
  <DomainObject.Predmet.ProtustrankaFormatedOIB>
    <izvorni_sadrzaj>  UNIJA METALI-PROIZVODNJA d.o.o., OIB 24949009054</izvorni_sadrzaj>
    <derivirana_varijabla naziv="DomainObject.Predmet.ProtustrankaFormatedOIB_1">  UNIJA METALI-PROIZVODNJA d.o.o., OIB 24949009054</derivirana_varijabla>
  </DomainObject.Predmet.ProtustrankaFormatedOIB>
  <DomainObject.Predmet.ProtustrankaFormatedWithAdress>
    <izvorni_sadrzaj> UNIJA METALI-PROIZVODNJA d.o.o., Industrijska 29, 10290 Zaprešić</izvorni_sadrzaj>
    <derivirana_varijabla naziv="DomainObject.Predmet.ProtustrankaFormatedWithAdress_1"> UNIJA METALI-PROIZVODNJA d.o.o., Industrijska 29, 10290 Zaprešić</derivirana_varijabla>
  </DomainObject.Predmet.ProtustrankaFormatedWithAdress>
  <DomainObject.Predmet.ProtustrankaFormatedWithAdressOIB>
    <izvorni_sadrzaj> UNIJA METALI-PROIZVODNJA d.o.o., OIB 24949009054, Industrijska 29, 10290 Zaprešić</izvorni_sadrzaj>
    <derivirana_varijabla naziv="DomainObject.Predmet.ProtustrankaFormatedWithAdressOIB_1"> UNIJA METALI-PROIZVODNJA d.o.o., OIB 24949009054, Industrijska 29, 10290 Zaprešić</derivirana_varijabla>
  </DomainObject.Predmet.ProtustrankaFormatedWithAdressOIB>
  <DomainObject.Predmet.ProtustrankaWithAdress>
    <izvorni_sadrzaj>UNIJA METALI-PROIZVODNJA d.o.o. Industrijska 29, 10290 Zaprešić</izvorni_sadrzaj>
    <derivirana_varijabla naziv="DomainObject.Predmet.ProtustrankaWithAdress_1">UNIJA METALI-PROIZVODNJA d.o.o. Industrijska 29, 10290 Zaprešić</derivirana_varijabla>
  </DomainObject.Predmet.ProtustrankaWithAdress>
  <DomainObject.Predmet.ProtustrankaWithAdressOIB>
    <izvorni_sadrzaj>UNIJA METALI-PROIZVODNJA d.o.o., OIB 24949009054, Industrijska 29, 10290 Zaprešić</izvorni_sadrzaj>
    <derivirana_varijabla naziv="DomainObject.Predmet.ProtustrankaWithAdressOIB_1">UNIJA METALI-PROIZVODNJA d.o.o., OIB 24949009054, Industrijska 29, 10290 Zaprešić</derivirana_varijabla>
  </DomainObject.Predmet.ProtustrankaWithAdressOIB>
  <DomainObject.Predmet.ProtustrankaNazivFormated>
    <izvorni_sadrzaj>UNIJA METALI-PROIZVODNJA d.o.o.</izvorni_sadrzaj>
    <derivirana_varijabla naziv="DomainObject.Predmet.ProtustrankaNazivFormated_1">UNIJA METALI-PROIZVODNJA d.o.o.</derivirana_varijabla>
  </DomainObject.Predmet.ProtustrankaNazivFormated>
  <DomainObject.Predmet.ProtustrankaNazivFormatedOIB>
    <izvorni_sadrzaj>UNIJA METALI-PROIZVODNJA d.o.o., OIB 24949009054</izvorni_sadrzaj>
    <derivirana_varijabla naziv="DomainObject.Predmet.ProtustrankaNazivFormatedOIB_1">UNIJA METALI-PROIZVODNJA d.o.o., OIB 24949009054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RH ŽUPANIJSKO DRŽAVNO ODVJETNIŠTVO; STAMBENA ZGRADA ZRINSKI</izvorni_sadrzaj>
    <derivirana_varijabla naziv="DomainObject.Predmet.StrankaFormated_1">  RH MINISTARSTVO FINANCIJA POREZNA UPRAVA zastupanog po punomoćniku RH ŽUPANIJSKO DRŽAVNO ODVJETNIŠTVO; STAMBENA ZGRADA ZRINSKI</derivirana_varijabla>
  </DomainObject.Predmet.StrankaFormated>
  <DomainObject.Predmet.StrankaFormatedOIB>
    <izvorni_sadrzaj>  RH MINISTARSTVO FINANCIJA POREZNA UPRAVA, OIB 18683136487 zastupanog po punomoćniku RH ŽUPANIJSKO DRŽAVNO ODVJETNIŠTVO; STAMBENA ZGRADA ZRINSKI, OIB </izvorni_sadrzaj>
    <derivirana_varijabla naziv="DomainObject.Predmet.StrankaFormatedOIB_1">  RH MINISTARSTVO FINANCIJA POREZNA UPRAVA, OIB 18683136487 zastupanog po punomoćniku RH ŽUPANIJSKO DRŽAVNO ODVJETNIŠTVO; STAMBENA ZGRADA ZRINSKI, OIB </derivirana_varijabla>
  </DomainObject.Predmet.StrankaFormatedOIB>
  <DomainObject.Predmet.StrankaFormatedWithAdress>
    <izvorni_sadrzaj> RH MINISTARSTVO FINANCIJA POREZNA UPRAVA zastupanog po punomoćniku RH ŽUPANIJSKO DRŽAVNO ODVJETNIŠTVO; STAMBENA ZGRADA ZRINSKI</izvorni_sadrzaj>
    <derivirana_varijabla naziv="DomainObject.Predmet.StrankaFormatedWithAdress_1"> RH MINISTARSTVO FINANCIJA POREZNA UPRAVA zastupanog po punomoćniku RH ŽUPANIJSKO DRŽAVNO ODVJETNIŠTVO; STAMBENA ZGRADA ZRINSKI</derivirana_varijabla>
  </DomainObject.Predmet.StrankaFormatedWithAdress>
  <DomainObject.Predmet.StrankaFormatedWithAdressOIB>
    <izvorni_sadrzaj> RH MINISTARSTVO FINANCIJA POREZNA UPRAVA, OIB 18683136487 zastupanog po punomoćniku RH ŽUPANIJSKO DRŽAVNO ODVJETNIŠTVO; STAMBENA ZGRADA ZRINSKI, OIB </izvorni_sadrzaj>
    <derivirana_varijabla naziv="DomainObject.Predmet.StrankaFormatedWithAdressOIB_1"> RH MINISTARSTVO FINANCIJA POREZNA UPRAVA, OIB 18683136487 zastupanog po punomoćniku RH ŽUPANIJSKO DRŽAVNO ODVJETNIŠTVO; STAMBENA ZGRADA ZRINSKI, OIB </derivirana_varijabla>
  </DomainObject.Predmet.StrankaFormatedWithAdressOIB>
  <DomainObject.Predmet.StrankaWithAdress>
    <izvorni_sadrzaj>RH MINISTARSTVO FINANCIJA POREZNA UPRAVA ,STAMBENA ZGRADA ZRINSKI </izvorni_sadrzaj>
    <derivirana_varijabla naziv="DomainObject.Predmet.StrankaWithAdress_1">RH MINISTARSTVO FINANCIJA POREZNA UPRAVA ,STAMBENA ZGRADA ZRINSKI </derivirana_varijabla>
  </DomainObject.Predmet.StrankaWithAdress>
  <DomainObject.Predmet.StrankaWithAdressOIB>
    <izvorni_sadrzaj>RH MINISTARSTVO FINANCIJA POREZNA UPRAVA, OIB 18683136487,STAMBENA ZGRADA ZRINSKI, OIB </izvorni_sadrzaj>
    <derivirana_varijabla naziv="DomainObject.Predmet.StrankaWithAdressOIB_1">RH MINISTARSTVO FINANCIJA POREZNA UPRAVA, OIB 18683136487,STAMBENA ZGRADA ZRINSKI, OIB </derivirana_varijabla>
  </DomainObject.Predmet.StrankaWithAdressOIB>
  <DomainObject.Predmet.StrankaNazivFormated>
    <izvorni_sadrzaj>RH MINISTARSTVO FINANCIJA POREZNA UPRAVA,STAMBENA ZGRADA ZRINSKI</izvorni_sadrzaj>
    <derivirana_varijabla naziv="DomainObject.Predmet.StrankaNazivFormated_1">RH MINISTARSTVO FINANCIJA POREZNA UPRAVA,STAMBENA ZGRADA ZRINSKI</derivirana_varijabla>
  </DomainObject.Predmet.StrankaNazivFormated>
  <DomainObject.Predmet.StrankaNazivFormatedOIB>
    <izvorni_sadrzaj>RH MINISTARSTVO FINANCIJA POREZNA UPRAVA, OIB 18683136487,STAMBENA ZGRADA ZRINSKI, OIB </izvorni_sadrzaj>
    <derivirana_varijabla naziv="DomainObject.Predmet.StrankaNazivFormatedOIB_1">RH MINISTARSTVO FINANCIJA POREZNA UPRAVA, OIB 18683136487,STAMBENA ZGRADA ZRINSKI,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RH MINISTARSTVO FINANCIJA POREZNA UPRAVA zastupanog po punomoćniku RH ŽUPANIJSKO DRŽAVNO ODVJETNIŠTVO</item>
      <item>STAMBENA ZGRADA ZRINSKI</item>
    </izvorni_sadrzaj>
    <derivirana_varijabla naziv="DomainObject.Predmet.StrankaListFormated_1">
      <item>RH MINISTARSTVO FINANCIJA POREZNA UPRAVA zastupanog po punomoćniku RH ŽUPANIJSKO DRŽAVNO ODVJETNIŠTVO</item>
      <item>STAMBENA ZGRADA ZRINSKI</item>
    </derivirana_varijabla>
  </DomainObject.Predmet.StrankaListFormated>
  <DomainObject.Predmet.StrankaListFormatedOIB>
    <izvorni_sadrzaj>
      <item>RH MINISTARSTVO FINANCIJA POREZNA UPRAVA, OIB 18683136487 zastupanog po punomoćniku RH ŽUPANIJSKO DRŽAVNO ODVJETNIŠTVO</item>
      <item>STAMBENA ZGRADA ZRINSKI, OIB </item>
    </izvorni_sadrzaj>
    <derivirana_varijabla naziv="DomainObject.Predmet.StrankaListFormatedOIB_1">
      <item>RH MINISTARSTVO FINANCIJA POREZNA UPRAVA, OIB 18683136487 zastupanog po punomoćniku RH ŽUPANIJSKO DRŽAVNO ODVJETNIŠTVO</item>
      <item>STAMBENA ZGRADA ZRINSKI, OIB </item>
    </derivirana_varijabla>
  </DomainObject.Predmet.StrankaListFormatedOIB>
  <DomainObject.Predmet.StrankaListFormatedWithAdress>
    <izvorni_sadrzaj>
      <item>RH MINISTARSTVO FINANCIJA POREZNA UPRAVA zastupanog po punomoćniku RH ŽUPANIJSKO DRŽAVNO ODVJETNIŠTVO</item>
      <item>STAMBENA ZGRADA ZRINSKI</item>
    </izvorni_sadrzaj>
    <derivirana_varijabla naziv="DomainObject.Predmet.StrankaListFormatedWithAdress_1">
      <item>RH MINISTARSTVO FINANCIJA POREZNA UPRAVA zastupanog po punomoćniku RH ŽUPANIJSKO DRŽAVNO ODVJETNIŠTVO</item>
      <item>STAMBENA ZGRADA ZRINSKI</item>
    </derivirana_varijabla>
  </DomainObject.Predmet.StrankaListFormatedWithAdress>
  <DomainObject.Predmet.StrankaListFormatedWithAdressOIB>
    <izvorni_sadrzaj>
      <item>RH MINISTARSTVO FINANCIJA POREZNA UPRAVA, OIB 18683136487 zastupanog po punomoćniku RH ŽUPANIJSKO DRŽAVNO ODVJETNIŠTVO</item>
      <item>STAMBENA ZGRADA ZRINSKI, OIB </item>
    </izvorni_sadrzaj>
    <derivirana_varijabla naziv="DomainObject.Predmet.StrankaListFormatedWithAdressOIB_1">
      <item>RH MINISTARSTVO FINANCIJA POREZNA UPRAVA, OIB 18683136487 zastupanog po punomoćniku RH ŽUPANIJSKO DRŽAVNO ODVJETNIŠTVO</item>
      <item>STAMBENA ZGRADA ZRINSKI, OIB </item>
    </derivirana_varijabla>
  </DomainObject.Predmet.StrankaListFormatedWithAdressOIB>
  <DomainObject.Predmet.StrankaListNazivFormated>
    <izvorni_sadrzaj>
      <item>RH MINISTARSTVO FINANCIJA POREZNA UPRAVA</item>
      <item>STAMBENA ZGRADA ZRINSKI</item>
    </izvorni_sadrzaj>
    <derivirana_varijabla naziv="DomainObject.Predmet.StrankaListNazivFormated_1">
      <item>RH MINISTARSTVO FINANCIJA POREZNA UPRAVA</item>
      <item>STAMBENA ZGRADA ZRINSKI</item>
    </derivirana_varijabla>
  </DomainObject.Predmet.StrankaListNazivFormated>
  <DomainObject.Predmet.StrankaListNazivFormatedOIB>
    <izvorni_sadrzaj>
      <item>RH MINISTARSTVO FINANCIJA POREZNA UPRAVA, OIB 18683136487</item>
      <item>STAMBENA ZGRADA ZRINSKI, OIB </item>
    </izvorni_sadrzaj>
    <derivirana_varijabla naziv="DomainObject.Predmet.StrankaListNazivFormatedOIB_1">
      <item>RH MINISTARSTVO FINANCIJA POREZNA UPRAVA, OIB 18683136487</item>
      <item>STAMBENA ZGRADA ZRINSKI, OIB </item>
    </derivirana_varijabla>
  </DomainObject.Predmet.StrankaListNazivFormatedOIB>
  <DomainObject.Predmet.ProtuStrankaListFormated>
    <izvorni_sadrzaj>
      <item>UNIJA METALI-PROIZVODNJA d.o.o.</item>
    </izvorni_sadrzaj>
    <derivirana_varijabla naziv="DomainObject.Predmet.ProtuStrankaListFormated_1">
      <item>UNIJA METALI-PROIZVODNJA d.o.o.</item>
    </derivirana_varijabla>
  </DomainObject.Predmet.ProtuStrankaListFormated>
  <DomainObject.Predmet.ProtuStrankaListFormatedOIB>
    <izvorni_sadrzaj>
      <item>UNIJA METALI-PROIZVODNJA d.o.o., OIB 24949009054</item>
    </izvorni_sadrzaj>
    <derivirana_varijabla naziv="DomainObject.Predmet.ProtuStrankaListFormatedOIB_1">
      <item>UNIJA METALI-PROIZVODNJA d.o.o., OIB 24949009054</item>
    </derivirana_varijabla>
  </DomainObject.Predmet.ProtuStrankaListFormatedOIB>
  <DomainObject.Predmet.ProtuStrankaListFormatedWithAdress>
    <izvorni_sadrzaj>
      <item>UNIJA METALI-PROIZVODNJA d.o.o., Industrijska 29, 10290 Zaprešić</item>
    </izvorni_sadrzaj>
    <derivirana_varijabla naziv="DomainObject.Predmet.ProtuStrankaListFormatedWithAdress_1">
      <item>UNIJA METALI-PROIZVODNJA d.o.o., Industrijska 29, 10290 Zaprešić</item>
    </derivirana_varijabla>
  </DomainObject.Predmet.ProtuStrankaListFormatedWithAdress>
  <DomainObject.Predmet.ProtuStrankaListFormatedWithAdressOIB>
    <izvorni_sadrzaj>
      <item>UNIJA METALI-PROIZVODNJA d.o.o., OIB 24949009054, Industrijska 29, 10290 Zaprešić</item>
    </izvorni_sadrzaj>
    <derivirana_varijabla naziv="DomainObject.Predmet.ProtuStrankaListFormatedWithAdressOIB_1">
      <item>UNIJA METALI-PROIZVODNJA d.o.o., OIB 24949009054, Industrijska 29, 10290 Zaprešić</item>
    </derivirana_varijabla>
  </DomainObject.Predmet.ProtuStrankaListFormatedWithAdressOIB>
  <DomainObject.Predmet.ProtuStrankaListNazivFormated>
    <izvorni_sadrzaj>
      <item>UNIJA METALI-PROIZVODNJA d.o.o.</item>
    </izvorni_sadrzaj>
    <derivirana_varijabla naziv="DomainObject.Predmet.ProtuStrankaListNazivFormated_1">
      <item>UNIJA METALI-PROIZVODNJA d.o.o.</item>
    </derivirana_varijabla>
  </DomainObject.Predmet.ProtuStrankaListNazivFormated>
  <DomainObject.Predmet.ProtuStrankaListNazivFormatedOIB>
    <izvorni_sadrzaj>
      <item>UNIJA METALI-PROIZVODNJA d.o.o., OIB 24949009054</item>
    </izvorni_sadrzaj>
    <derivirana_varijabla naziv="DomainObject.Predmet.ProtuStrankaListNazivFormatedOIB_1">
      <item>UNIJA METALI-PROIZVODNJA d.o.o., OIB 24949009054</item>
    </derivirana_varijabla>
  </DomainObject.Predmet.ProtuStrankaListNazivFormatedOIB>
  <DomainObject.Predmet.OstaliListFormated>
    <izvorni_sadrzaj>
      <item>RH ŽUPANIJSKO DRŽAVNO ODVJETNIŠTVO punomoćnik sudionika u postupku RH MINISTARSTVO FINANCIJA POREZNA UPRAVA</item>
      <item>Antonija Galić</item>
      <item>ZOU Saša Poldan,Goran Gatara, Vera Dizdarević, Valentina Vižintin i Marko Komorski</item>
    </izvorni_sadrzaj>
    <derivirana_varijabla naziv="DomainObject.Predmet.OstaliListFormated_1">
      <item>RH ŽUPANIJSKO DRŽAVNO ODVJETNIŠTVO punomoćnik sudionika u postupku RH MINISTARSTVO FINANCIJA POREZNA UPRAVA</item>
      <item>Antonija Galić</item>
      <item>ZOU Saša Poldan,Goran Gatara, Vera Dizdarević, Valentina Vižintin i Marko Komorski</item>
    </derivirana_varijabla>
  </DomainObject.Predmet.OstaliListFormated>
  <DomainObject.Predmet.OstaliListFormatedOIB>
    <izvorni_sadrzaj>
      <item>RH ŽUPANIJSKO DRŽAVNO ODVJETNIŠTVO, OIB 52634238587 punomoćnik sudionika u postupku RH MINISTARSTVO FINANCIJA POREZNA UPRAVA</item>
      <item>Antonija Galić, OIB 64334764434</item>
      <item>ZOU Saša Poldan,Goran Gatara, Vera Dizdarević, Valentina Vižintin i Marko Komorski</item>
    </izvorni_sadrzaj>
    <derivirana_varijabla naziv="DomainObject.Predmet.OstaliListFormatedOIB_1">
      <item>RH ŽUPANIJSKO DRŽAVNO ODVJETNIŠTVO, OIB 52634238587 punomoćnik sudionika u postupku RH MINISTARSTVO FINANCIJA POREZNA UPRAVA</item>
      <item>Antonija Galić, OIB 64334764434</item>
      <item>ZOU Saša Poldan,Goran Gatara, Vera Dizdarević, Valentina Vižintin i Marko Komorski</item>
    </derivirana_varijabla>
  </DomainObject.Predmet.OstaliListFormatedOIB>
  <DomainObject.Predmet.OstaliListFormatedWithAdress>
    <izvorni_sadrzaj>
      <item>RH ŽUPANIJSKO DRŽAVNO ODVJETNIŠTVO punomoćnik sudionika u postupku RH MINISTARSTVO FINANCIJA POREZNA UPRAVA</item>
      <item>Antonija Galić, Bobovačka 1a, 10000 Zagreb</item>
      <item>ZOU Saša Poldan,Goran Gatara, Vera Dizdarević, Valentina Vižintin i Marko Komorski, Ulica Grada mainza 11, 10000 Zagreb</item>
    </izvorni_sadrzaj>
    <derivirana_varijabla naziv="DomainObject.Predmet.OstaliListFormatedWithAdress_1">
      <item>RH ŽUPANIJSKO DRŽAVNO ODVJETNIŠTVO punomoćnik sudionika u postupku RH MINISTARSTVO FINANCIJA POREZNA UPRAVA</item>
      <item>Antonija Galić, Bobovačka 1a, 10000 Zagreb</item>
      <item>ZOU Saša Poldan,Goran Gatara, Vera Dizdarević, Valentina Vižintin i Marko Komorski, Ulica Grada mainza 11, 10000 Zagreb</item>
    </derivirana_varijabla>
  </DomainObject.Predmet.OstaliListFormatedWithAdress>
  <DomainObject.Predmet.OstaliListFormatedWithAdressOIB>
    <izvorni_sadrzaj>
      <item>RH ŽUPANIJSKO DRŽAVNO ODVJETNIŠTVO, OIB 52634238587 punomoćnik sudionika u postupku RH MINISTARSTVO FINANCIJA POREZNA UPRAVA</item>
      <item>Antonija Galić, OIB 64334764434, Bobovačka 1a, 10000 Zagreb</item>
      <item>ZOU Saša Poldan,Goran Gatara, Vera Dizdarević, Valentina Vižintin i Marko Komorski, Ulica Grada mainza 11, 10000 Zagreb</item>
    </izvorni_sadrzaj>
    <derivirana_varijabla naziv="DomainObject.Predmet.OstaliListFormatedWithAdressOIB_1">
      <item>RH ŽUPANIJSKO DRŽAVNO ODVJETNIŠTVO, OIB 52634238587 punomoćnik sudionika u postupku RH MINISTARSTVO FINANCIJA POREZNA UPRAVA</item>
      <item>Antonija Galić, OIB 64334764434, Bobovačka 1a, 10000 Zagreb</item>
      <item>ZOU Saša Poldan,Goran Gatara, Vera Dizdarević, Valentina Vižintin i Marko Komorski, Ulica Grada mainza 11, 10000 Zagreb</item>
    </derivirana_varijabla>
  </DomainObject.Predmet.OstaliListFormatedWithAdressOIB>
  <DomainObject.Predmet.OstaliListNazivFormated>
    <izvorni_sadrzaj>
      <item>RH ŽUPANIJSKO DRŽAVNO ODVJETNIŠTVO</item>
      <item>Antonija Galić</item>
      <item>ZOU Saša Poldan,Goran Gatara, Vera Dizdarević, Valentina Vižintin i Marko Komorski</item>
    </izvorni_sadrzaj>
    <derivirana_varijabla naziv="DomainObject.Predmet.OstaliListNazivFormated_1">
      <item>RH ŽUPANIJSKO DRŽAVNO ODVJETNIŠTVO</item>
      <item>Antonija Galić</item>
      <item>ZOU Saša Poldan,Goran Gatara, Vera Dizdarević, Valentina Vižintin i Marko Komorski</item>
    </derivirana_varijabla>
  </DomainObject.Predmet.OstaliListNazivFormated>
  <DomainObject.Predmet.OstaliListNazivFormatedOIB>
    <izvorni_sadrzaj>
      <item>RH ŽUPANIJSKO DRŽAVNO ODVJETNIŠTVO, OIB 52634238587</item>
      <item>Antonija Galić, OIB 64334764434</item>
      <item>ZOU Saša Poldan,Goran Gatara, Vera Dizdarević, Valentina Vižintin i Marko Komorski</item>
    </izvorni_sadrzaj>
    <derivirana_varijabla naziv="DomainObject.Predmet.OstaliListNazivFormatedOIB_1">
      <item>RH ŽUPANIJSKO DRŽAVNO ODVJETNIŠTVO, OIB 52634238587</item>
      <item>Antonija Galić, OIB 64334764434</item>
      <item>ZOU Saša Poldan,Goran Gatara, Vera Dizdarević, Valentina Vižintin i Marko Komorski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St-1/2015-44</izvorni_sadrzaj>
    <derivirana_varijabla naziv="DomainObject.PoslovniBrojDokumenta_1">St-1/2015-44</derivirana_varijabla>
  </DomainObject.PoslovniBrojDokumenta>
  <DomainObject.Predmet.StrankaIDrugi>
    <izvorni_sadrzaj>RH MINISTARSTVO FINANCIJA POREZNA UPRAVA i dr.</izvorni_sadrzaj>
    <derivirana_varijabla naziv="DomainObject.Predmet.StrankaIDrugi_1">RH MINISTARSTVO FINANCIJA POREZNA UPRAVA i dr.</derivirana_varijabla>
  </DomainObject.Predmet.StrankaIDrugi>
  <DomainObject.Predmet.ProtustrankaIDrugi>
    <izvorni_sadrzaj>UNIJA METALI-PROIZVODNJA d.o.o.</izvorni_sadrzaj>
    <derivirana_varijabla naziv="DomainObject.Predmet.ProtustrankaIDrugi_1">UNIJA METALI-PROIZVODNJA d.o.o.</derivirana_varijabla>
  </DomainObject.Predmet.ProtustrankaIDrugi>
  <DomainObject.Predmet.StrankaIDrugiAdressOIB>
    <izvorni_sadrzaj>RH MINISTARSTVO FINANCIJA POREZNA UPRAVA, OIB 18683136487 i dr.</izvorni_sadrzaj>
    <derivirana_varijabla naziv="DomainObject.Predmet.StrankaIDrugiAdressOIB_1">RH MINISTARSTVO FINANCIJA POREZNA UPRAVA, OIB 18683136487 i dr.</derivirana_varijabla>
  </DomainObject.Predmet.StrankaIDrugiAdressOIB>
  <DomainObject.Predmet.ProtustrankaIDrugiAdressOIB>
    <izvorni_sadrzaj>UNIJA METALI-PROIZVODNJA d.o.o., OIB 24949009054, Industrijska 29, 10290 Zaprešić</izvorni_sadrzaj>
    <derivirana_varijabla naziv="DomainObject.Predmet.ProtustrankaIDrugiAdressOIB_1">UNIJA METALI-PROIZVODNJA d.o.o., OIB 24949009054, Industrijska 29,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</item>
      <item>RH ŽUPANIJSKO DRŽAVNO ODVJETNIŠTVO</item>
      <item>UNIJA METALI-PROIZVODNJA d.o.o.</item>
      <item>Antonija Galić</item>
      <item>STAMBENA ZGRADA ZRINSKI</item>
      <item>ZOU Saša Poldan,Goran Gatara, Vera Dizdarević, Valentina Vižintin i Marko Komorski</item>
    </izvorni_sadrzaj>
    <derivirana_varijabla naziv="DomainObject.Predmet.SudioniciListNaziv_1">
      <item>RH MINISTARSTVO FINANCIJA POREZNA UPRAVA</item>
      <item>RH ŽUPANIJSKO DRŽAVNO ODVJETNIŠTVO</item>
      <item>UNIJA METALI-PROIZVODNJA d.o.o.</item>
      <item>Antonija Galić</item>
      <item>STAMBENA ZGRADA ZRINSKI</item>
      <item>ZOU Saša Poldan,Goran Gatara, Vera Dizdarević, Valentina Vižintin i Marko Komorski</item>
    </derivirana_varijabla>
  </DomainObject.Predmet.SudioniciListNaziv>
  <DomainObject.Predmet.SudioniciListAdressOIB>
    <izvorni_sadrzaj>
      <item>RH MINISTARSTVO FINANCIJA POREZNA UPRAVA, OIB 18683136487</item>
      <item>RH ŽUPANIJSKO DRŽAVNO ODVJETNIŠTVO, OIB 52634238587</item>
      <item>UNIJA METALI-PROIZVODNJA d.o.o., OIB 24949009054, Industrijska 29,10290 Zaprešić</item>
      <item>Antonija Galić, OIB 64334764434, Bobovačka 1a,10000 Zagreb</item>
      <item>STAMBENA ZGRADA ZRINSKI, OIB </item>
      <item>ZOU Saša Poldan,Goran Gatara, Vera Dizdarević, Valentina Vižintin i Marko Komorski, Ulica Grada mainza 11,10000 Zagreb</item>
    </izvorni_sadrzaj>
    <derivirana_varijabla naziv="DomainObject.Predmet.SudioniciListAdressOIB_1">
      <item>RH MINISTARSTVO FINANCIJA POREZNA UPRAVA, OIB 18683136487</item>
      <item>RH ŽUPANIJSKO DRŽAVNO ODVJETNIŠTVO, OIB 52634238587</item>
      <item>UNIJA METALI-PROIZVODNJA d.o.o., OIB 24949009054, Industrijska 29,10290 Zaprešić</item>
      <item>Antonija Galić, OIB 64334764434, Bobovačka 1a,10000 Zagreb</item>
      <item>STAMBENA ZGRADA ZRINSKI, OIB </item>
      <item>ZOU Saša Poldan,Goran Gatara, Vera Dizdarević, Valentina Vižintin i Marko Komorski, Ulica Grada mainza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24949009054</item>
      <item>, OIB 64334764434</item>
      <item>, OIB </item>
      <item>, OIB null</item>
    </izvorni_sadrzaj>
    <derivirana_varijabla naziv="DomainObject.Predmet.SudioniciListNazivOIB_1">
      <item>, OIB 18683136487</item>
      <item>, OIB 52634238587</item>
      <item>, OIB 24949009054</item>
      <item>, OIB 64334764434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2456A9-E3F8-4BD1-8960-AF163C065E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219</properties:Words>
  <properties:Characters>1171</properties:Characters>
  <properties:Lines>40</properties:Lines>
  <properties:Paragraphs>19</properties:Paragraphs>
  <properties:TotalTime>1172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2017-01-23T08:35:00Z</dcterms:created>
  <dc:creator>radicn</dc:creator>
  <cp:lastModifiedBy>Tatjana Slaviček</cp:lastModifiedBy>
  <cp:lastPrinted>2017-01-23T08:50:00Z</cp:lastPrinted>
  <dcterms:modified xmlns:xsi="http://www.w3.org/2001/XMLSchema-instance" xsi:type="dcterms:W3CDTF">2017-01-24T09:57:00Z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St-1/2015-44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