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4541" w14:paraId="8204541" w:rsidRDefault="00DD219F" w:rsidP="001940FB" w:rsidR="00DD219F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BC7E99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563AD4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DD219F" w:rsidP="00AA6BCF" w:rsidR="00DD219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DD219F" w:rsidR="00DD219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DD219F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DD219F" w:rsidP="00DD219F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DD219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DD219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E347CE">
        <w:rPr>
          <w:rFonts w:cs="Calibri" w:eastAsia="Arial Unicode MS" w:hAnsi="Calibri" w:ascii="Calibri"/>
          <w:kern w:val="1"/>
          <w:lang w:eastAsia="ar-SA" w:val="hr-HR"/>
        </w:rPr>
        <w:t>BARIĆ BORIS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DD219F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E347CE" w:rsidRPr="00E347CE">
        <w:rPr>
          <w:rFonts w:cs="Calibri" w:hAnsi="Calibri" w:ascii="Calibri"/>
        </w:rPr>
        <w:t>203.568,18 kn</w:t>
      </w:r>
      <w:r w:rsidR="00E347CE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E347CE" w:rsidRPr="00E347CE">
        <w:rPr>
          <w:rFonts w:cs="Calibri" w:hAnsi="Calibri" w:ascii="Calibri"/>
        </w:rPr>
        <w:t>191.568,18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E347CE">
        <w:rPr>
          <w:rFonts w:cs="Calibri" w:hAnsi="Calibri" w:ascii="Calibri"/>
        </w:rPr>
        <w:t>12</w:t>
      </w:r>
      <w:r w:rsidR="00B37D88">
        <w:rPr>
          <w:rFonts w:cs="Calibri" w:hAnsi="Calibri" w:ascii="Calibri"/>
        </w:rPr>
        <w:t>.000</w:t>
      </w:r>
      <w:r w:rsidR="00B06DCA" w:rsidRPr="00B06DCA">
        <w:rPr>
          <w:rFonts w:cs="Calibri" w:hAnsi="Calibri" w:ascii="Calibri"/>
        </w:rPr>
        <w:t>,00 kn</w:t>
      </w:r>
      <w:r w:rsidR="00B06DC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</w:t>
      </w:r>
      <w:r w:rsidR="00DD219F">
        <w:rPr>
          <w:rFonts w:cs="Calibri" w:hAnsi="Calibri" w:ascii="Calibri"/>
        </w:rPr>
        <w:t xml:space="preserve"> koje ne ulaze u tražbine viših 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B06DCA" w:rsidR="00BD0B6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DD219F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DD219F" w:rsidRPr="00DD219F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DD219F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D25A1D" w:rsidP="00B06DCA" w:rsidR="00D25A1D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37D88" w:rsidP="00B06DCA" w:rsidR="00B37D88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347CE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BARIĆ BORIS</w:t>
            </w:r>
            <w:r w:rsidR="00B37D88">
              <w:rPr>
                <w:rFonts w:cs="Calibri"/>
              </w:rPr>
              <w:t xml:space="preserve">, </w:t>
            </w:r>
            <w:r w:rsidR="00B37D88" w:rsidRPr="00B37D88">
              <w:rPr>
                <w:rFonts w:cs="Calibri"/>
              </w:rPr>
              <w:t xml:space="preserve"> </w:t>
            </w:r>
            <w:r w:rsidRPr="00E347CE">
              <w:rPr>
                <w:rFonts w:cs="Calibri" w:hAnsi="Calibri" w:ascii="Calibri"/>
              </w:rPr>
              <w:t>Poljičke Kneževine 57, Srinjine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>
              <w:rPr>
                <w:rFonts w:cs="Calibri" w:hAnsi="Calibri" w:ascii="Calibri"/>
              </w:rPr>
              <w:t>10699797261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7D88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B37D88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347CE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316759" w:id="1"/>
            <w:r w:rsidRPr="00E347CE">
              <w:rPr>
                <w:rFonts w:cs="Calibri" w:hAnsi="Calibri" w:ascii="Calibri"/>
              </w:rPr>
              <w:t>203.568,18 kn</w:t>
            </w:r>
            <w:bookmarkEnd w:id="1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347CE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347CE">
              <w:rPr>
                <w:rFonts w:cs="Calibri" w:hAnsi="Calibri" w:ascii="Calibri"/>
              </w:rPr>
              <w:t>191.568,18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347CE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347CE">
              <w:rPr>
                <w:rFonts w:cs="Calibri" w:hAnsi="Calibri" w:ascii="Calibri"/>
              </w:rPr>
              <w:t>12.000,00 kn</w:t>
            </w:r>
          </w:p>
        </w:tc>
      </w:tr>
    </w:tbl>
    <w:p w:rsidRDefault="001A0828" w:rsidP="001A0828" w:rsidR="001A0828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A0828" w:rsidP="001A0828" w:rsidR="001A0828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A5A86" w:rsidP="001A0828" w:rsidR="001A0828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0828" w:rsidP="001A0828" w:rsidR="001A0828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1A0828" w:rsidP="001A0828" w:rsidR="001A082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1A0828" w:rsidP="001A0828" w:rsidR="001A0828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1A0828" w:rsidP="001A0828" w:rsidR="001A0828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1A0828" w:rsidP="001A0828" w:rsidR="001A0828" w:rsidRPr="00B706F7">
      <w:pPr>
        <w:spacing w:after="0"/>
        <w:rPr>
          <w:rFonts w:eastAsia="Calibri" w:hAnsi="Calibri" w:ascii="Calibri"/>
          <w:lang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DD5" w:rsidR="00135DD5">
      <w:pPr>
        <w:spacing w:after="0"/>
      </w:pPr>
      <w:r>
        <w:separator/>
      </w:r>
    </w:p>
  </w:endnote>
  <w:endnote w:id="0" w:type="continuationSeparator">
    <w:p w:rsidRDefault="00135DD5" w:rsidR="00135DD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22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DD5" w:rsidR="00135DD5">
      <w:pPr>
        <w:spacing w:after="0"/>
      </w:pPr>
      <w:r>
        <w:separator/>
      </w:r>
    </w:p>
  </w:footnote>
  <w:footnote w:id="0" w:type="continuationSeparator">
    <w:p w:rsidRDefault="00135DD5" w:rsidR="00135DD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25D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5DD5"/>
    <w:rsid w:val="00136899"/>
    <w:rsid w:val="00137CEB"/>
    <w:rsid w:val="001429C3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0828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B10A8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762C2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5A86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3AD4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87E4E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AB9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225D"/>
    <w:rsid w:val="008F5FAD"/>
    <w:rsid w:val="008F7656"/>
    <w:rsid w:val="00901FE2"/>
    <w:rsid w:val="00902A6B"/>
    <w:rsid w:val="009052F0"/>
    <w:rsid w:val="00905660"/>
    <w:rsid w:val="00910104"/>
    <w:rsid w:val="009141EE"/>
    <w:rsid w:val="0091533A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1A6A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DCA"/>
    <w:rsid w:val="00B12B2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7D8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20FF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C7E99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5A1D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219F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7CE"/>
    <w:rsid w:val="00E34FC0"/>
    <w:rsid w:val="00E3556D"/>
    <w:rsid w:val="00E36997"/>
    <w:rsid w:val="00E37521"/>
    <w:rsid w:val="00E3776A"/>
    <w:rsid w:val="00E42B83"/>
    <w:rsid w:val="00E43B9A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F2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25D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25D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25D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25D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F2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25D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25D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25D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25D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1328E6-E736-4283-B1D3-5812DCE8A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1446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2018-08-23T10:33:00Z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2018-08-23T11:11:00Z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St-651/2017-99 / Podnesak - Podnesak (-99.docx)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