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367b" w14:paraId="995367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0914B0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0914B0">
        <w:rPr>
          <w:lang w:val="hr-HR"/>
        </w:rPr>
        <w:t>800</w:t>
      </w:r>
      <w:r w:rsidR="000664E3" w:rsidRPr="000664E3">
        <w:rPr>
          <w:lang w:val="hr-HR"/>
        </w:rPr>
        <w:t>/201</w:t>
      </w:r>
      <w:r w:rsidR="000914B0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0914B0">
        <w:rPr>
          <w:lang w:val="hr-HR"/>
        </w:rPr>
        <w:t xml:space="preserve">DRUŽBA BOŽJE RIJEČI, Zagreb, Zatišje 11, </w:t>
      </w:r>
      <w:r w:rsidRPr="000664E3">
        <w:rPr>
          <w:lang w:val="hr-HR"/>
        </w:rPr>
        <w:t xml:space="preserve">OIB: </w:t>
      </w:r>
      <w:r w:rsidR="000914B0">
        <w:rPr>
          <w:lang w:val="hr-HR"/>
        </w:rPr>
        <w:t>56031368802</w:t>
      </w:r>
      <w:r w:rsidR="00AF0324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4535D">
        <w:rPr>
          <w:lang w:val="hr-HR"/>
        </w:rPr>
        <w:t xml:space="preserve"> kod ovoga suda pod brojem St-</w:t>
      </w:r>
      <w:r w:rsidR="000914B0">
        <w:rPr>
          <w:lang w:val="hr-HR"/>
        </w:rPr>
        <w:t>800</w:t>
      </w:r>
      <w:r w:rsidRPr="000664E3">
        <w:rPr>
          <w:lang w:val="hr-HR"/>
        </w:rPr>
        <w:t>/201</w:t>
      </w:r>
      <w:r w:rsidR="000914B0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02D7B">
        <w:rPr>
          <w:lang w:val="hr-HR"/>
        </w:rPr>
        <w:t>1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914B0">
        <w:rPr>
          <w:lang w:val="hr-HR"/>
        </w:rPr>
        <w:t>1.458,23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914B0">
        <w:rPr>
          <w:lang w:val="hr-HR"/>
        </w:rPr>
        <w:t>5. listopada</w:t>
      </w:r>
      <w:r w:rsidRPr="000664E3">
        <w:rPr>
          <w:lang w:val="hr-HR"/>
        </w:rPr>
        <w:t xml:space="preserve"> 201</w:t>
      </w:r>
      <w:r w:rsidR="000914B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0914B0" w:rsidP="000664E3" w:rsidR="00894A7D" w:rsidRPr="000664E3">
      <w:pPr>
        <w:rPr>
          <w:lang w:val="hr-HR"/>
        </w:rPr>
      </w:pPr>
      <w:r>
        <w:rPr>
          <w:lang w:val="hr-HR"/>
        </w:rPr>
        <w:t>Bj.5</w:t>
      </w:r>
      <w:r w:rsidR="00AF0324">
        <w:rPr>
          <w:lang w:val="hr-HR"/>
        </w:rPr>
        <w:t>.1</w:t>
      </w:r>
      <w:r>
        <w:rPr>
          <w:lang w:val="hr-HR"/>
        </w:rPr>
        <w:t>0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560" w:rsidR="00510560">
      <w:r>
        <w:separator/>
      </w:r>
    </w:p>
  </w:endnote>
  <w:endnote w:id="0" w:type="continuationSeparator">
    <w:p w:rsidRDefault="00510560" w:rsidR="00510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560" w:rsidR="00510560">
      <w:r>
        <w:separator/>
      </w:r>
    </w:p>
  </w:footnote>
  <w:footnote w:id="0" w:type="continuationSeparator">
    <w:p w:rsidRDefault="00510560" w:rsidR="005105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5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14B0"/>
    <w:rsid w:val="000931A1"/>
    <w:rsid w:val="000E7F8E"/>
    <w:rsid w:val="000F33D9"/>
    <w:rsid w:val="001035FC"/>
    <w:rsid w:val="001143EC"/>
    <w:rsid w:val="00150C07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31A4F"/>
    <w:rsid w:val="0034365E"/>
    <w:rsid w:val="00357225"/>
    <w:rsid w:val="00362FCC"/>
    <w:rsid w:val="003856E4"/>
    <w:rsid w:val="0039578F"/>
    <w:rsid w:val="003A233F"/>
    <w:rsid w:val="00411530"/>
    <w:rsid w:val="004368C8"/>
    <w:rsid w:val="00456B55"/>
    <w:rsid w:val="004D5164"/>
    <w:rsid w:val="004F1D25"/>
    <w:rsid w:val="00510560"/>
    <w:rsid w:val="005A2447"/>
    <w:rsid w:val="005A6A0A"/>
    <w:rsid w:val="005E7F6D"/>
    <w:rsid w:val="00606637"/>
    <w:rsid w:val="006425FF"/>
    <w:rsid w:val="0066064B"/>
    <w:rsid w:val="00661990"/>
    <w:rsid w:val="006825E3"/>
    <w:rsid w:val="006D69FC"/>
    <w:rsid w:val="00701DB2"/>
    <w:rsid w:val="00702D7B"/>
    <w:rsid w:val="00725BCB"/>
    <w:rsid w:val="007F06DD"/>
    <w:rsid w:val="008105C3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AF0324"/>
    <w:rsid w:val="00B41B09"/>
    <w:rsid w:val="00B6308A"/>
    <w:rsid w:val="00B8457C"/>
    <w:rsid w:val="00B90012"/>
    <w:rsid w:val="00BD3171"/>
    <w:rsid w:val="00BD5F72"/>
    <w:rsid w:val="00C243C3"/>
    <w:rsid w:val="00C34217"/>
    <w:rsid w:val="00C4535D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EC56BB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1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1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DRUŽBA BOŽJE RIJEČI</izvorni_sadrzaj>
    <derivirana_varijabla naziv="DomainObject.Predmet.ProtustrankaFormated_1">  DRUŽBA BOŽJE RIJEČI</derivirana_varijabla>
  </DomainObject.Predmet.ProtustrankaFormated>
  <DomainObject.Predmet.ProtustrankaFormatedOIB>
    <izvorni_sadrzaj>  DRUŽBA BOŽJE RIJEČI, OIB 56031368802</izvorni_sadrzaj>
    <derivirana_varijabla naziv="DomainObject.Predmet.ProtustrankaFormatedOIB_1">  DRUŽBA BOŽJE RIJEČI, OIB 56031368802</derivirana_varijabla>
  </DomainObject.Predmet.ProtustrankaFormatedOIB>
  <DomainObject.Predmet.ProtustrankaFormatedWithAdress>
    <izvorni_sadrzaj> DRUŽBA BOŽJE RIJEČI, Zatišje 11, 10000 Zagreb</izvorni_sadrzaj>
    <derivirana_varijabla naziv="DomainObject.Predmet.ProtustrankaFormatedWithAdress_1"> DRUŽBA BOŽJE RIJEČI, Zatišje 11, 10000 Zagreb</derivirana_varijabla>
  </DomainObject.Predmet.ProtustrankaFormatedWithAdress>
  <DomainObject.Predmet.ProtustrankaFormatedWithAdressOIB>
    <izvorni_sadrzaj> DRUŽBA BOŽJE RIJEČI, OIB 56031368802, Zatišje 11, 10000 Zagreb</izvorni_sadrzaj>
    <derivirana_varijabla naziv="DomainObject.Predmet.ProtustrankaFormatedWithAdressOIB_1"> DRUŽBA BOŽJE RIJEČI, OIB 56031368802, Zatišje 11, 10000 Zagreb</derivirana_varijabla>
  </DomainObject.Predmet.ProtustrankaFormatedWithAdressOIB>
  <DomainObject.Predmet.ProtustrankaWithAdress>
    <izvorni_sadrzaj>DRUŽBA BOŽJE RIJEČI Zatišje 11, 10000 Zagreb</izvorni_sadrzaj>
    <derivirana_varijabla naziv="DomainObject.Predmet.ProtustrankaWithAdress_1">DRUŽBA BOŽJE RIJEČI Zatišje 11, 10000 Zagreb</derivirana_varijabla>
  </DomainObject.Predmet.ProtustrankaWithAdress>
  <DomainObject.Predmet.ProtustrankaWithAdressOIB>
    <izvorni_sadrzaj>DRUŽBA BOŽJE RIJEČI, OIB 56031368802, Zatišje 11, 10000 Zagreb</izvorni_sadrzaj>
    <derivirana_varijabla naziv="DomainObject.Predmet.ProtustrankaWithAdressOIB_1">DRUŽBA BOŽJE RIJEČI, OIB 56031368802, Zatišje 11, 10000 Zagreb</derivirana_varijabla>
  </DomainObject.Predmet.ProtustrankaWithAdressOIB>
  <DomainObject.Predmet.ProtustrankaNazivFormated>
    <izvorni_sadrzaj>DRUŽBA BOŽJE RIJEČI</izvorni_sadrzaj>
    <derivirana_varijabla naziv="DomainObject.Predmet.ProtustrankaNazivFormated_1">DRUŽBA BOŽJE RIJEČI</derivirana_varijabla>
  </DomainObject.Predmet.ProtustrankaNazivFormated>
  <DomainObject.Predmet.ProtustrankaNazivFormatedOIB>
    <izvorni_sadrzaj>DRUŽBA BOŽJE RIJEČI, OIB 56031368802</izvorni_sadrzaj>
    <derivirana_varijabla naziv="DomainObject.Predmet.ProtustrankaNazivFormatedOIB_1">DRUŽBA BOŽJE RIJEČI, OIB 56031368802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DRUŽBA BOŽJE RIJEČI</item>
    </izvorni_sadrzaj>
    <derivirana_varijabla naziv="DomainObject.Predmet.ProtuStrankaListFormated_1">
      <item>DRUŽBA BOŽJE RIJEČI</item>
    </derivirana_varijabla>
  </DomainObject.Predmet.ProtuStrankaListFormated>
  <DomainObject.Predmet.ProtuStrankaListFormatedOIB>
    <izvorni_sadrzaj>
      <item>DRUŽBA BOŽJE RIJEČI, OIB 56031368802</item>
    </izvorni_sadrzaj>
    <derivirana_varijabla naziv="DomainObject.Predmet.ProtuStrankaListFormatedOIB_1">
      <item>DRUŽBA BOŽJE RIJEČI, OIB 56031368802</item>
    </derivirana_varijabla>
  </DomainObject.Predmet.ProtuStrankaListFormatedOIB>
  <DomainObject.Predmet.ProtuStrankaListFormatedWithAdress>
    <izvorni_sadrzaj>
      <item>DRUŽBA BOŽJE RIJEČI, Zatišje 11, 10000 Zagreb</item>
    </izvorni_sadrzaj>
    <derivirana_varijabla naziv="DomainObject.Predmet.ProtuStrankaListFormatedWithAdress_1">
      <item>DRUŽBA BOŽJE RIJEČI, Zatišje 11, 10000 Zagreb</item>
    </derivirana_varijabla>
  </DomainObject.Predmet.ProtuStrankaListFormatedWithAdress>
  <DomainObject.Predmet.ProtuStrankaListFormatedWithAdressOIB>
    <izvorni_sadrzaj>
      <item>DRUŽBA BOŽJE RIJEČI, OIB 56031368802, Zatišje 11, 10000 Zagreb</item>
    </izvorni_sadrzaj>
    <derivirana_varijabla naziv="DomainObject.Predmet.ProtuStrankaListFormatedWithAdressOIB_1">
      <item>DRUŽBA BOŽJE RIJEČI, OIB 56031368802, Zatišje 11, 10000 Zagreb</item>
    </derivirana_varijabla>
  </DomainObject.Predmet.ProtuStrankaListFormatedWithAdressOIB>
  <DomainObject.Predmet.ProtuStrankaListNazivFormated>
    <izvorni_sadrzaj>
      <item>DRUŽBA BOŽJE RIJEČI</item>
    </izvorni_sadrzaj>
    <derivirana_varijabla naziv="DomainObject.Predmet.ProtuStrankaListNazivFormated_1">
      <item>DRUŽBA BOŽJE RIJEČI</item>
    </derivirana_varijabla>
  </DomainObject.Predmet.ProtuStrankaListNazivFormated>
  <DomainObject.Predmet.ProtuStrankaListNazivFormatedOIB>
    <izvorni_sadrzaj>
      <item>DRUŽBA BOŽJE RIJEČI, OIB 56031368802</item>
    </izvorni_sadrzaj>
    <derivirana_varijabla naziv="DomainObject.Predmet.ProtuStrankaListNazivFormatedOIB_1">
      <item>DRUŽBA BOŽJE RIJEČI, OIB 56031368802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DRUŽBA BOŽJE RIJEČI</izvorni_sadrzaj>
    <derivirana_varijabla naziv="DomainObject.Predmet.ProtustrankaIDrugi_1">DRUŽBA BOŽJE RIJEČI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DRUŽBA BOŽJE RIJEČI, OIB 56031368802, Zatišje 11, 10000 Zagreb</izvorni_sadrzaj>
    <derivirana_varijabla naziv="DomainObject.Predmet.ProtustrankaIDrugiAdressOIB_1">DRUŽBA BOŽJE RIJEČI, OIB 56031368802, Zatišje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DRUŽBA BOŽJE RIJEČI</item>
      <item>FINA Regionalni centar Zagreb</item>
    </izvorni_sadrzaj>
    <derivirana_varijabla naziv="DomainObject.Predmet.SudioniciListNaziv_1">
      <item>DRUŽBA BOŽJE RIJEČI</item>
      <item>FINA Regionalni centar Zagreb</item>
    </derivirana_varijabla>
  </DomainObject.Predmet.SudioniciListNaziv>
  <DomainObject.Predmet.SudioniciListAdressOIB>
    <izvorni_sadrzaj>
      <item>DRUŽBA BOŽJE RIJEČI, OIB 56031368802, Zatišje 11,10000 Zagreb</item>
      <item>FINA Regionalni centar Zagreb, OIB 85821130368, Trg svibanjskih žrtava 1995. br. 1,10000 Zagreb</item>
    </izvorni_sadrzaj>
    <derivirana_varijabla naziv="DomainObject.Predmet.SudioniciListAdressOIB_1">
      <item>DRUŽBA BOŽJE RIJEČI, OIB 56031368802, Zatišje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56031368802</item>
      <item>, OIB 85821130368</item>
    </izvorni_sadrzaj>
    <derivirana_varijabla naziv="DomainObject.Predmet.SudioniciListNazivOIB_1">
      <item>, OIB 56031368802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278</properties:Words>
  <properties:Characters>1543</properties:Characters>
  <properties:Lines>48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2015-11-11T12:45:00Z</dcterms:created>
  <dc:creator>553y7k3</dc:creator>
  <cp:lastModifiedBy>Željka Vitez</cp:lastModifiedBy>
  <cp:lastPrinted>2016-10-05T11:07:00Z</cp:lastPrinted>
  <dcterms:modified xmlns:xsi="http://www.w3.org/2001/XMLSchema-instance" xsi:type="dcterms:W3CDTF">2016-10-05T12:25:00Z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