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b6cb1" w14:paraId="0bb6cb1" w:rsidRDefault="00682FF7" w:rsidP="00DC0444" w:rsidR="00682FF7">
      <w:pPr>
        <w15:collapsed w:val="false"/>
        <w:rPr>
          <w:color w:val="000000"/>
          <w:sz w:val="22"/>
          <w:szCs w:val="22"/>
        </w:rPr>
      </w:pPr>
      <w:bookmarkStart w:name="_GoBack" w:id="0"/>
      <w:bookmarkEnd w:id="0"/>
      <w:r>
        <w:rPr>
          <w:color w:val="000000"/>
          <w:sz w:val="22"/>
          <w:szCs w:val="22"/>
        </w:rPr>
        <w:t xml:space="preserve">                       </w:t>
      </w:r>
      <w:r>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r w:rsidR="0092184E" w:rsidRPr="008D27E7">
        <w:rPr>
          <w:color w:val="000000"/>
          <w:sz w:val="22"/>
          <w:szCs w:val="22"/>
        </w:rPr>
        <w:t xml:space="preserve">        </w:t>
      </w:r>
    </w:p>
    <w:p w:rsidRDefault="00682FF7" w:rsidP="00DC0444" w:rsidR="0092184E" w:rsidRPr="008E012A">
      <w:pPr>
        <w:rPr>
          <w:b/>
        </w:rPr>
      </w:pPr>
      <w:r>
        <w:rPr>
          <w:color w:val="000000"/>
          <w:sz w:val="22"/>
          <w:szCs w:val="22"/>
        </w:rPr>
        <w:t xml:space="preserve">        </w:t>
      </w:r>
      <w:r w:rsidR="0092184E" w:rsidRPr="008E012A">
        <w:rPr>
          <w:b/>
        </w:rPr>
        <w:t>REPUBLIKA HRVATSKA</w:t>
      </w:r>
    </w:p>
    <w:p w:rsidRDefault="0092184E" w:rsidP="00DC0444" w:rsidR="0092184E" w:rsidRPr="008E012A">
      <w:pPr>
        <w:rPr>
          <w:b/>
        </w:rPr>
      </w:pPr>
      <w:r w:rsidRPr="008E012A">
        <w:rPr>
          <w:b/>
        </w:rPr>
        <w:t xml:space="preserve">     TRGOVAČKI SUD U SPLITU</w:t>
      </w:r>
    </w:p>
    <w:p w:rsidRDefault="0092184E" w:rsidP="00DC0444" w:rsidR="0092184E" w:rsidRPr="008E012A">
      <w:pPr>
        <w:rPr>
          <w:b/>
        </w:rPr>
      </w:pPr>
      <w:r w:rsidRPr="008E012A">
        <w:rPr>
          <w:b/>
        </w:rPr>
        <w:t xml:space="preserve">   STALNA SLUŽBA DUBROVNIK</w:t>
      </w:r>
    </w:p>
    <w:p w:rsidRDefault="0092184E" w:rsidP="00DC0444" w:rsidR="0092184E" w:rsidRPr="008E012A">
      <w:pPr>
        <w:rPr>
          <w:b/>
        </w:rPr>
      </w:pPr>
      <w:r w:rsidRPr="008E012A">
        <w:rPr>
          <w:b/>
        </w:rPr>
        <w:t xml:space="preserve">   Dubrovnik, Dr. Ante Starčevića 23</w:t>
      </w:r>
    </w:p>
    <w:p w:rsidRDefault="0092184E" w:rsidP="00ED24BE" w:rsidR="0092184E">
      <w:pPr>
        <w:jc w:val="right"/>
        <w:rPr>
          <w:b/>
          <w:sz w:val="22"/>
          <w:szCs w:val="22"/>
        </w:rPr>
      </w:pPr>
      <w:r w:rsidRPr="006604E9">
        <w:rPr>
          <w:b/>
          <w:sz w:val="22"/>
          <w:szCs w:val="22"/>
        </w:rPr>
        <w:t>Posl. br. 6-St.</w:t>
      </w:r>
      <w:r w:rsidR="00666945">
        <w:rPr>
          <w:b/>
          <w:sz w:val="22"/>
          <w:szCs w:val="22"/>
        </w:rPr>
        <w:t>12</w:t>
      </w:r>
      <w:r w:rsidRPr="006604E9">
        <w:rPr>
          <w:b/>
          <w:sz w:val="22"/>
          <w:szCs w:val="22"/>
        </w:rPr>
        <w:t>/</w:t>
      </w:r>
      <w:r w:rsidR="00666945">
        <w:rPr>
          <w:b/>
          <w:sz w:val="22"/>
          <w:szCs w:val="22"/>
        </w:rPr>
        <w:t>2012</w:t>
      </w:r>
      <w:r w:rsidRPr="006604E9">
        <w:rPr>
          <w:b/>
          <w:sz w:val="22"/>
          <w:szCs w:val="22"/>
        </w:rPr>
        <w:t>-</w:t>
      </w:r>
      <w:r w:rsidR="00666945">
        <w:rPr>
          <w:b/>
          <w:sz w:val="22"/>
          <w:szCs w:val="22"/>
        </w:rPr>
        <w:t>1</w:t>
      </w:r>
      <w:r w:rsidR="006133DA">
        <w:rPr>
          <w:b/>
          <w:sz w:val="22"/>
          <w:szCs w:val="22"/>
        </w:rPr>
        <w:t>6</w:t>
      </w:r>
      <w:r w:rsidR="003B5C0F">
        <w:rPr>
          <w:b/>
          <w:sz w:val="22"/>
          <w:szCs w:val="22"/>
        </w:rPr>
        <w:t>7</w:t>
      </w:r>
    </w:p>
    <w:p w:rsidRDefault="00ED24BE" w:rsidP="00ED24BE" w:rsidR="00ED24BE">
      <w:pPr>
        <w:jc w:val="right"/>
        <w:rPr>
          <w:b/>
          <w:sz w:val="22"/>
          <w:szCs w:val="22"/>
        </w:rPr>
      </w:pPr>
    </w:p>
    <w:p w:rsidRDefault="0092184E" w:rsidR="0092184E">
      <w:pPr>
        <w:jc w:val="center"/>
        <w:rPr>
          <w:b/>
          <w:sz w:val="22"/>
          <w:szCs w:val="22"/>
        </w:rPr>
      </w:pPr>
    </w:p>
    <w:p w:rsidRDefault="0092184E" w:rsidR="0092184E">
      <w:pPr>
        <w:jc w:val="center"/>
        <w:rPr>
          <w:b/>
          <w:sz w:val="22"/>
          <w:szCs w:val="22"/>
        </w:rPr>
      </w:pPr>
      <w:r>
        <w:rPr>
          <w:b/>
          <w:sz w:val="22"/>
          <w:szCs w:val="22"/>
        </w:rPr>
        <w:t>U   I M E   R E P U B L I K E  H R V A T S K E</w:t>
      </w:r>
    </w:p>
    <w:p w:rsidRDefault="0092184E" w:rsidR="0092184E">
      <w:pPr>
        <w:jc w:val="center"/>
        <w:rPr>
          <w:b/>
          <w:sz w:val="22"/>
          <w:szCs w:val="22"/>
        </w:rPr>
      </w:pPr>
    </w:p>
    <w:p w:rsidRDefault="0092184E" w:rsidR="0092184E" w:rsidRPr="006604E9">
      <w:pPr>
        <w:jc w:val="center"/>
        <w:rPr>
          <w:b/>
          <w:sz w:val="22"/>
          <w:szCs w:val="22"/>
        </w:rPr>
      </w:pPr>
      <w:r w:rsidRPr="006604E9">
        <w:rPr>
          <w:b/>
          <w:sz w:val="22"/>
          <w:szCs w:val="22"/>
        </w:rPr>
        <w:t>R J E Š E N J E</w:t>
      </w:r>
    </w:p>
    <w:p w:rsidRDefault="0092184E" w:rsidR="0092184E" w:rsidRPr="006604E9">
      <w:pPr>
        <w:jc w:val="center"/>
        <w:rPr>
          <w:b/>
          <w:sz w:val="22"/>
          <w:szCs w:val="22"/>
        </w:rPr>
      </w:pPr>
    </w:p>
    <w:p w:rsidRDefault="0092184E" w:rsidP="00C17513" w:rsidR="00872A4C">
      <w:pPr>
        <w:ind w:firstLine="720"/>
        <w:jc w:val="both"/>
        <w:rPr>
          <w:sz w:val="22"/>
          <w:szCs w:val="22"/>
        </w:rPr>
      </w:pPr>
      <w:r w:rsidRPr="006604E9">
        <w:rPr>
          <w:sz w:val="22"/>
          <w:szCs w:val="22"/>
        </w:rPr>
        <w:t xml:space="preserve">Trgovački sud u </w:t>
      </w:r>
      <w:r>
        <w:rPr>
          <w:sz w:val="22"/>
          <w:szCs w:val="22"/>
        </w:rPr>
        <w:t xml:space="preserve">Splitu, Stalna služba u Dubrovniku, </w:t>
      </w:r>
      <w:r w:rsidRPr="006604E9">
        <w:rPr>
          <w:sz w:val="22"/>
          <w:szCs w:val="22"/>
        </w:rPr>
        <w:t xml:space="preserve">po sucu tog suda Srđanu Gavraniću kao stečajnom sucu u stečajnom postupku nad dužnikom </w:t>
      </w:r>
      <w:r w:rsidR="00666945" w:rsidRPr="00666945">
        <w:rPr>
          <w:sz w:val="22"/>
          <w:szCs w:val="22"/>
        </w:rPr>
        <w:t>ANAID društvo s ograničenom odgovornošću za trgovinu i usluge „u stečaju“, Metković, Kralja Zvonimira 4/D, MBS 060145915, OIB: 78006550250, zastupano po stečajnom upravitelju Maroju Stjepoviću</w:t>
      </w:r>
      <w:r w:rsidRPr="006604E9">
        <w:rPr>
          <w:sz w:val="22"/>
          <w:szCs w:val="22"/>
        </w:rPr>
        <w:t xml:space="preserve">, </w:t>
      </w:r>
      <w:r w:rsidR="00F77956">
        <w:rPr>
          <w:sz w:val="22"/>
          <w:szCs w:val="22"/>
        </w:rPr>
        <w:t xml:space="preserve">izvan ročišta, dana </w:t>
      </w:r>
      <w:r w:rsidR="003B5C0F">
        <w:rPr>
          <w:sz w:val="22"/>
          <w:szCs w:val="22"/>
        </w:rPr>
        <w:t>26</w:t>
      </w:r>
      <w:r w:rsidR="00F77956">
        <w:rPr>
          <w:sz w:val="22"/>
          <w:szCs w:val="22"/>
        </w:rPr>
        <w:t xml:space="preserve">. </w:t>
      </w:r>
      <w:r w:rsidR="006133DA">
        <w:rPr>
          <w:sz w:val="22"/>
          <w:szCs w:val="22"/>
        </w:rPr>
        <w:t>srpnja</w:t>
      </w:r>
      <w:r w:rsidR="00872A4C">
        <w:rPr>
          <w:sz w:val="22"/>
          <w:szCs w:val="22"/>
        </w:rPr>
        <w:t xml:space="preserve"> 201</w:t>
      </w:r>
      <w:r w:rsidR="00666945">
        <w:rPr>
          <w:sz w:val="22"/>
          <w:szCs w:val="22"/>
        </w:rPr>
        <w:t>7</w:t>
      </w:r>
      <w:r w:rsidR="00872A4C">
        <w:rPr>
          <w:sz w:val="22"/>
          <w:szCs w:val="22"/>
        </w:rPr>
        <w:t>. godine</w:t>
      </w:r>
    </w:p>
    <w:p w:rsidRDefault="00872A4C" w:rsidP="00872A4C" w:rsidR="00872A4C">
      <w:pPr>
        <w:jc w:val="center"/>
        <w:rPr>
          <w:b/>
          <w:sz w:val="22"/>
          <w:szCs w:val="22"/>
        </w:rPr>
      </w:pPr>
    </w:p>
    <w:p w:rsidRDefault="00872A4C" w:rsidP="00872A4C" w:rsidR="00872A4C">
      <w:pPr>
        <w:jc w:val="center"/>
        <w:rPr>
          <w:b/>
          <w:sz w:val="22"/>
          <w:szCs w:val="22"/>
        </w:rPr>
      </w:pPr>
    </w:p>
    <w:p w:rsidRDefault="00872A4C" w:rsidP="00872A4C" w:rsidR="00872A4C" w:rsidRPr="00E03763">
      <w:pPr>
        <w:jc w:val="center"/>
        <w:rPr>
          <w:b/>
          <w:sz w:val="22"/>
          <w:szCs w:val="22"/>
        </w:rPr>
      </w:pPr>
      <w:r w:rsidRPr="00E03763">
        <w:rPr>
          <w:b/>
          <w:sz w:val="22"/>
          <w:szCs w:val="22"/>
        </w:rPr>
        <w:t>r i j e š i o    j e</w:t>
      </w:r>
    </w:p>
    <w:p w:rsidRDefault="00872A4C" w:rsidP="00872A4C" w:rsidR="00872A4C" w:rsidRPr="00E03763">
      <w:pPr>
        <w:jc w:val="center"/>
        <w:rPr>
          <w:b/>
          <w:sz w:val="22"/>
          <w:szCs w:val="22"/>
        </w:rPr>
      </w:pPr>
    </w:p>
    <w:p w:rsidRDefault="00872A4C" w:rsidP="00872A4C" w:rsidR="00872A4C" w:rsidRPr="00E03763">
      <w:pPr>
        <w:jc w:val="center"/>
        <w:rPr>
          <w:b/>
          <w:sz w:val="22"/>
          <w:szCs w:val="22"/>
        </w:rPr>
      </w:pPr>
    </w:p>
    <w:p w:rsidRDefault="00872A4C" w:rsidP="008E10A9" w:rsidR="008E10A9">
      <w:pPr>
        <w:numPr>
          <w:ilvl w:val="0"/>
          <w:numId w:val="7"/>
        </w:numPr>
        <w:tabs>
          <w:tab w:pos="709" w:val="num"/>
        </w:tabs>
        <w:ind w:hanging="709" w:left="709"/>
        <w:jc w:val="both"/>
        <w:rPr>
          <w:sz w:val="22"/>
          <w:szCs w:val="22"/>
        </w:rPr>
      </w:pPr>
      <w:r w:rsidRPr="00E03763">
        <w:rPr>
          <w:sz w:val="22"/>
          <w:szCs w:val="22"/>
        </w:rPr>
        <w:t>Oglašava se nevažećom dosuda ponuditelju</w:t>
      </w:r>
      <w:r w:rsidR="00F77956" w:rsidRPr="00F77956">
        <w:rPr>
          <w:sz w:val="22"/>
          <w:szCs w:val="22"/>
        </w:rPr>
        <w:t xml:space="preserve"> </w:t>
      </w:r>
      <w:r w:rsidR="003011BB" w:rsidRPr="003011BB">
        <w:rPr>
          <w:sz w:val="22"/>
          <w:szCs w:val="22"/>
        </w:rPr>
        <w:t>ZVONKO ŽAK, Zagrebačka 28, Gornja Bistra, OIB: 08955615751,</w:t>
      </w:r>
      <w:r w:rsidR="008E10A9">
        <w:rPr>
          <w:sz w:val="22"/>
          <w:szCs w:val="22"/>
        </w:rPr>
        <w:t xml:space="preserve"> imovine</w:t>
      </w:r>
      <w:r w:rsidR="008E10A9" w:rsidRPr="006604E9">
        <w:rPr>
          <w:sz w:val="22"/>
          <w:szCs w:val="22"/>
        </w:rPr>
        <w:t xml:space="preserve"> kao vlasništvo stečajnog dužnika i to</w:t>
      </w:r>
      <w:r w:rsidR="008E10A9">
        <w:rPr>
          <w:sz w:val="22"/>
          <w:szCs w:val="22"/>
        </w:rPr>
        <w:t xml:space="preserve"> nekretnine</w:t>
      </w:r>
      <w:r w:rsidR="008E10A9" w:rsidRPr="00AC15F1">
        <w:rPr>
          <w:sz w:val="22"/>
          <w:szCs w:val="22"/>
        </w:rPr>
        <w:t xml:space="preserve"> oznake: </w:t>
      </w:r>
    </w:p>
    <w:p w:rsidRDefault="00942B63" w:rsidP="00942B63" w:rsidR="00942B63" w:rsidRPr="00942B63">
      <w:pPr>
        <w:ind w:left="709"/>
        <w:jc w:val="both"/>
        <w:rPr>
          <w:sz w:val="22"/>
          <w:szCs w:val="22"/>
        </w:rPr>
      </w:pPr>
      <w:r w:rsidRPr="00942B63">
        <w:rPr>
          <w:sz w:val="22"/>
          <w:szCs w:val="22"/>
        </w:rPr>
        <w:t>1.) kat. čestica zgr. 698/2 poslovna građevina u Metkoviću 752 m2, z.ul. 5720 k.o. Metković:</w:t>
      </w:r>
    </w:p>
    <w:p w:rsidRDefault="00942B63" w:rsidP="00942B63" w:rsidR="00942B63" w:rsidRPr="00942B63">
      <w:pPr>
        <w:ind w:left="709"/>
        <w:jc w:val="both"/>
        <w:rPr>
          <w:sz w:val="22"/>
          <w:szCs w:val="22"/>
        </w:rPr>
      </w:pPr>
      <w:r w:rsidRPr="00942B63">
        <w:rPr>
          <w:sz w:val="22"/>
          <w:szCs w:val="22"/>
        </w:rPr>
        <w:t xml:space="preserve">a) 1. ETAŽA 10/100, Poslovni prostor oznake PP-1, u prizemlju, ulaz lijevo gledano s ulice u poslovnoj građevini u Metkoviću, ul. Kralja Zvonimira br. 4, sagrađene na čest. zgr. 698/2, a koji se sastoji od dvije prostorije, ukupne korisne površine 272,74 m2, na elaboratu etažiranja označen crvenom bojom, </w:t>
      </w:r>
    </w:p>
    <w:p w:rsidRDefault="00942B63" w:rsidP="00942B63" w:rsidR="00942B63" w:rsidRPr="00942B63">
      <w:pPr>
        <w:ind w:left="709"/>
        <w:jc w:val="both"/>
        <w:rPr>
          <w:sz w:val="22"/>
          <w:szCs w:val="22"/>
        </w:rPr>
      </w:pPr>
      <w:r w:rsidRPr="00942B63">
        <w:rPr>
          <w:sz w:val="22"/>
          <w:szCs w:val="22"/>
        </w:rPr>
        <w:t xml:space="preserve">b) 2. ETAŽA 5/100, Poslovni prostor oznake PP-2, u prizemlju, ulaz lijevo s unutarnjeg stubišta u poslovnoj građevini u Metkoviću, ul. Kralja Zvonimira br. 4, sagrađene na čest. zgr. 698/2, a koji se sastoji od jedne prostorije, ukupne korisne površine 131,17 m2, na elaboratu etažiranja označen zeleno točkasto, </w:t>
      </w:r>
    </w:p>
    <w:p w:rsidRDefault="00942B63" w:rsidP="00942B63" w:rsidR="00942B63" w:rsidRPr="00942B63">
      <w:pPr>
        <w:ind w:left="709"/>
        <w:jc w:val="both"/>
        <w:rPr>
          <w:sz w:val="22"/>
          <w:szCs w:val="22"/>
        </w:rPr>
      </w:pPr>
      <w:r w:rsidRPr="00942B63">
        <w:rPr>
          <w:sz w:val="22"/>
          <w:szCs w:val="22"/>
        </w:rPr>
        <w:t xml:space="preserve">c) 4. ETAŽA 10/100, Poslovni prostor oznake PP-4, na prvom katu, ulaz desno s unutarnjeg stubišta u poslovnoj građevini u Metkoviću, ul. Kralja Zvonimira br. 4, sagrađene na čest. zgr. 698/2, a koji se sastoji od dvije prostorije, ukupne korisne površine 271,57 m2, na elaboratu etažiranja označen zeleno točkasto, </w:t>
      </w:r>
    </w:p>
    <w:p w:rsidRDefault="00942B63" w:rsidP="00942B63" w:rsidR="00942B63" w:rsidRPr="00942B63">
      <w:pPr>
        <w:ind w:left="709"/>
        <w:jc w:val="both"/>
        <w:rPr>
          <w:sz w:val="22"/>
          <w:szCs w:val="22"/>
        </w:rPr>
      </w:pPr>
      <w:r w:rsidRPr="00942B63">
        <w:rPr>
          <w:sz w:val="22"/>
          <w:szCs w:val="22"/>
        </w:rPr>
        <w:t xml:space="preserve">d) 5. ETAŽA 15/100, Poslovni prostor oznake PP-5, na prvom katu, ulaz lijevo s unutarnjeg stubišta u poslovnoj građevini u Metkoviću, ul. Kralja Zvonimira br. 4, sagrađene na čest. zgr. 698/2, a koji se sastoji od dvije prostorije, ukupne korisne površine 401,36 m2, na elaboratu etažiranja označen svijetlo plavo točkasto, </w:t>
      </w:r>
    </w:p>
    <w:p w:rsidRDefault="00942B63" w:rsidP="00942B63" w:rsidR="00942B63" w:rsidRPr="00942B63">
      <w:pPr>
        <w:ind w:left="709"/>
        <w:jc w:val="both"/>
        <w:rPr>
          <w:sz w:val="22"/>
          <w:szCs w:val="22"/>
        </w:rPr>
      </w:pPr>
      <w:r w:rsidRPr="00942B63">
        <w:rPr>
          <w:sz w:val="22"/>
          <w:szCs w:val="22"/>
        </w:rPr>
        <w:t xml:space="preserve">e) 6. ETAŽA 10/100, Poslovni prostor oznake PP-6, na drugom katu, ulaz desno s unutarnjeg stubišta u poslovnoj građevini u Metkoviću, ul. Kralja Zvonimira br. 4, sagrađene na čest. zgr. 698/2, a koji se sastoji od dvije prostorije, ukupne korisne površine 271,57 m2, na elaboratu etažiranja označen crveno točkasto, </w:t>
      </w:r>
    </w:p>
    <w:p w:rsidRDefault="00942B63" w:rsidP="00942B63" w:rsidR="00942B63" w:rsidRPr="00942B63">
      <w:pPr>
        <w:ind w:left="709"/>
        <w:jc w:val="both"/>
        <w:rPr>
          <w:sz w:val="22"/>
          <w:szCs w:val="22"/>
        </w:rPr>
      </w:pPr>
      <w:r w:rsidRPr="00942B63">
        <w:rPr>
          <w:sz w:val="22"/>
          <w:szCs w:val="22"/>
        </w:rPr>
        <w:t xml:space="preserve">f) 7. ETAŽA 15/100, Poslovni prostor oznake PP-7, na drugom katu, ulaz lijevo s unutarnjeg stubišta u poslovnoj građevini u Metkoviću, ul. Kralja Zvonimira br. 4, sagrađene na čest. zgr. 698/2, a koji se sastoji od dvije prostorije, ukupne korisne površine 401,36 m2, na elaboratu etažiranja označen plavo točkasto, </w:t>
      </w:r>
    </w:p>
    <w:p w:rsidRDefault="00942B63" w:rsidP="00942B63" w:rsidR="00942B63" w:rsidRPr="00942B63">
      <w:pPr>
        <w:ind w:left="709"/>
        <w:jc w:val="both"/>
        <w:rPr>
          <w:sz w:val="22"/>
          <w:szCs w:val="22"/>
        </w:rPr>
      </w:pPr>
      <w:r w:rsidRPr="00942B63">
        <w:rPr>
          <w:sz w:val="22"/>
          <w:szCs w:val="22"/>
        </w:rPr>
        <w:t xml:space="preserve">g) 8. ETAŽA 10/100, Poslovni prostor oznake PP-8, na trećem katu, ulaz desno s unutarnjeg stubišta u poslovnoj građevini u Metkoviću, ul. Kralja Zvonimira br. 4, </w:t>
      </w:r>
      <w:r w:rsidRPr="00942B63">
        <w:rPr>
          <w:sz w:val="22"/>
          <w:szCs w:val="22"/>
        </w:rPr>
        <w:lastRenderedPageBreak/>
        <w:t xml:space="preserve">sagrađene na čest. zgr. 698/2, a koji se sastoji od dvije prostorije, ukupne korisne površine 264,99 m2, na elaboratu etažiranja označen zeleno točkasto, </w:t>
      </w:r>
    </w:p>
    <w:p w:rsidRDefault="00942B63" w:rsidP="00942B63" w:rsidR="00942B63" w:rsidRPr="00942B63">
      <w:pPr>
        <w:ind w:left="709"/>
        <w:jc w:val="both"/>
        <w:rPr>
          <w:sz w:val="22"/>
          <w:szCs w:val="22"/>
        </w:rPr>
      </w:pPr>
      <w:r w:rsidRPr="00942B63">
        <w:rPr>
          <w:sz w:val="22"/>
          <w:szCs w:val="22"/>
        </w:rPr>
        <w:t>h) 9. ETAŽA 14/100, Poslovni prostor oznake PP-9, na trećem katu, ulaz lijevo s unutarnjeg stubišta u poslovnoj građevini u Metkoviću, ul. Kralja Zvonimira br. 4, sagrađene na čest. zgr. 698/2, a koji se sastoji od dvije prostorije, ukupne korisne površine 391,61 m2, na elaboratu etažiranja označen crveno točkasto,</w:t>
      </w:r>
    </w:p>
    <w:p w:rsidRDefault="00942B63" w:rsidP="00942B63" w:rsidR="00942B63" w:rsidRPr="00942B63">
      <w:pPr>
        <w:ind w:left="709"/>
        <w:jc w:val="both"/>
        <w:rPr>
          <w:sz w:val="22"/>
          <w:szCs w:val="22"/>
        </w:rPr>
      </w:pPr>
      <w:r w:rsidRPr="00942B63">
        <w:rPr>
          <w:sz w:val="22"/>
          <w:szCs w:val="22"/>
        </w:rPr>
        <w:t>i) 10. ETAŽA 1/100, Poslovni prostor oznake PP-6, na četvrtom katu, ulaz pravo s unutarnjeg stubišta u poslovnoj građevini u Metkoviću, ul. Kralja Zvonimira br. 4, sagrađene na čest. zgr. 698/2, a koji se sastoji od jedne prostorije, ukupne korisne površine 17,48 m2, na elaboratu etažiranja označen crveno točkasto;</w:t>
      </w:r>
    </w:p>
    <w:p w:rsidRDefault="00942B63" w:rsidP="00942B63" w:rsidR="00942B63" w:rsidRPr="00942B63">
      <w:pPr>
        <w:ind w:left="709"/>
        <w:jc w:val="both"/>
        <w:rPr>
          <w:sz w:val="22"/>
          <w:szCs w:val="22"/>
        </w:rPr>
      </w:pPr>
      <w:r w:rsidRPr="00942B63">
        <w:rPr>
          <w:sz w:val="22"/>
          <w:szCs w:val="22"/>
        </w:rPr>
        <w:t xml:space="preserve">2.) ¼ dijela prava vlasništva kat. čestica 726/2 dvorište 1.269 m2, z.ul. 3060 k.o. Metković; </w:t>
      </w:r>
    </w:p>
    <w:p w:rsidRDefault="00942B63" w:rsidP="00942B63" w:rsidR="00942B63" w:rsidRPr="00942B63">
      <w:pPr>
        <w:ind w:left="709"/>
        <w:jc w:val="both"/>
        <w:rPr>
          <w:sz w:val="22"/>
          <w:szCs w:val="22"/>
        </w:rPr>
      </w:pPr>
      <w:r w:rsidRPr="00942B63">
        <w:rPr>
          <w:sz w:val="22"/>
          <w:szCs w:val="22"/>
        </w:rPr>
        <w:t>3.) kat. čestica zgr.  698/4 zgrada 66 m2, z.ul. 6312 k.o. Metković;</w:t>
      </w:r>
    </w:p>
    <w:p w:rsidRDefault="00942B63" w:rsidP="00942B63" w:rsidR="00942B63">
      <w:pPr>
        <w:ind w:left="709"/>
        <w:jc w:val="both"/>
        <w:rPr>
          <w:sz w:val="22"/>
          <w:szCs w:val="22"/>
        </w:rPr>
      </w:pPr>
      <w:r w:rsidRPr="00942B63">
        <w:rPr>
          <w:sz w:val="22"/>
          <w:szCs w:val="22"/>
        </w:rPr>
        <w:t>4.) kat. čestica zgr.  698/6 zgrada 170 m2, z.ul. 6845 k.o. Metković;</w:t>
      </w:r>
    </w:p>
    <w:p w:rsidRDefault="00872A4C" w:rsidP="00942B63" w:rsidR="0075567F">
      <w:pPr>
        <w:ind w:left="709"/>
        <w:jc w:val="both"/>
        <w:rPr>
          <w:sz w:val="22"/>
          <w:szCs w:val="22"/>
        </w:rPr>
      </w:pPr>
      <w:r w:rsidRPr="00E03763">
        <w:rPr>
          <w:sz w:val="22"/>
          <w:szCs w:val="22"/>
        </w:rPr>
        <w:t xml:space="preserve">prema rješenju ovog suda posl.br. </w:t>
      </w:r>
      <w:r w:rsidR="005A5839" w:rsidRPr="005A5839">
        <w:rPr>
          <w:sz w:val="22"/>
          <w:szCs w:val="22"/>
        </w:rPr>
        <w:t>6-St.12/2012-151</w:t>
      </w:r>
      <w:r w:rsidRPr="00E03763">
        <w:rPr>
          <w:sz w:val="22"/>
          <w:szCs w:val="22"/>
        </w:rPr>
        <w:t xml:space="preserve"> od </w:t>
      </w:r>
      <w:r w:rsidR="001102D1" w:rsidRPr="001102D1">
        <w:rPr>
          <w:sz w:val="22"/>
          <w:szCs w:val="22"/>
        </w:rPr>
        <w:t>6. travnja 2017. godine</w:t>
      </w:r>
      <w:r w:rsidR="00C775B2">
        <w:rPr>
          <w:sz w:val="22"/>
          <w:szCs w:val="22"/>
        </w:rPr>
        <w:t>.</w:t>
      </w:r>
    </w:p>
    <w:p w:rsidRDefault="00872A4C" w:rsidP="00D746CE" w:rsidR="00872A4C" w:rsidRPr="00D746CE">
      <w:pPr>
        <w:tabs>
          <w:tab w:pos="0" w:val="num"/>
        </w:tabs>
        <w:jc w:val="both"/>
        <w:rPr>
          <w:sz w:val="22"/>
          <w:szCs w:val="22"/>
        </w:rPr>
      </w:pPr>
    </w:p>
    <w:p w:rsidRDefault="00872A4C" w:rsidP="00F5799E" w:rsidR="009330BC">
      <w:pPr>
        <w:tabs>
          <w:tab w:pos="709" w:val="num"/>
        </w:tabs>
        <w:ind w:hanging="705" w:left="705"/>
        <w:jc w:val="both"/>
        <w:rPr>
          <w:sz w:val="22"/>
          <w:szCs w:val="22"/>
        </w:rPr>
      </w:pPr>
      <w:r w:rsidRPr="00E03763">
        <w:rPr>
          <w:b/>
          <w:sz w:val="22"/>
          <w:szCs w:val="22"/>
        </w:rPr>
        <w:t>II.</w:t>
      </w:r>
      <w:r w:rsidRPr="00E03763">
        <w:rPr>
          <w:sz w:val="22"/>
          <w:szCs w:val="22"/>
        </w:rPr>
        <w:tab/>
      </w:r>
      <w:r w:rsidR="00C53C15">
        <w:rPr>
          <w:sz w:val="22"/>
          <w:szCs w:val="22"/>
        </w:rPr>
        <w:tab/>
      </w:r>
      <w:r w:rsidR="00F5799E" w:rsidRPr="00F5799E">
        <w:rPr>
          <w:sz w:val="22"/>
          <w:szCs w:val="22"/>
        </w:rPr>
        <w:t xml:space="preserve">Iz iznosa uplaćene jamčevine u iznosu od </w:t>
      </w:r>
      <w:r w:rsidR="00F5799E">
        <w:rPr>
          <w:sz w:val="22"/>
          <w:szCs w:val="22"/>
        </w:rPr>
        <w:t>0,10</w:t>
      </w:r>
      <w:r w:rsidR="00F5799E" w:rsidRPr="00F5799E">
        <w:rPr>
          <w:sz w:val="22"/>
          <w:szCs w:val="22"/>
        </w:rPr>
        <w:t xml:space="preserve"> kuna ponuditelja:</w:t>
      </w:r>
      <w:r w:rsidR="00C53C15" w:rsidRPr="00C53C15">
        <w:rPr>
          <w:sz w:val="22"/>
          <w:szCs w:val="22"/>
        </w:rPr>
        <w:t xml:space="preserve"> </w:t>
      </w:r>
      <w:r w:rsidR="003011BB" w:rsidRPr="003011BB">
        <w:rPr>
          <w:sz w:val="22"/>
          <w:szCs w:val="22"/>
        </w:rPr>
        <w:t>ZVONK</w:t>
      </w:r>
      <w:r w:rsidR="003011BB">
        <w:rPr>
          <w:sz w:val="22"/>
          <w:szCs w:val="22"/>
        </w:rPr>
        <w:t>A</w:t>
      </w:r>
      <w:r w:rsidR="003011BB" w:rsidRPr="003011BB">
        <w:rPr>
          <w:sz w:val="22"/>
          <w:szCs w:val="22"/>
        </w:rPr>
        <w:t xml:space="preserve"> ŽAK, Zagrebačka 28, Gornja Bistra, </w:t>
      </w:r>
      <w:r w:rsidR="00C53C15">
        <w:rPr>
          <w:sz w:val="22"/>
          <w:szCs w:val="22"/>
        </w:rPr>
        <w:t xml:space="preserve">za kupnju nekretnina iz točke I. ove odluke, </w:t>
      </w:r>
      <w:r w:rsidR="00F5799E" w:rsidRPr="00F5799E">
        <w:rPr>
          <w:sz w:val="22"/>
          <w:szCs w:val="22"/>
        </w:rPr>
        <w:t xml:space="preserve">namiruje se razlika cijene između </w:t>
      </w:r>
      <w:r w:rsidR="006F15DB">
        <w:rPr>
          <w:sz w:val="22"/>
          <w:szCs w:val="22"/>
        </w:rPr>
        <w:t xml:space="preserve">ponuđene cijene </w:t>
      </w:r>
      <w:r w:rsidR="003011BB">
        <w:rPr>
          <w:sz w:val="22"/>
          <w:szCs w:val="22"/>
        </w:rPr>
        <w:t>Zvonka Žak</w:t>
      </w:r>
      <w:r w:rsidR="006F15DB">
        <w:rPr>
          <w:sz w:val="22"/>
          <w:szCs w:val="22"/>
        </w:rPr>
        <w:t xml:space="preserve"> i </w:t>
      </w:r>
      <w:r w:rsidR="009330BC">
        <w:rPr>
          <w:sz w:val="22"/>
          <w:szCs w:val="22"/>
        </w:rPr>
        <w:t>novog ponuditelja za</w:t>
      </w:r>
      <w:r w:rsidR="00DA1A89">
        <w:rPr>
          <w:sz w:val="22"/>
          <w:szCs w:val="22"/>
        </w:rPr>
        <w:t xml:space="preserve"> </w:t>
      </w:r>
      <w:r w:rsidR="009330BC">
        <w:rPr>
          <w:sz w:val="22"/>
          <w:szCs w:val="22"/>
        </w:rPr>
        <w:t>im</w:t>
      </w:r>
      <w:r w:rsidR="00DA1A89">
        <w:rPr>
          <w:sz w:val="22"/>
          <w:szCs w:val="22"/>
        </w:rPr>
        <w:t>o</w:t>
      </w:r>
      <w:r w:rsidR="009330BC">
        <w:rPr>
          <w:sz w:val="22"/>
          <w:szCs w:val="22"/>
        </w:rPr>
        <w:t>v</w:t>
      </w:r>
      <w:r w:rsidR="00DA1A89">
        <w:rPr>
          <w:sz w:val="22"/>
          <w:szCs w:val="22"/>
        </w:rPr>
        <w:t>i</w:t>
      </w:r>
      <w:r w:rsidR="009330BC">
        <w:rPr>
          <w:sz w:val="22"/>
          <w:szCs w:val="22"/>
        </w:rPr>
        <w:t>nu iz točke I. ove odluke.</w:t>
      </w:r>
    </w:p>
    <w:p w:rsidRDefault="00F5799E" w:rsidP="00872A4C" w:rsidR="00F5799E">
      <w:pPr>
        <w:tabs>
          <w:tab w:pos="709" w:val="num"/>
        </w:tabs>
        <w:ind w:hanging="705" w:left="705"/>
        <w:jc w:val="both"/>
        <w:rPr>
          <w:sz w:val="22"/>
          <w:szCs w:val="22"/>
        </w:rPr>
      </w:pPr>
    </w:p>
    <w:p w:rsidRDefault="00D746CE" w:rsidP="00872A4C" w:rsidR="00872A4C" w:rsidRPr="00E03763">
      <w:pPr>
        <w:tabs>
          <w:tab w:pos="709" w:val="num"/>
        </w:tabs>
        <w:ind w:hanging="705" w:left="705"/>
        <w:jc w:val="both"/>
        <w:rPr>
          <w:sz w:val="22"/>
          <w:szCs w:val="22"/>
        </w:rPr>
      </w:pPr>
      <w:r w:rsidRPr="00D746CE">
        <w:rPr>
          <w:b/>
          <w:sz w:val="22"/>
          <w:szCs w:val="22"/>
        </w:rPr>
        <w:t>III.</w:t>
      </w:r>
      <w:r w:rsidRPr="00D746CE">
        <w:rPr>
          <w:b/>
          <w:sz w:val="22"/>
          <w:szCs w:val="22"/>
        </w:rPr>
        <w:tab/>
      </w:r>
      <w:r w:rsidR="00872A4C" w:rsidRPr="00E03763">
        <w:rPr>
          <w:sz w:val="22"/>
          <w:szCs w:val="22"/>
        </w:rPr>
        <w:t>Ponuditelju</w:t>
      </w:r>
      <w:r w:rsidR="00D61C47">
        <w:rPr>
          <w:sz w:val="22"/>
          <w:szCs w:val="22"/>
        </w:rPr>
        <w:t>:</w:t>
      </w:r>
      <w:r w:rsidR="00881448">
        <w:rPr>
          <w:sz w:val="22"/>
          <w:szCs w:val="22"/>
        </w:rPr>
        <w:t xml:space="preserve"> </w:t>
      </w:r>
      <w:r w:rsidR="00DA1A89">
        <w:rPr>
          <w:sz w:val="22"/>
          <w:szCs w:val="22"/>
        </w:rPr>
        <w:t>B2 KAPITAL d.o.o., Radnička cesta 41, Zagreb, OIB: 57509775367</w:t>
      </w:r>
      <w:r w:rsidR="000D38B2">
        <w:rPr>
          <w:sz w:val="22"/>
          <w:szCs w:val="22"/>
        </w:rPr>
        <w:t>,</w:t>
      </w:r>
      <w:r w:rsidR="003045B8">
        <w:rPr>
          <w:sz w:val="22"/>
          <w:szCs w:val="22"/>
        </w:rPr>
        <w:t xml:space="preserve"> </w:t>
      </w:r>
      <w:r w:rsidR="00872A4C" w:rsidRPr="00E03763">
        <w:rPr>
          <w:sz w:val="22"/>
          <w:szCs w:val="22"/>
        </w:rPr>
        <w:t xml:space="preserve">dosuđuje se </w:t>
      </w:r>
      <w:r w:rsidR="00D61C47">
        <w:rPr>
          <w:sz w:val="22"/>
          <w:szCs w:val="22"/>
        </w:rPr>
        <w:t xml:space="preserve">imovina </w:t>
      </w:r>
      <w:r w:rsidR="00872A4C" w:rsidRPr="00E03763">
        <w:rPr>
          <w:sz w:val="22"/>
          <w:szCs w:val="22"/>
        </w:rPr>
        <w:t>kao vlasništvo stečajnog dužnika i to nekretnine oznake :</w:t>
      </w:r>
    </w:p>
    <w:p w:rsidRDefault="00D61C47" w:rsidP="00D61C47" w:rsidR="00D61C47" w:rsidRPr="00D61C47">
      <w:pPr>
        <w:ind w:left="705"/>
        <w:jc w:val="both"/>
        <w:rPr>
          <w:sz w:val="22"/>
          <w:szCs w:val="22"/>
        </w:rPr>
      </w:pPr>
      <w:r w:rsidRPr="00D61C47">
        <w:rPr>
          <w:sz w:val="22"/>
          <w:szCs w:val="22"/>
        </w:rPr>
        <w:t>1.) kat. čestica zgr. 698/2 poslovna građevina u Metkoviću 752 m2, z.ul. 5720 k.o. Metković:</w:t>
      </w:r>
    </w:p>
    <w:p w:rsidRDefault="00D61C47" w:rsidP="00D61C47" w:rsidR="00D61C47" w:rsidRPr="00D61C47">
      <w:pPr>
        <w:ind w:left="705"/>
        <w:jc w:val="both"/>
        <w:rPr>
          <w:sz w:val="22"/>
          <w:szCs w:val="22"/>
        </w:rPr>
      </w:pPr>
      <w:r w:rsidRPr="00D61C47">
        <w:rPr>
          <w:sz w:val="22"/>
          <w:szCs w:val="22"/>
        </w:rPr>
        <w:t xml:space="preserve">a) 1. ETAŽA 10/100, Poslovni prostor oznake PP-1, u prizemlju, ulaz lijevo gledano s ulice u poslovnoj građevini u Metkoviću, ul. Kralja Zvonimira br. 4, sagrađene na čest. zgr. 698/2, a koji se sastoji od dvije prostorije, ukupne korisne površine 272,74 m2, na elaboratu etažiranja označen crvenom bojom, </w:t>
      </w:r>
    </w:p>
    <w:p w:rsidRDefault="00D61C47" w:rsidP="00D61C47" w:rsidR="00D61C47" w:rsidRPr="00D61C47">
      <w:pPr>
        <w:ind w:left="705"/>
        <w:jc w:val="both"/>
        <w:rPr>
          <w:sz w:val="22"/>
          <w:szCs w:val="22"/>
        </w:rPr>
      </w:pPr>
      <w:r w:rsidRPr="00D61C47">
        <w:rPr>
          <w:sz w:val="22"/>
          <w:szCs w:val="22"/>
        </w:rPr>
        <w:t xml:space="preserve">b) 2. ETAŽA 5/100, Poslovni prostor oznake PP-2, u prizemlju, ulaz lijevo s unutarnjeg stubišta u poslovnoj građevini u Metkoviću, ul. Kralja Zvonimira br. 4, sagrađene na čest. zgr. 698/2, a koji se sastoji od jedne prostorije, ukupne korisne površine 131,17 m2, na elaboratu etažiranja označen zeleno točkasto, </w:t>
      </w:r>
    </w:p>
    <w:p w:rsidRDefault="00D61C47" w:rsidP="00D61C47" w:rsidR="00D61C47" w:rsidRPr="00D61C47">
      <w:pPr>
        <w:ind w:left="705"/>
        <w:jc w:val="both"/>
        <w:rPr>
          <w:sz w:val="22"/>
          <w:szCs w:val="22"/>
        </w:rPr>
      </w:pPr>
      <w:r w:rsidRPr="00D61C47">
        <w:rPr>
          <w:sz w:val="22"/>
          <w:szCs w:val="22"/>
        </w:rPr>
        <w:t xml:space="preserve">c) 4. ETAŽA 10/100, Poslovni prostor oznake PP-4, na prvom katu, ulaz desno s unutarnjeg stubišta u poslovnoj građevini u Metkoviću, ul. Kralja Zvonimira br. 4, sagrađene na čest. zgr. 698/2, a koji se sastoji od dvije prostorije, ukupne korisne površine 271,57 m2, na elaboratu etažiranja označen zeleno točkasto, </w:t>
      </w:r>
    </w:p>
    <w:p w:rsidRDefault="00D61C47" w:rsidP="00D61C47" w:rsidR="00D61C47" w:rsidRPr="00D61C47">
      <w:pPr>
        <w:ind w:left="705"/>
        <w:jc w:val="both"/>
        <w:rPr>
          <w:sz w:val="22"/>
          <w:szCs w:val="22"/>
        </w:rPr>
      </w:pPr>
      <w:r w:rsidRPr="00D61C47">
        <w:rPr>
          <w:sz w:val="22"/>
          <w:szCs w:val="22"/>
        </w:rPr>
        <w:t xml:space="preserve">d) 5. ETAŽA 15/100, Poslovni prostor oznake PP-5, na prvom katu, ulaz lijevo s unutarnjeg stubišta u poslovnoj građevini u Metkoviću, ul. Kralja Zvonimira br. 4, sagrađene na čest. zgr. 698/2, a koji se sastoji od dvije prostorije, ukupne korisne površine 401,36 m2, na elaboratu etažiranja označen svijetlo plavo točkasto, </w:t>
      </w:r>
    </w:p>
    <w:p w:rsidRDefault="00D61C47" w:rsidP="00D61C47" w:rsidR="00D61C47" w:rsidRPr="00D61C47">
      <w:pPr>
        <w:ind w:left="705"/>
        <w:jc w:val="both"/>
        <w:rPr>
          <w:sz w:val="22"/>
          <w:szCs w:val="22"/>
        </w:rPr>
      </w:pPr>
      <w:r w:rsidRPr="00D61C47">
        <w:rPr>
          <w:sz w:val="22"/>
          <w:szCs w:val="22"/>
        </w:rPr>
        <w:t xml:space="preserve">e) 6. ETAŽA 10/100, Poslovni prostor oznake PP-6, na drugom katu, ulaz desno s unutarnjeg stubišta u poslovnoj građevini u Metkoviću, ul. Kralja Zvonimira br. 4, sagrađene na čest. zgr. 698/2, a koji se sastoji od dvije prostorije, ukupne korisne površine 271,57 m2, na elaboratu etažiranja označen crveno točkasto, </w:t>
      </w:r>
    </w:p>
    <w:p w:rsidRDefault="00D61C47" w:rsidP="00D61C47" w:rsidR="00D61C47" w:rsidRPr="00D61C47">
      <w:pPr>
        <w:ind w:left="705"/>
        <w:jc w:val="both"/>
        <w:rPr>
          <w:sz w:val="22"/>
          <w:szCs w:val="22"/>
        </w:rPr>
      </w:pPr>
      <w:r w:rsidRPr="00D61C47">
        <w:rPr>
          <w:sz w:val="22"/>
          <w:szCs w:val="22"/>
        </w:rPr>
        <w:t xml:space="preserve">f) 7. ETAŽA 15/100, Poslovni prostor oznake PP-7, na drugom katu, ulaz lijevo s unutarnjeg stubišta u poslovnoj građevini u Metkoviću, ul. Kralja Zvonimira br. 4, sagrađene na čest. zgr. 698/2, a koji se sastoji od dvije prostorije, ukupne korisne površine 401,36 m2, na elaboratu etažiranja označen plavo točkasto, </w:t>
      </w:r>
    </w:p>
    <w:p w:rsidRDefault="00D61C47" w:rsidP="00D61C47" w:rsidR="00D61C47" w:rsidRPr="00D61C47">
      <w:pPr>
        <w:ind w:left="705"/>
        <w:jc w:val="both"/>
        <w:rPr>
          <w:sz w:val="22"/>
          <w:szCs w:val="22"/>
        </w:rPr>
      </w:pPr>
      <w:r w:rsidRPr="00D61C47">
        <w:rPr>
          <w:sz w:val="22"/>
          <w:szCs w:val="22"/>
        </w:rPr>
        <w:t xml:space="preserve">g) 8. ETAŽA 10/100, Poslovni prostor oznake PP-8, na trećem katu, ulaz desno s unutarnjeg stubišta u poslovnoj građevini u Metkoviću, ul. Kralja Zvonimira br. 4, sagrađene na čest. zgr. 698/2, a koji se sastoji od dvije prostorije, ukupne korisne površine 264,99 m2, na elaboratu etažiranja označen zeleno točkasto, </w:t>
      </w:r>
    </w:p>
    <w:p w:rsidRDefault="00D61C47" w:rsidP="00D61C47" w:rsidR="00D61C47" w:rsidRPr="00D61C47">
      <w:pPr>
        <w:ind w:left="705"/>
        <w:jc w:val="both"/>
        <w:rPr>
          <w:sz w:val="22"/>
          <w:szCs w:val="22"/>
        </w:rPr>
      </w:pPr>
      <w:r w:rsidRPr="00D61C47">
        <w:rPr>
          <w:sz w:val="22"/>
          <w:szCs w:val="22"/>
        </w:rPr>
        <w:t>h) 9. ETAŽA 14/100, Poslovni prostor oznake PP-9, na trećem katu, ulaz lijevo s unutarnjeg stubišta u poslovnoj građevini u Metkoviću, ul. Kralja Zvonimira br. 4, sagrađene na čest. zgr. 698/2, a koji se sastoji od dvije prostorije, ukupne korisne površine 391,61 m2, na elaboratu etažiranja označen crveno točkasto,</w:t>
      </w:r>
    </w:p>
    <w:p w:rsidRDefault="00D61C47" w:rsidP="00D61C47" w:rsidR="00D61C47" w:rsidRPr="00D61C47">
      <w:pPr>
        <w:ind w:left="705"/>
        <w:jc w:val="both"/>
        <w:rPr>
          <w:sz w:val="22"/>
          <w:szCs w:val="22"/>
        </w:rPr>
      </w:pPr>
      <w:r w:rsidRPr="00D61C47">
        <w:rPr>
          <w:sz w:val="22"/>
          <w:szCs w:val="22"/>
        </w:rPr>
        <w:lastRenderedPageBreak/>
        <w:t>i) 10. ETAŽA 1/100, Poslovni prostor oznake PP-6, na četvrtom katu, ulaz pravo s unutarnjeg stubišta u poslovnoj građevini u Metkoviću, ul. Kralja Zvonimira br. 4, sagrađene na čest. zgr. 698/2, a koji se sastoji od jedne prostorije, ukupne korisne površine 17,48 m2, na elaboratu etažiranja označen crveno točkasto;</w:t>
      </w:r>
    </w:p>
    <w:p w:rsidRDefault="00D61C47" w:rsidP="00D61C47" w:rsidR="00D61C47" w:rsidRPr="00D61C47">
      <w:pPr>
        <w:ind w:left="705"/>
        <w:jc w:val="both"/>
        <w:rPr>
          <w:sz w:val="22"/>
          <w:szCs w:val="22"/>
        </w:rPr>
      </w:pPr>
      <w:r w:rsidRPr="00D61C47">
        <w:rPr>
          <w:sz w:val="22"/>
          <w:szCs w:val="22"/>
        </w:rPr>
        <w:t xml:space="preserve">2.) ¼ dijela prava vlasništva kat. čestica 726/2 dvorište 1.269 m2, z.ul. 3060 k.o. Metković; </w:t>
      </w:r>
    </w:p>
    <w:p w:rsidRDefault="00D61C47" w:rsidP="00D61C47" w:rsidR="00D61C47" w:rsidRPr="00D61C47">
      <w:pPr>
        <w:ind w:left="705"/>
        <w:jc w:val="both"/>
        <w:rPr>
          <w:sz w:val="22"/>
          <w:szCs w:val="22"/>
        </w:rPr>
      </w:pPr>
      <w:r w:rsidRPr="00D61C47">
        <w:rPr>
          <w:sz w:val="22"/>
          <w:szCs w:val="22"/>
        </w:rPr>
        <w:t>3.) kat. čestica zgr.  698/4 zgrada 66 m2, z.ul. 6312 k.o. Metković;</w:t>
      </w:r>
    </w:p>
    <w:p w:rsidRDefault="00D61C47" w:rsidP="00D61C47" w:rsidR="00872A4C" w:rsidRPr="00E03763">
      <w:pPr>
        <w:ind w:left="705"/>
        <w:jc w:val="both"/>
        <w:rPr>
          <w:sz w:val="22"/>
          <w:szCs w:val="22"/>
        </w:rPr>
      </w:pPr>
      <w:r w:rsidRPr="00D61C47">
        <w:rPr>
          <w:sz w:val="22"/>
          <w:szCs w:val="22"/>
        </w:rPr>
        <w:t>4.) kat. čestica zgr.  698/6 zgrada 170 m2, z.ul. 6845 k.o. Metković</w:t>
      </w:r>
      <w:r w:rsidR="00872A4C" w:rsidRPr="00E03763">
        <w:rPr>
          <w:sz w:val="22"/>
          <w:szCs w:val="22"/>
        </w:rPr>
        <w:t>.</w:t>
      </w:r>
    </w:p>
    <w:p w:rsidRDefault="00872A4C" w:rsidP="00872A4C" w:rsidR="00872A4C" w:rsidRPr="00E03763">
      <w:pPr>
        <w:pStyle w:val="Tijeloteksta"/>
        <w:rPr>
          <w:sz w:val="22"/>
          <w:szCs w:val="22"/>
        </w:rPr>
      </w:pPr>
    </w:p>
    <w:p w:rsidRDefault="00872A4C" w:rsidP="00340ED7" w:rsidR="00340ED7" w:rsidRPr="00340ED7">
      <w:pPr>
        <w:tabs>
          <w:tab w:pos="709" w:val="num"/>
        </w:tabs>
        <w:ind w:hanging="709" w:left="709"/>
        <w:jc w:val="both"/>
        <w:rPr>
          <w:sz w:val="22"/>
          <w:szCs w:val="22"/>
        </w:rPr>
      </w:pPr>
      <w:r w:rsidRPr="00E03763">
        <w:rPr>
          <w:b/>
          <w:sz w:val="22"/>
          <w:szCs w:val="22"/>
        </w:rPr>
        <w:t>I</w:t>
      </w:r>
      <w:r w:rsidR="003045B8">
        <w:rPr>
          <w:b/>
          <w:sz w:val="22"/>
          <w:szCs w:val="22"/>
        </w:rPr>
        <w:t>V</w:t>
      </w:r>
      <w:r w:rsidRPr="00E03763">
        <w:rPr>
          <w:b/>
          <w:sz w:val="22"/>
          <w:szCs w:val="22"/>
        </w:rPr>
        <w:t>.</w:t>
      </w:r>
      <w:r w:rsidRPr="00E03763">
        <w:rPr>
          <w:sz w:val="22"/>
          <w:szCs w:val="22"/>
        </w:rPr>
        <w:tab/>
      </w:r>
      <w:r w:rsidR="00340ED7">
        <w:rPr>
          <w:sz w:val="22"/>
          <w:szCs w:val="22"/>
        </w:rPr>
        <w:t>Imovina</w:t>
      </w:r>
      <w:r w:rsidRPr="00E03763">
        <w:rPr>
          <w:sz w:val="22"/>
          <w:szCs w:val="22"/>
        </w:rPr>
        <w:t xml:space="preserve"> iz točke I</w:t>
      </w:r>
      <w:r w:rsidR="000D38B2">
        <w:rPr>
          <w:sz w:val="22"/>
          <w:szCs w:val="22"/>
        </w:rPr>
        <w:t>I</w:t>
      </w:r>
      <w:r w:rsidRPr="00E03763">
        <w:rPr>
          <w:sz w:val="22"/>
          <w:szCs w:val="22"/>
        </w:rPr>
        <w:t>I. ov</w:t>
      </w:r>
      <w:r w:rsidR="00340ED7">
        <w:rPr>
          <w:sz w:val="22"/>
          <w:szCs w:val="22"/>
        </w:rPr>
        <w:t>e odluke</w:t>
      </w:r>
      <w:r w:rsidRPr="00E03763">
        <w:rPr>
          <w:sz w:val="22"/>
          <w:szCs w:val="22"/>
        </w:rPr>
        <w:t xml:space="preserve"> predat će se ponuditelju</w:t>
      </w:r>
      <w:r w:rsidR="00340ED7">
        <w:rPr>
          <w:sz w:val="22"/>
          <w:szCs w:val="22"/>
        </w:rPr>
        <w:t>:</w:t>
      </w:r>
      <w:r w:rsidRPr="00E03763">
        <w:rPr>
          <w:sz w:val="22"/>
          <w:szCs w:val="22"/>
        </w:rPr>
        <w:t xml:space="preserve"> </w:t>
      </w:r>
      <w:r w:rsidR="00F91B98" w:rsidRPr="00F91B98">
        <w:rPr>
          <w:sz w:val="22"/>
          <w:szCs w:val="22"/>
        </w:rPr>
        <w:t>B2 KAPITAL d.o.o., Radnička cesta 41, Zagreb, OIB: 57509775367</w:t>
      </w:r>
      <w:r w:rsidR="00B53025">
        <w:rPr>
          <w:sz w:val="22"/>
          <w:szCs w:val="22"/>
        </w:rPr>
        <w:t xml:space="preserve">, </w:t>
      </w:r>
      <w:r w:rsidR="006D5606">
        <w:rPr>
          <w:sz w:val="22"/>
          <w:szCs w:val="22"/>
        </w:rPr>
        <w:t xml:space="preserve"> </w:t>
      </w:r>
      <w:r w:rsidRPr="00E03763">
        <w:rPr>
          <w:sz w:val="22"/>
          <w:szCs w:val="22"/>
        </w:rPr>
        <w:t xml:space="preserve">nakon što u cijelosti u roku od </w:t>
      </w:r>
      <w:r w:rsidR="00FB3212">
        <w:rPr>
          <w:sz w:val="22"/>
          <w:szCs w:val="22"/>
        </w:rPr>
        <w:t>30</w:t>
      </w:r>
      <w:r w:rsidRPr="00E03763">
        <w:rPr>
          <w:sz w:val="22"/>
          <w:szCs w:val="22"/>
        </w:rPr>
        <w:t xml:space="preserve"> dana od primitka ovog rješenja položi iznos kupovnine od </w:t>
      </w:r>
      <w:r w:rsidR="00F91B98">
        <w:rPr>
          <w:sz w:val="22"/>
          <w:szCs w:val="22"/>
        </w:rPr>
        <w:t>1</w:t>
      </w:r>
      <w:r w:rsidR="006D5606">
        <w:rPr>
          <w:sz w:val="22"/>
          <w:szCs w:val="22"/>
        </w:rPr>
        <w:t>.</w:t>
      </w:r>
      <w:r w:rsidR="00F91B98">
        <w:rPr>
          <w:sz w:val="22"/>
          <w:szCs w:val="22"/>
        </w:rPr>
        <w:t>0</w:t>
      </w:r>
      <w:r w:rsidR="008E56F1">
        <w:rPr>
          <w:sz w:val="22"/>
          <w:szCs w:val="22"/>
        </w:rPr>
        <w:t>00.001</w:t>
      </w:r>
      <w:r w:rsidRPr="00E03763">
        <w:rPr>
          <w:sz w:val="22"/>
          <w:szCs w:val="22"/>
        </w:rPr>
        <w:t xml:space="preserve">,00 (slovima: </w:t>
      </w:r>
      <w:r w:rsidR="00F91B98">
        <w:rPr>
          <w:sz w:val="22"/>
          <w:szCs w:val="22"/>
        </w:rPr>
        <w:t>jedan</w:t>
      </w:r>
      <w:r w:rsidRPr="00E03763">
        <w:rPr>
          <w:sz w:val="22"/>
          <w:szCs w:val="22"/>
        </w:rPr>
        <w:t>-milijua-</w:t>
      </w:r>
      <w:r w:rsidR="00F91B98">
        <w:rPr>
          <w:sz w:val="22"/>
          <w:szCs w:val="22"/>
        </w:rPr>
        <w:t>jednu</w:t>
      </w:r>
      <w:r w:rsidRPr="00E03763">
        <w:rPr>
          <w:sz w:val="22"/>
          <w:szCs w:val="22"/>
        </w:rPr>
        <w:t xml:space="preserve">) kuna u </w:t>
      </w:r>
      <w:r w:rsidR="00340ED7" w:rsidRPr="00340ED7">
        <w:rPr>
          <w:sz w:val="22"/>
          <w:szCs w:val="22"/>
        </w:rPr>
        <w:t>korist računa IBAN: HR1123900011300028787 Model: HR11 poziv na broj (P1) 17310, a kao podatak drugi broj (P2) odvojen crticom (-) 2</w:t>
      </w:r>
      <w:r w:rsidR="002B2CFD">
        <w:rPr>
          <w:sz w:val="22"/>
          <w:szCs w:val="22"/>
        </w:rPr>
        <w:t>82</w:t>
      </w:r>
      <w:r w:rsidR="00340ED7" w:rsidRPr="00340ED7">
        <w:rPr>
          <w:sz w:val="22"/>
          <w:szCs w:val="22"/>
        </w:rPr>
        <w:t xml:space="preserve">8, opis plaćanja uplata cijene za St-12/2012 i nakon što ovo rješenje postane pravomoćno. </w:t>
      </w:r>
    </w:p>
    <w:p w:rsidRDefault="00340ED7" w:rsidP="00340ED7" w:rsidR="00340ED7" w:rsidRPr="00340ED7">
      <w:pPr>
        <w:tabs>
          <w:tab w:pos="709" w:val="num"/>
        </w:tabs>
        <w:ind w:hanging="709" w:left="709"/>
        <w:jc w:val="both"/>
        <w:rPr>
          <w:sz w:val="22"/>
          <w:szCs w:val="22"/>
        </w:rPr>
      </w:pPr>
      <w:r w:rsidRPr="00340ED7">
        <w:rPr>
          <w:sz w:val="22"/>
          <w:szCs w:val="22"/>
        </w:rPr>
        <w:tab/>
        <w:t>Primitak ovog rješenja računa se sukladno čl. 103. Ovršnog zakona u vezi s čl. 247. Stečajnog zakona istekom trećeg dana od dana objave na e-Oglasnoj ploči.</w:t>
      </w:r>
    </w:p>
    <w:p w:rsidRDefault="00340ED7" w:rsidP="00340ED7" w:rsidR="00340ED7" w:rsidRPr="00340ED7">
      <w:pPr>
        <w:tabs>
          <w:tab w:pos="709" w:val="num"/>
        </w:tabs>
        <w:ind w:hanging="709" w:left="709"/>
        <w:jc w:val="both"/>
        <w:rPr>
          <w:sz w:val="22"/>
          <w:szCs w:val="22"/>
        </w:rPr>
      </w:pPr>
      <w:r w:rsidRPr="00340ED7">
        <w:rPr>
          <w:sz w:val="22"/>
          <w:szCs w:val="22"/>
        </w:rPr>
        <w:tab/>
        <w:t>Uplaćena jamčevina u iznosu od 0,10 kuna (deset lipsa) uračunava se u kupovninu.</w:t>
      </w:r>
    </w:p>
    <w:p w:rsidRDefault="00872A4C" w:rsidP="00872A4C" w:rsidR="00872A4C" w:rsidRPr="00E03763">
      <w:pPr>
        <w:pStyle w:val="Tijeloteksta"/>
        <w:ind w:hanging="720" w:left="720"/>
        <w:rPr>
          <w:sz w:val="22"/>
          <w:szCs w:val="22"/>
        </w:rPr>
      </w:pPr>
    </w:p>
    <w:p w:rsidRDefault="00872A4C" w:rsidP="00D1672D" w:rsidR="00D1672D" w:rsidRPr="00CF2821">
      <w:pPr>
        <w:tabs>
          <w:tab w:pos="709" w:val="num"/>
        </w:tabs>
        <w:ind w:hanging="709" w:left="709"/>
        <w:jc w:val="both"/>
        <w:rPr>
          <w:sz w:val="22"/>
          <w:szCs w:val="22"/>
        </w:rPr>
      </w:pPr>
      <w:r w:rsidRPr="00E03763">
        <w:rPr>
          <w:b/>
          <w:sz w:val="22"/>
          <w:szCs w:val="22"/>
        </w:rPr>
        <w:t>V.</w:t>
      </w:r>
      <w:r w:rsidRPr="00E03763">
        <w:rPr>
          <w:b/>
          <w:sz w:val="22"/>
          <w:szCs w:val="22"/>
        </w:rPr>
        <w:tab/>
      </w:r>
      <w:r w:rsidR="00D1672D" w:rsidRPr="007D5D76">
        <w:rPr>
          <w:sz w:val="22"/>
          <w:szCs w:val="22"/>
        </w:rPr>
        <w:t xml:space="preserve">Ako </w:t>
      </w:r>
      <w:r w:rsidR="00D1672D">
        <w:rPr>
          <w:sz w:val="22"/>
          <w:szCs w:val="22"/>
        </w:rPr>
        <w:t xml:space="preserve">ponuditelj koji je ponudio veću cijenu u roku koji je određen </w:t>
      </w:r>
      <w:r w:rsidR="00F33005">
        <w:rPr>
          <w:sz w:val="22"/>
          <w:szCs w:val="22"/>
        </w:rPr>
        <w:t>u</w:t>
      </w:r>
      <w:r w:rsidR="00FB3212">
        <w:rPr>
          <w:sz w:val="22"/>
          <w:szCs w:val="22"/>
        </w:rPr>
        <w:t xml:space="preserve"> točki IV. ovog rješenja </w:t>
      </w:r>
      <w:r w:rsidR="00D1672D" w:rsidRPr="007D5D76">
        <w:rPr>
          <w:sz w:val="22"/>
          <w:szCs w:val="22"/>
        </w:rPr>
        <w:t>ne položi kupovinu u cijelosti</w:t>
      </w:r>
      <w:r w:rsidR="00D1672D">
        <w:rPr>
          <w:sz w:val="22"/>
          <w:szCs w:val="22"/>
        </w:rPr>
        <w:t>,</w:t>
      </w:r>
      <w:r w:rsidR="00D1672D" w:rsidRPr="00AE7ED0">
        <w:rPr>
          <w:sz w:val="22"/>
          <w:szCs w:val="22"/>
        </w:rPr>
        <w:t xml:space="preserve"> </w:t>
      </w:r>
      <w:r w:rsidR="00D1672D" w:rsidRPr="00CF2821">
        <w:rPr>
          <w:sz w:val="22"/>
          <w:szCs w:val="22"/>
        </w:rPr>
        <w:t>sud će rješenjem proglasiti prodaju nevažećom i odrediti</w:t>
      </w:r>
      <w:r w:rsidR="00D1672D" w:rsidRPr="00B74EBE">
        <w:rPr>
          <w:sz w:val="22"/>
          <w:szCs w:val="22"/>
        </w:rPr>
        <w:t xml:space="preserve"> </w:t>
      </w:r>
      <w:r w:rsidR="00D1672D">
        <w:rPr>
          <w:sz w:val="22"/>
          <w:szCs w:val="22"/>
        </w:rPr>
        <w:t xml:space="preserve">da </w:t>
      </w:r>
      <w:r w:rsidR="00D1672D" w:rsidRPr="00B74EBE">
        <w:rPr>
          <w:sz w:val="22"/>
          <w:szCs w:val="22"/>
        </w:rPr>
        <w:t>se imovina dosu</w:t>
      </w:r>
      <w:r w:rsidR="00D1672D">
        <w:rPr>
          <w:sz w:val="22"/>
          <w:szCs w:val="22"/>
        </w:rPr>
        <w:t>đuje</w:t>
      </w:r>
      <w:r w:rsidR="00D1672D" w:rsidRPr="00B74EBE">
        <w:rPr>
          <w:sz w:val="22"/>
          <w:szCs w:val="22"/>
        </w:rPr>
        <w:t xml:space="preserve"> kupcima koji su ponudili nižu cijenu, redom prema veličini cijene koju su ponudili</w:t>
      </w:r>
      <w:r w:rsidR="00D1672D">
        <w:rPr>
          <w:sz w:val="22"/>
          <w:szCs w:val="22"/>
        </w:rPr>
        <w:t xml:space="preserve"> i odrediti rok za polaganje kupovnine</w:t>
      </w:r>
      <w:r w:rsidR="00D1672D" w:rsidRPr="00CF2821">
        <w:rPr>
          <w:sz w:val="22"/>
          <w:szCs w:val="22"/>
        </w:rPr>
        <w:t xml:space="preserve">, </w:t>
      </w:r>
      <w:r w:rsidR="00D1672D">
        <w:rPr>
          <w:sz w:val="22"/>
          <w:szCs w:val="22"/>
        </w:rPr>
        <w:t>a iz položene jamčevine će se namiriti troškovi prodaje i naknaditi razlika između postignute kupovnine.</w:t>
      </w:r>
    </w:p>
    <w:p w:rsidRDefault="00D1672D" w:rsidP="00D1672D" w:rsidR="00D1672D">
      <w:pPr>
        <w:pStyle w:val="Tijeloteksta"/>
        <w:ind w:hanging="720" w:left="720"/>
        <w:rPr>
          <w:b/>
          <w:sz w:val="22"/>
          <w:szCs w:val="22"/>
        </w:rPr>
      </w:pPr>
    </w:p>
    <w:p w:rsidRDefault="00D1672D" w:rsidP="00D1672D" w:rsidR="00D1672D" w:rsidRPr="006604E9">
      <w:pPr>
        <w:pStyle w:val="Tijeloteksta"/>
        <w:ind w:hanging="720" w:left="720"/>
        <w:rPr>
          <w:sz w:val="22"/>
          <w:szCs w:val="22"/>
        </w:rPr>
      </w:pPr>
      <w:r>
        <w:rPr>
          <w:b/>
          <w:sz w:val="22"/>
          <w:szCs w:val="22"/>
        </w:rPr>
        <w:t>V</w:t>
      </w:r>
      <w:r w:rsidR="00FB3212">
        <w:rPr>
          <w:b/>
          <w:sz w:val="22"/>
          <w:szCs w:val="22"/>
        </w:rPr>
        <w:t>I</w:t>
      </w:r>
      <w:r>
        <w:rPr>
          <w:b/>
          <w:sz w:val="22"/>
          <w:szCs w:val="22"/>
        </w:rPr>
        <w:t>.</w:t>
      </w:r>
      <w:r>
        <w:rPr>
          <w:b/>
          <w:sz w:val="22"/>
          <w:szCs w:val="22"/>
        </w:rPr>
        <w:tab/>
      </w:r>
      <w:r w:rsidRPr="006604E9">
        <w:rPr>
          <w:sz w:val="22"/>
          <w:szCs w:val="22"/>
        </w:rPr>
        <w:t>Zaključkom o predaji nekretnine odredit će se upis prava vlasništva u zemljišnim knjigama na ime kupca i brisanje svih dosadašnjih upisa u zemljišnim knjigama na prodanim nekretninama.</w:t>
      </w:r>
    </w:p>
    <w:p w:rsidRDefault="00D1672D" w:rsidP="00D1672D" w:rsidR="00D1672D" w:rsidRPr="008E012A">
      <w:pPr>
        <w:pStyle w:val="Tijeloteksta"/>
        <w:ind w:hanging="720" w:left="720"/>
        <w:rPr>
          <w:sz w:val="16"/>
          <w:szCs w:val="16"/>
        </w:rPr>
      </w:pPr>
    </w:p>
    <w:p w:rsidRDefault="00D1672D" w:rsidP="00D1672D" w:rsidR="00D1672D" w:rsidRPr="006604E9">
      <w:pPr>
        <w:pStyle w:val="Tijeloteksta"/>
        <w:ind w:hanging="720" w:left="720"/>
        <w:rPr>
          <w:sz w:val="22"/>
          <w:szCs w:val="22"/>
        </w:rPr>
      </w:pPr>
      <w:r w:rsidRPr="006604E9">
        <w:rPr>
          <w:b/>
          <w:sz w:val="22"/>
          <w:szCs w:val="22"/>
        </w:rPr>
        <w:t>V</w:t>
      </w:r>
      <w:r w:rsidR="00FB3212">
        <w:rPr>
          <w:b/>
          <w:sz w:val="22"/>
          <w:szCs w:val="22"/>
        </w:rPr>
        <w:t>II</w:t>
      </w:r>
      <w:r w:rsidRPr="006604E9">
        <w:rPr>
          <w:b/>
          <w:sz w:val="22"/>
          <w:szCs w:val="22"/>
        </w:rPr>
        <w:t>.</w:t>
      </w:r>
      <w:r w:rsidRPr="006604E9">
        <w:rPr>
          <w:sz w:val="22"/>
          <w:szCs w:val="22"/>
        </w:rPr>
        <w:tab/>
        <w:t>Na</w:t>
      </w:r>
      <w:r>
        <w:rPr>
          <w:sz w:val="22"/>
          <w:szCs w:val="22"/>
        </w:rPr>
        <w:t>laže</w:t>
      </w:r>
      <w:r w:rsidRPr="006604E9">
        <w:rPr>
          <w:sz w:val="22"/>
          <w:szCs w:val="22"/>
        </w:rPr>
        <w:t xml:space="preserve"> se ovu dosudu prodanih nekretnina zabilježiti u zemljišnim knjigama Općinskog suda u Dubrovniku</w:t>
      </w:r>
      <w:r w:rsidR="002B2CFD">
        <w:rPr>
          <w:sz w:val="22"/>
          <w:szCs w:val="22"/>
        </w:rPr>
        <w:t>, zemljišnoknjižni odjel u Metkoviću</w:t>
      </w:r>
      <w:r w:rsidRPr="006604E9">
        <w:rPr>
          <w:sz w:val="22"/>
          <w:szCs w:val="22"/>
        </w:rPr>
        <w:t>.</w:t>
      </w:r>
    </w:p>
    <w:p w:rsidRDefault="00D1672D" w:rsidP="00D1672D" w:rsidR="00D1672D" w:rsidRPr="008E012A">
      <w:pPr>
        <w:pStyle w:val="Tijeloteksta"/>
        <w:ind w:hanging="720" w:left="720"/>
        <w:rPr>
          <w:sz w:val="16"/>
          <w:szCs w:val="16"/>
        </w:rPr>
      </w:pPr>
    </w:p>
    <w:p w:rsidRDefault="00D1672D" w:rsidP="00D1672D" w:rsidR="00D1672D" w:rsidRPr="006604E9">
      <w:pPr>
        <w:pStyle w:val="Tijeloteksta"/>
        <w:ind w:hanging="720" w:left="720"/>
        <w:rPr>
          <w:sz w:val="22"/>
          <w:szCs w:val="22"/>
        </w:rPr>
      </w:pPr>
      <w:r w:rsidRPr="006604E9">
        <w:rPr>
          <w:b/>
          <w:sz w:val="22"/>
          <w:szCs w:val="22"/>
        </w:rPr>
        <w:t>V</w:t>
      </w:r>
      <w:r w:rsidR="00FB3212">
        <w:rPr>
          <w:b/>
          <w:sz w:val="22"/>
          <w:szCs w:val="22"/>
        </w:rPr>
        <w:t>II</w:t>
      </w:r>
      <w:r>
        <w:rPr>
          <w:b/>
          <w:sz w:val="22"/>
          <w:szCs w:val="22"/>
        </w:rPr>
        <w:t>I</w:t>
      </w:r>
      <w:r w:rsidRPr="006604E9">
        <w:rPr>
          <w:b/>
          <w:sz w:val="22"/>
          <w:szCs w:val="22"/>
        </w:rPr>
        <w:t>.</w:t>
      </w:r>
      <w:r w:rsidRPr="006604E9">
        <w:rPr>
          <w:sz w:val="22"/>
          <w:szCs w:val="22"/>
        </w:rPr>
        <w:tab/>
        <w:t>Žalba protiv ovog rješenja ne zadržava provedbu rješenja.</w:t>
      </w:r>
    </w:p>
    <w:p w:rsidRDefault="00872A4C" w:rsidP="00872A4C" w:rsidR="00872A4C" w:rsidRPr="00E03763">
      <w:pPr>
        <w:pStyle w:val="Tijeloteksta"/>
        <w:rPr>
          <w:sz w:val="22"/>
          <w:szCs w:val="22"/>
        </w:rPr>
      </w:pPr>
    </w:p>
    <w:p w:rsidRDefault="00872A4C" w:rsidP="00872A4C" w:rsidR="00872A4C" w:rsidRPr="00E03763">
      <w:pPr>
        <w:pStyle w:val="Tijeloteksta"/>
        <w:ind w:hanging="720" w:left="720"/>
        <w:rPr>
          <w:sz w:val="22"/>
          <w:szCs w:val="22"/>
        </w:rPr>
      </w:pPr>
      <w:r w:rsidRPr="00E03763">
        <w:rPr>
          <w:sz w:val="22"/>
          <w:szCs w:val="22"/>
        </w:rPr>
        <w:t xml:space="preserve">  </w:t>
      </w:r>
    </w:p>
    <w:p w:rsidRDefault="00872A4C" w:rsidP="00872A4C" w:rsidR="00872A4C" w:rsidRPr="00E03763">
      <w:pPr>
        <w:pStyle w:val="Tijeloteksta"/>
        <w:jc w:val="center"/>
        <w:rPr>
          <w:b/>
          <w:sz w:val="22"/>
          <w:szCs w:val="22"/>
        </w:rPr>
      </w:pPr>
      <w:r w:rsidRPr="00E03763">
        <w:rPr>
          <w:b/>
          <w:sz w:val="22"/>
          <w:szCs w:val="22"/>
        </w:rPr>
        <w:t>Obrazloženje</w:t>
      </w:r>
    </w:p>
    <w:p w:rsidRDefault="00872A4C" w:rsidP="00872A4C" w:rsidR="00872A4C" w:rsidRPr="00E03763">
      <w:pPr>
        <w:pStyle w:val="Tijeloteksta"/>
        <w:jc w:val="center"/>
        <w:rPr>
          <w:b/>
          <w:sz w:val="22"/>
          <w:szCs w:val="22"/>
        </w:rPr>
      </w:pPr>
    </w:p>
    <w:p w:rsidRDefault="002B2CFD" w:rsidP="002B2CFD" w:rsidR="002B2CFD">
      <w:pPr>
        <w:pStyle w:val="Tijeloteksta"/>
        <w:ind w:firstLine="720"/>
        <w:rPr>
          <w:sz w:val="22"/>
          <w:szCs w:val="22"/>
        </w:rPr>
      </w:pPr>
      <w:r w:rsidRPr="002B2CFD">
        <w:rPr>
          <w:sz w:val="22"/>
          <w:szCs w:val="22"/>
        </w:rPr>
        <w:t>Rješenjem ovog suda posl.br. St-12/2012-19 od 31. svibnja 2012. godine otvoren je stečajni postupak nad stečajnim dužnikom.</w:t>
      </w:r>
    </w:p>
    <w:p w:rsidRDefault="002B2CFD" w:rsidP="002B2CFD" w:rsidR="002B2CFD" w:rsidRPr="002B2CFD">
      <w:pPr>
        <w:pStyle w:val="Tijeloteksta"/>
        <w:ind w:firstLine="720"/>
        <w:rPr>
          <w:sz w:val="16"/>
          <w:szCs w:val="16"/>
        </w:rPr>
      </w:pPr>
    </w:p>
    <w:p w:rsidRDefault="002B2CFD" w:rsidP="002B2CFD" w:rsidR="002B2CFD" w:rsidRPr="002B2CFD">
      <w:pPr>
        <w:pStyle w:val="Tijeloteksta"/>
        <w:ind w:firstLine="720"/>
        <w:rPr>
          <w:sz w:val="22"/>
          <w:szCs w:val="22"/>
        </w:rPr>
      </w:pPr>
      <w:r w:rsidRPr="002B2CFD">
        <w:rPr>
          <w:sz w:val="22"/>
          <w:szCs w:val="22"/>
        </w:rPr>
        <w:t>U stečajnoj masi nalazi se imovina sa svim pravima, pripadnostima i teretima, pobliže opisana u točki I. izreke ovog rješenja, zajedno sa teretima tj. pravom odvojenog namirenja (razlučnim pravom) u korist: H ABDUCO d.o.o., B2 KAPITAL d.o.o., kao pravni sljednik ERSTE &amp; STEIERMARKISCHE BANK d.d., REPUBLIKA HRVATSKA, HYPO ALPE-ADRIA-BANK d.d.</w:t>
      </w:r>
    </w:p>
    <w:p w:rsidRDefault="00DA00A1" w:rsidP="00DA00A1" w:rsidR="00DA00A1" w:rsidRPr="008E012A">
      <w:pPr>
        <w:pStyle w:val="Tijeloteksta"/>
        <w:rPr>
          <w:sz w:val="16"/>
          <w:szCs w:val="16"/>
        </w:rPr>
      </w:pPr>
      <w:r w:rsidRPr="006604E9">
        <w:rPr>
          <w:sz w:val="22"/>
          <w:szCs w:val="22"/>
        </w:rPr>
        <w:tab/>
      </w:r>
    </w:p>
    <w:p w:rsidRDefault="00DA00A1" w:rsidP="00847355" w:rsidR="00847355" w:rsidRPr="00847355">
      <w:pPr>
        <w:pStyle w:val="Tijeloteksta"/>
        <w:rPr>
          <w:sz w:val="22"/>
          <w:szCs w:val="22"/>
        </w:rPr>
      </w:pPr>
      <w:r w:rsidRPr="006604E9">
        <w:rPr>
          <w:sz w:val="22"/>
          <w:szCs w:val="22"/>
        </w:rPr>
        <w:tab/>
      </w:r>
      <w:r w:rsidR="00847355" w:rsidRPr="00847355">
        <w:rPr>
          <w:sz w:val="22"/>
          <w:szCs w:val="22"/>
        </w:rPr>
        <w:t>Rješenjem posl.br. St. 12/2012-121 od 18. siječnja 2016. godine odlučeno je o prodaji imovine u stečajnom postupku na usmenoj javnoj dražbi, a zaključkom posl.br. St.12/2012-134 od 11. ožujka 2016. godine utvrđena je početna vrijednost, te uvjeti prodaje i dostavljen je zahtjev Financijskoj agenciji za prodaju.</w:t>
      </w:r>
    </w:p>
    <w:p w:rsidRDefault="00B53A2B" w:rsidP="007301B3" w:rsidR="00B53A2B">
      <w:pPr>
        <w:pStyle w:val="Tijeloteksta"/>
        <w:rPr>
          <w:sz w:val="22"/>
          <w:szCs w:val="22"/>
        </w:rPr>
      </w:pPr>
    </w:p>
    <w:p w:rsidRDefault="00B53A2B" w:rsidP="00B53A2B" w:rsidR="00B53A2B" w:rsidRPr="00B53A2B">
      <w:pPr>
        <w:ind w:firstLine="709"/>
        <w:jc w:val="both"/>
        <w:rPr>
          <w:sz w:val="22"/>
          <w:szCs w:val="22"/>
        </w:rPr>
      </w:pPr>
      <w:r w:rsidRPr="00B53A2B">
        <w:rPr>
          <w:sz w:val="22"/>
          <w:szCs w:val="22"/>
        </w:rPr>
        <w:t xml:space="preserve">Prema izvješću Financijske agencije (list spisa 755-797) dražba je počela 5. siječnja 2017. godine u 12,00 sati i uplaćena je jamčevina po: 20350 j.d.o.o., Krvavac II, FORZITA d.o.o., Metković, Velimiru Žak, Zagreb, Zvonku Žak, Gornja Bistra, Anthoyu Ninčević, Zadar, B2 REAL ESTATE d.o.o., Zagreb, B2 KAPITAL d.o.o., Zagreb, Igoru Brletić, Rijeka, Višnji Mustapić, Metković, ADRIA NOVA d.o.o., Rijeka, Branimiru Peter, Rijeka, RILIA d.o.o., Gašpari, Vladimiru Popoviću, Vinež, Duškanki Bubić, Solin,  Zdravku Postrimovski, </w:t>
      </w:r>
      <w:r w:rsidRPr="00B53A2B">
        <w:rPr>
          <w:sz w:val="22"/>
          <w:szCs w:val="22"/>
        </w:rPr>
        <w:lastRenderedPageBreak/>
        <w:t xml:space="preserve">Opuzen. Na elektroničkoj javnoj dražbi zaključenoj 29. ožujka 2017. godine u 23:59:59 sati najviši iznos valjane ponude u iznosu od 2.630.001,00 kuna stavio je Velimi Žak iz Zagreba. </w:t>
      </w:r>
      <w:r>
        <w:rPr>
          <w:sz w:val="22"/>
          <w:szCs w:val="22"/>
        </w:rPr>
        <w:t>Prvi slijedeći ponuditelj, redom prema veličini ponuđene cijene, bio je Zvonko Žak iz Gornje Bistre s ponuđen</w:t>
      </w:r>
      <w:r w:rsidR="00F24B16">
        <w:rPr>
          <w:sz w:val="22"/>
          <w:szCs w:val="22"/>
        </w:rPr>
        <w:t>im iznosom od 2.600.001,00 kuna, a slijedeći B2 KAPITAL d.o.o., Zagreb, s ponuđenim iznosom od 1.000.001,00 kuna.</w:t>
      </w:r>
    </w:p>
    <w:p w:rsidRDefault="00DA00A1" w:rsidP="00DA00A1" w:rsidR="00DA00A1" w:rsidRPr="008E012A">
      <w:pPr>
        <w:ind w:firstLine="709"/>
        <w:jc w:val="both"/>
        <w:rPr>
          <w:sz w:val="16"/>
          <w:szCs w:val="16"/>
        </w:rPr>
      </w:pPr>
    </w:p>
    <w:p w:rsidRDefault="00EC6B38" w:rsidP="00EC6B38" w:rsidR="00CB48CA">
      <w:pPr>
        <w:ind w:firstLine="709"/>
        <w:jc w:val="both"/>
        <w:rPr>
          <w:sz w:val="22"/>
          <w:szCs w:val="22"/>
        </w:rPr>
      </w:pPr>
      <w:r w:rsidRPr="00EC6B38">
        <w:rPr>
          <w:sz w:val="22"/>
          <w:szCs w:val="22"/>
        </w:rPr>
        <w:t>Sukladno čl. 106. Ovršnog zakona (NN 112/12, 25/13, 93/14, dalje u tekstu: OZ), koji se u ovom postupku na temelju čl. 247. Stečajnog zakona (NN 71/15, dalje u tekstu SZ) na odgovarajući način primjenjuje, kupac je dužan položiti kupovninu u roku određenom u zaključku o prodaji. Prema čl. 10</w:t>
      </w:r>
      <w:r w:rsidR="000A0DD9">
        <w:rPr>
          <w:sz w:val="22"/>
          <w:szCs w:val="22"/>
        </w:rPr>
        <w:t>3</w:t>
      </w:r>
      <w:r w:rsidRPr="00EC6B38">
        <w:rPr>
          <w:sz w:val="22"/>
          <w:szCs w:val="22"/>
        </w:rPr>
        <w:t xml:space="preserve">. st. </w:t>
      </w:r>
      <w:r w:rsidR="000A0DD9">
        <w:rPr>
          <w:sz w:val="22"/>
          <w:szCs w:val="22"/>
        </w:rPr>
        <w:t>6</w:t>
      </w:r>
      <w:r w:rsidRPr="00EC6B38">
        <w:rPr>
          <w:sz w:val="22"/>
          <w:szCs w:val="22"/>
        </w:rPr>
        <w:t xml:space="preserve">. OZ ako kupac koji je stavio najpovoljniju ponudu ne položi kupovinu u cijelosti u </w:t>
      </w:r>
      <w:r>
        <w:rPr>
          <w:sz w:val="22"/>
          <w:szCs w:val="22"/>
        </w:rPr>
        <w:t>roku</w:t>
      </w:r>
      <w:r w:rsidR="00C14199">
        <w:rPr>
          <w:sz w:val="22"/>
          <w:szCs w:val="22"/>
        </w:rPr>
        <w:t xml:space="preserve"> koji im je određen</w:t>
      </w:r>
      <w:r>
        <w:rPr>
          <w:sz w:val="22"/>
          <w:szCs w:val="22"/>
        </w:rPr>
        <w:t>, sud</w:t>
      </w:r>
      <w:r w:rsidRPr="00EC6B38">
        <w:rPr>
          <w:sz w:val="22"/>
          <w:szCs w:val="22"/>
        </w:rPr>
        <w:t xml:space="preserve"> će rješenjem </w:t>
      </w:r>
      <w:r w:rsidR="00C14199">
        <w:rPr>
          <w:sz w:val="22"/>
          <w:szCs w:val="22"/>
        </w:rPr>
        <w:t xml:space="preserve">dosuditi imovinu </w:t>
      </w:r>
      <w:r w:rsidR="00FD2801">
        <w:rPr>
          <w:sz w:val="22"/>
          <w:szCs w:val="22"/>
        </w:rPr>
        <w:t>svakom slijedeć</w:t>
      </w:r>
      <w:r w:rsidR="00CB48CA">
        <w:rPr>
          <w:sz w:val="22"/>
          <w:szCs w:val="22"/>
        </w:rPr>
        <w:t>e</w:t>
      </w:r>
      <w:r w:rsidR="00FD2801">
        <w:rPr>
          <w:sz w:val="22"/>
          <w:szCs w:val="22"/>
        </w:rPr>
        <w:t>m kupcu koji je ispunio uvjete da mu se nekretnina dosudi,</w:t>
      </w:r>
      <w:r w:rsidR="00CB48CA">
        <w:rPr>
          <w:sz w:val="22"/>
          <w:szCs w:val="22"/>
        </w:rPr>
        <w:t xml:space="preserve"> redom prema veličini cijene koju su ponudili,</w:t>
      </w:r>
      <w:r w:rsidR="00FD2801">
        <w:rPr>
          <w:sz w:val="22"/>
          <w:szCs w:val="22"/>
        </w:rPr>
        <w:t xml:space="preserve"> a u </w:t>
      </w:r>
      <w:r w:rsidR="00CB48CA">
        <w:rPr>
          <w:sz w:val="22"/>
          <w:szCs w:val="22"/>
        </w:rPr>
        <w:t>is</w:t>
      </w:r>
      <w:r w:rsidR="00FD2801">
        <w:rPr>
          <w:sz w:val="22"/>
          <w:szCs w:val="22"/>
        </w:rPr>
        <w:t xml:space="preserve">tom rješenju će najprije oglasiti nevažećom dosudu kupcu koji je ponudio </w:t>
      </w:r>
      <w:r w:rsidR="00CB48CA">
        <w:rPr>
          <w:sz w:val="22"/>
          <w:szCs w:val="22"/>
        </w:rPr>
        <w:t>višu cijenu.</w:t>
      </w:r>
    </w:p>
    <w:p w:rsidRDefault="00F30A7C" w:rsidP="00EC6B38" w:rsidR="00F30A7C" w:rsidRPr="00F30A7C">
      <w:pPr>
        <w:ind w:firstLine="709"/>
        <w:jc w:val="both"/>
        <w:rPr>
          <w:sz w:val="16"/>
          <w:szCs w:val="16"/>
        </w:rPr>
      </w:pPr>
    </w:p>
    <w:p w:rsidRDefault="00EE1585" w:rsidP="00EC6B38" w:rsidR="00EE1585">
      <w:pPr>
        <w:ind w:firstLine="709"/>
        <w:jc w:val="both"/>
        <w:rPr>
          <w:sz w:val="22"/>
          <w:szCs w:val="22"/>
        </w:rPr>
      </w:pPr>
      <w:r>
        <w:rPr>
          <w:sz w:val="22"/>
          <w:szCs w:val="22"/>
        </w:rPr>
        <w:t>Rješenj</w:t>
      </w:r>
      <w:r w:rsidR="00F24B16">
        <w:rPr>
          <w:sz w:val="22"/>
          <w:szCs w:val="22"/>
        </w:rPr>
        <w:t>e ovog suda posl.br. St.12/2012-158</w:t>
      </w:r>
      <w:r>
        <w:rPr>
          <w:sz w:val="22"/>
          <w:szCs w:val="22"/>
        </w:rPr>
        <w:t xml:space="preserve"> od </w:t>
      </w:r>
      <w:r w:rsidR="00005A1B">
        <w:rPr>
          <w:sz w:val="22"/>
          <w:szCs w:val="22"/>
        </w:rPr>
        <w:t>7</w:t>
      </w:r>
      <w:r>
        <w:rPr>
          <w:sz w:val="22"/>
          <w:szCs w:val="22"/>
        </w:rPr>
        <w:t xml:space="preserve">. </w:t>
      </w:r>
      <w:r w:rsidR="00005A1B">
        <w:rPr>
          <w:sz w:val="22"/>
          <w:szCs w:val="22"/>
        </w:rPr>
        <w:t>lipnja</w:t>
      </w:r>
      <w:r>
        <w:rPr>
          <w:sz w:val="22"/>
          <w:szCs w:val="22"/>
        </w:rPr>
        <w:t xml:space="preserve"> 2017. godine kojim se imovina dosuđuje ponuditelju </w:t>
      </w:r>
      <w:r w:rsidR="00005A1B">
        <w:rPr>
          <w:sz w:val="22"/>
          <w:szCs w:val="22"/>
        </w:rPr>
        <w:t xml:space="preserve">Zvonku </w:t>
      </w:r>
      <w:r>
        <w:rPr>
          <w:sz w:val="22"/>
          <w:szCs w:val="22"/>
        </w:rPr>
        <w:t>Žaku objavljeno je na oglasnoj ploči suda</w:t>
      </w:r>
      <w:r w:rsidR="00CB49B1">
        <w:rPr>
          <w:sz w:val="22"/>
          <w:szCs w:val="22"/>
        </w:rPr>
        <w:t xml:space="preserve"> </w:t>
      </w:r>
      <w:r w:rsidR="00005A1B">
        <w:rPr>
          <w:sz w:val="22"/>
          <w:szCs w:val="22"/>
        </w:rPr>
        <w:t>9</w:t>
      </w:r>
      <w:r w:rsidR="00CB49B1">
        <w:rPr>
          <w:sz w:val="22"/>
          <w:szCs w:val="22"/>
        </w:rPr>
        <w:t xml:space="preserve">. </w:t>
      </w:r>
      <w:r w:rsidR="00005A1B">
        <w:rPr>
          <w:sz w:val="22"/>
          <w:szCs w:val="22"/>
        </w:rPr>
        <w:t>lipnja</w:t>
      </w:r>
      <w:r w:rsidR="00CB49B1">
        <w:rPr>
          <w:sz w:val="22"/>
          <w:szCs w:val="22"/>
        </w:rPr>
        <w:t xml:space="preserve"> 2017. godine.</w:t>
      </w:r>
      <w:r>
        <w:rPr>
          <w:sz w:val="22"/>
          <w:szCs w:val="22"/>
        </w:rPr>
        <w:t xml:space="preserve"> </w:t>
      </w:r>
    </w:p>
    <w:p w:rsidRDefault="00EE1585" w:rsidP="00EC6B38" w:rsidR="00EE1585" w:rsidRPr="00CB49B1">
      <w:pPr>
        <w:ind w:firstLine="709"/>
        <w:jc w:val="both"/>
        <w:rPr>
          <w:sz w:val="16"/>
          <w:szCs w:val="16"/>
        </w:rPr>
      </w:pPr>
    </w:p>
    <w:p w:rsidRDefault="00EC6B38" w:rsidP="00EC6B38" w:rsidR="00EC6B38">
      <w:pPr>
        <w:ind w:firstLine="709"/>
        <w:jc w:val="both"/>
        <w:rPr>
          <w:sz w:val="22"/>
          <w:szCs w:val="22"/>
        </w:rPr>
      </w:pPr>
      <w:r w:rsidRPr="00EC6B38">
        <w:rPr>
          <w:sz w:val="22"/>
          <w:szCs w:val="22"/>
        </w:rPr>
        <w:t>Prema čl. 103. st. 5. OZ smatra se da je rješenje dostavljeno istekom trećeg dana od dana isticanja na e oglasnoj ploči suda.</w:t>
      </w:r>
    </w:p>
    <w:p w:rsidRDefault="00CB49B1" w:rsidP="00EC6B38" w:rsidR="00CB49B1" w:rsidRPr="004355A3">
      <w:pPr>
        <w:ind w:firstLine="709"/>
        <w:jc w:val="both"/>
        <w:rPr>
          <w:sz w:val="16"/>
          <w:szCs w:val="16"/>
        </w:rPr>
      </w:pPr>
    </w:p>
    <w:p w:rsidRDefault="000927B0" w:rsidP="00EC6B38" w:rsidR="00CB49B1" w:rsidRPr="00EC6B38">
      <w:pPr>
        <w:ind w:firstLine="709"/>
        <w:jc w:val="both"/>
        <w:rPr>
          <w:sz w:val="22"/>
          <w:szCs w:val="22"/>
        </w:rPr>
      </w:pPr>
      <w:r>
        <w:rPr>
          <w:sz w:val="22"/>
          <w:szCs w:val="22"/>
        </w:rPr>
        <w:t xml:space="preserve">Financijska agencija je dostavila izvješće </w:t>
      </w:r>
      <w:r w:rsidRPr="003B5C0F">
        <w:rPr>
          <w:sz w:val="22"/>
          <w:szCs w:val="22"/>
        </w:rPr>
        <w:t>(list spisa 8</w:t>
      </w:r>
      <w:r w:rsidR="003B5C0F">
        <w:rPr>
          <w:sz w:val="22"/>
          <w:szCs w:val="22"/>
        </w:rPr>
        <w:t>29</w:t>
      </w:r>
      <w:r w:rsidRPr="003B5C0F">
        <w:rPr>
          <w:sz w:val="22"/>
          <w:szCs w:val="22"/>
        </w:rPr>
        <w:t>)</w:t>
      </w:r>
      <w:r>
        <w:rPr>
          <w:sz w:val="22"/>
          <w:szCs w:val="22"/>
        </w:rPr>
        <w:t xml:space="preserve"> da u</w:t>
      </w:r>
      <w:r w:rsidR="00CB49B1">
        <w:rPr>
          <w:sz w:val="22"/>
          <w:szCs w:val="22"/>
        </w:rPr>
        <w:t xml:space="preserve"> roku određenom za plaćanje kupovnine ponuditelj </w:t>
      </w:r>
      <w:r w:rsidR="00005A1B">
        <w:rPr>
          <w:sz w:val="22"/>
          <w:szCs w:val="22"/>
        </w:rPr>
        <w:t>Zvonko</w:t>
      </w:r>
      <w:r>
        <w:rPr>
          <w:sz w:val="22"/>
          <w:szCs w:val="22"/>
        </w:rPr>
        <w:t xml:space="preserve"> Žak nije uplatio kupovninu.</w:t>
      </w:r>
    </w:p>
    <w:p w:rsidRDefault="00F06E94" w:rsidP="00F06E94" w:rsidR="00F06E94" w:rsidRPr="004355A3">
      <w:pPr>
        <w:ind w:firstLine="709"/>
        <w:jc w:val="both"/>
        <w:rPr>
          <w:sz w:val="16"/>
          <w:szCs w:val="16"/>
        </w:rPr>
      </w:pPr>
    </w:p>
    <w:p w:rsidRDefault="00CC4183" w:rsidP="00F06E94" w:rsidR="004355A3">
      <w:pPr>
        <w:ind w:firstLine="709"/>
        <w:jc w:val="both"/>
        <w:rPr>
          <w:sz w:val="22"/>
          <w:szCs w:val="22"/>
        </w:rPr>
      </w:pPr>
      <w:r>
        <w:rPr>
          <w:sz w:val="22"/>
          <w:szCs w:val="22"/>
        </w:rPr>
        <w:t>Prema čl. 106. ako kupac u određenom roku ne položi kupovninu, sud će rješenjem oglasiti prodaju nevažećom</w:t>
      </w:r>
      <w:r w:rsidR="00A22422">
        <w:rPr>
          <w:sz w:val="22"/>
          <w:szCs w:val="22"/>
        </w:rPr>
        <w:t xml:space="preserve">, a iz položene jamčevine namirit će se troškovi nove prodaje i naknaditi razlika između ranije postignute kupovnine i nove kupovnine. Jamčevina iznosi 0,10 kuna, a nova kupovnina je za </w:t>
      </w:r>
      <w:r w:rsidR="003C5B09">
        <w:rPr>
          <w:sz w:val="22"/>
          <w:szCs w:val="22"/>
        </w:rPr>
        <w:t>1.600.</w:t>
      </w:r>
      <w:r w:rsidR="004355A3">
        <w:rPr>
          <w:sz w:val="22"/>
          <w:szCs w:val="22"/>
        </w:rPr>
        <w:t>000,00 kuna niža</w:t>
      </w:r>
      <w:r w:rsidR="003C5B09">
        <w:rPr>
          <w:sz w:val="22"/>
          <w:szCs w:val="22"/>
        </w:rPr>
        <w:t xml:space="preserve"> od prethodne</w:t>
      </w:r>
      <w:r w:rsidR="004355A3">
        <w:rPr>
          <w:sz w:val="22"/>
          <w:szCs w:val="22"/>
        </w:rPr>
        <w:t>, pa će se uplaćena jamčevina iskoristiti za pokrivanje razlika u ponuđenoj (ostvarenoj) cijeni.</w:t>
      </w:r>
    </w:p>
    <w:p w:rsidRDefault="004738EE" w:rsidP="00872A4C" w:rsidR="004738EE" w:rsidRPr="004355A3">
      <w:pPr>
        <w:ind w:firstLine="709"/>
        <w:jc w:val="both"/>
        <w:rPr>
          <w:sz w:val="16"/>
          <w:szCs w:val="16"/>
        </w:rPr>
      </w:pPr>
    </w:p>
    <w:p w:rsidRDefault="00872A4C" w:rsidP="00872A4C" w:rsidR="00872A4C" w:rsidRPr="00E03763">
      <w:pPr>
        <w:pStyle w:val="Tijeloteksta"/>
        <w:ind w:firstLine="709"/>
        <w:rPr>
          <w:sz w:val="22"/>
          <w:szCs w:val="22"/>
        </w:rPr>
      </w:pPr>
      <w:r w:rsidRPr="00E03763">
        <w:rPr>
          <w:sz w:val="22"/>
          <w:szCs w:val="22"/>
        </w:rPr>
        <w:t xml:space="preserve">U smislu čl.101. OZ, nakon pravomoćnosti rješenja o dosudi nekretnine i pošto kupac položi kupovinu, sud će donijeti zaključak o predaji nekretnine kupcu. </w:t>
      </w:r>
    </w:p>
    <w:p w:rsidRDefault="00872A4C" w:rsidP="00872A4C" w:rsidR="00872A4C" w:rsidRPr="004355A3">
      <w:pPr>
        <w:jc w:val="both"/>
        <w:rPr>
          <w:sz w:val="16"/>
          <w:szCs w:val="16"/>
        </w:rPr>
      </w:pPr>
      <w:r w:rsidRPr="004355A3">
        <w:rPr>
          <w:sz w:val="16"/>
          <w:szCs w:val="16"/>
        </w:rPr>
        <w:t xml:space="preserve"> </w:t>
      </w:r>
    </w:p>
    <w:p w:rsidRDefault="00872A4C" w:rsidP="00872A4C" w:rsidR="00872A4C" w:rsidRPr="00E03763">
      <w:pPr>
        <w:ind w:firstLine="709"/>
        <w:jc w:val="both"/>
        <w:rPr>
          <w:sz w:val="22"/>
          <w:szCs w:val="22"/>
        </w:rPr>
      </w:pPr>
      <w:r w:rsidRPr="00E03763">
        <w:rPr>
          <w:sz w:val="22"/>
          <w:szCs w:val="22"/>
        </w:rPr>
        <w:t xml:space="preserve">U smislu čl. </w:t>
      </w:r>
      <w:smartTag w:element="metricconverter" w:uri="urn:schemas-microsoft-com:office:smarttags">
        <w:smartTagPr>
          <w:attr w:val="89. st" w:name="ProductID"/>
        </w:smartTagPr>
        <w:r w:rsidRPr="00E03763">
          <w:rPr>
            <w:sz w:val="22"/>
            <w:szCs w:val="22"/>
          </w:rPr>
          <w:t>89. st</w:t>
        </w:r>
      </w:smartTag>
      <w:r w:rsidRPr="00E03763">
        <w:rPr>
          <w:sz w:val="22"/>
          <w:szCs w:val="22"/>
        </w:rPr>
        <w:t>. 1. Zakona o zemljišnim knjigama (NN 91/96), sud koji donese odluku o tome tko je kupac (rješenje o dosudi) naredit će po službenoj dužnosti da se dosuda prodane nekretnine zabilježi u zemljišnoj knjizi.</w:t>
      </w:r>
    </w:p>
    <w:p w:rsidRDefault="00872A4C" w:rsidP="00872A4C" w:rsidR="00872A4C" w:rsidRPr="004355A3">
      <w:pPr>
        <w:ind w:firstLine="709"/>
        <w:jc w:val="both"/>
        <w:rPr>
          <w:sz w:val="16"/>
          <w:szCs w:val="16"/>
        </w:rPr>
      </w:pPr>
    </w:p>
    <w:p w:rsidRDefault="00872A4C" w:rsidP="00872A4C" w:rsidR="00872A4C" w:rsidRPr="00E03763">
      <w:pPr>
        <w:ind w:firstLine="709"/>
        <w:jc w:val="both"/>
        <w:rPr>
          <w:sz w:val="22"/>
          <w:szCs w:val="22"/>
        </w:rPr>
      </w:pPr>
      <w:r w:rsidRPr="00E03763">
        <w:rPr>
          <w:sz w:val="22"/>
          <w:szCs w:val="22"/>
        </w:rPr>
        <w:t xml:space="preserve">Sukladno  čl. </w:t>
      </w:r>
      <w:smartTag w:element="metricconverter" w:uri="urn:schemas-microsoft-com:office:smarttags">
        <w:smartTagPr>
          <w:attr w:val="11. st" w:name="ProductID"/>
        </w:smartTagPr>
        <w:r w:rsidRPr="00E03763">
          <w:rPr>
            <w:sz w:val="22"/>
            <w:szCs w:val="22"/>
          </w:rPr>
          <w:t>11. st</w:t>
        </w:r>
      </w:smartTag>
      <w:r w:rsidRPr="00E03763">
        <w:rPr>
          <w:sz w:val="22"/>
          <w:szCs w:val="22"/>
        </w:rPr>
        <w:t xml:space="preserve">. </w:t>
      </w:r>
      <w:smartTag w:element="metricconverter" w:uri="urn:schemas-microsoft-com:office:smarttags">
        <w:smartTagPr>
          <w:attr w:val="4. OZ" w:name="ProductID"/>
        </w:smartTagPr>
        <w:r w:rsidRPr="00E03763">
          <w:rPr>
            <w:sz w:val="22"/>
            <w:szCs w:val="22"/>
          </w:rPr>
          <w:t>4. OZ</w:t>
        </w:r>
      </w:smartTag>
      <w:r w:rsidRPr="00E03763">
        <w:rPr>
          <w:sz w:val="22"/>
          <w:szCs w:val="22"/>
        </w:rPr>
        <w:t>, žalba ne odgađa provedbu rješenja, ako Ovršnim zakonom nije drugačije određeno. Odredbama Ovršnog zakona nije određeno da žalba protiv rješenja o dosudi nekretnine zadržava provedbu rješenja.</w:t>
      </w:r>
    </w:p>
    <w:p w:rsidRDefault="00872A4C" w:rsidP="00872A4C" w:rsidR="00872A4C" w:rsidRPr="004B492E">
      <w:pPr>
        <w:ind w:firstLine="709"/>
        <w:jc w:val="both"/>
        <w:rPr>
          <w:sz w:val="16"/>
          <w:szCs w:val="16"/>
        </w:rPr>
      </w:pPr>
    </w:p>
    <w:p w:rsidRDefault="00872A4C" w:rsidP="00872A4C" w:rsidR="00872A4C" w:rsidRPr="00E03763">
      <w:pPr>
        <w:ind w:firstLine="709"/>
        <w:jc w:val="both"/>
        <w:rPr>
          <w:sz w:val="22"/>
          <w:szCs w:val="22"/>
        </w:rPr>
      </w:pPr>
      <w:r w:rsidRPr="00E03763">
        <w:rPr>
          <w:sz w:val="22"/>
          <w:szCs w:val="22"/>
        </w:rPr>
        <w:t>Zbog navedenog, na temelju spomenutih propisa odlučeno je kao u izreci.</w:t>
      </w:r>
    </w:p>
    <w:p w:rsidRDefault="00872A4C" w:rsidP="00872A4C" w:rsidR="00872A4C" w:rsidRPr="00E03763">
      <w:pPr>
        <w:jc w:val="both"/>
        <w:rPr>
          <w:sz w:val="22"/>
          <w:szCs w:val="22"/>
        </w:rPr>
      </w:pPr>
    </w:p>
    <w:p w:rsidRDefault="00872A4C" w:rsidP="00872A4C" w:rsidR="00872A4C" w:rsidRPr="00E03763">
      <w:pPr>
        <w:jc w:val="center"/>
        <w:rPr>
          <w:b/>
          <w:sz w:val="22"/>
          <w:szCs w:val="22"/>
        </w:rPr>
      </w:pPr>
      <w:r w:rsidRPr="00E03763">
        <w:rPr>
          <w:b/>
          <w:sz w:val="22"/>
          <w:szCs w:val="22"/>
        </w:rPr>
        <w:t xml:space="preserve">U Dubrovniku, </w:t>
      </w:r>
      <w:r w:rsidR="00C87ACE">
        <w:rPr>
          <w:b/>
          <w:sz w:val="22"/>
          <w:szCs w:val="22"/>
        </w:rPr>
        <w:t>26</w:t>
      </w:r>
      <w:r w:rsidR="00F77956">
        <w:rPr>
          <w:b/>
          <w:sz w:val="22"/>
          <w:szCs w:val="22"/>
        </w:rPr>
        <w:t xml:space="preserve">. </w:t>
      </w:r>
      <w:r w:rsidR="003C5B09">
        <w:rPr>
          <w:b/>
          <w:sz w:val="22"/>
          <w:szCs w:val="22"/>
        </w:rPr>
        <w:t>srpnja</w:t>
      </w:r>
      <w:r w:rsidR="00F77956">
        <w:rPr>
          <w:b/>
          <w:sz w:val="22"/>
          <w:szCs w:val="22"/>
        </w:rPr>
        <w:t xml:space="preserve"> </w:t>
      </w:r>
      <w:r w:rsidRPr="00E03763">
        <w:rPr>
          <w:b/>
          <w:sz w:val="22"/>
          <w:szCs w:val="22"/>
        </w:rPr>
        <w:t>201</w:t>
      </w:r>
      <w:r w:rsidR="004B492E">
        <w:rPr>
          <w:b/>
          <w:sz w:val="22"/>
          <w:szCs w:val="22"/>
        </w:rPr>
        <w:t>7</w:t>
      </w:r>
      <w:r w:rsidRPr="00E03763">
        <w:rPr>
          <w:b/>
          <w:sz w:val="22"/>
          <w:szCs w:val="22"/>
        </w:rPr>
        <w:t>. godine</w:t>
      </w:r>
    </w:p>
    <w:p w:rsidRDefault="00872A4C" w:rsidP="00C17513" w:rsidR="00872A4C">
      <w:pPr>
        <w:ind w:firstLine="720"/>
        <w:jc w:val="both"/>
        <w:rPr>
          <w:sz w:val="22"/>
          <w:szCs w:val="22"/>
        </w:rPr>
      </w:pPr>
    </w:p>
    <w:p w:rsidRDefault="0092184E" w:rsidR="0092184E" w:rsidRPr="006604E9">
      <w:pPr>
        <w:jc w:val="both"/>
        <w:rPr>
          <w:b/>
          <w:sz w:val="22"/>
          <w:szCs w:val="22"/>
        </w:rPr>
      </w:pP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t>Stečajni sudac:</w:t>
      </w:r>
    </w:p>
    <w:p w:rsidRDefault="0092184E" w:rsidR="0092184E" w:rsidRPr="002E622B">
      <w:pPr>
        <w:jc w:val="both"/>
        <w:rPr>
          <w:b/>
          <w:sz w:val="16"/>
          <w:szCs w:val="16"/>
        </w:rPr>
      </w:pPr>
    </w:p>
    <w:p w:rsidRDefault="0092184E" w:rsidR="0092184E" w:rsidRPr="006604E9">
      <w:pPr>
        <w:jc w:val="both"/>
        <w:rPr>
          <w:b/>
          <w:sz w:val="22"/>
          <w:szCs w:val="22"/>
        </w:rPr>
      </w:pP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t>Srđan Gavrani</w:t>
      </w:r>
      <w:r w:rsidR="00390D6F">
        <w:rPr>
          <w:b/>
          <w:sz w:val="22"/>
          <w:szCs w:val="22"/>
        </w:rPr>
        <w:t>ć</w:t>
      </w:r>
    </w:p>
    <w:p w:rsidRDefault="0092184E" w:rsidR="0092184E">
      <w:pPr>
        <w:jc w:val="both"/>
        <w:rPr>
          <w:b/>
          <w:sz w:val="22"/>
          <w:szCs w:val="22"/>
        </w:rPr>
      </w:pPr>
    </w:p>
    <w:p w:rsidRDefault="0092184E" w:rsidR="0092184E">
      <w:pPr>
        <w:jc w:val="both"/>
        <w:rPr>
          <w:b/>
          <w:sz w:val="22"/>
          <w:szCs w:val="22"/>
        </w:rPr>
      </w:pPr>
    </w:p>
    <w:p w:rsidRDefault="0092184E" w:rsidR="0092184E" w:rsidRPr="006604E9">
      <w:pPr>
        <w:jc w:val="both"/>
        <w:rPr>
          <w:b/>
          <w:sz w:val="22"/>
          <w:szCs w:val="22"/>
        </w:rPr>
      </w:pPr>
    </w:p>
    <w:p w:rsidRDefault="0092184E" w:rsidR="0092184E" w:rsidRPr="006604E9">
      <w:pPr>
        <w:jc w:val="both"/>
        <w:rPr>
          <w:b/>
          <w:sz w:val="22"/>
          <w:szCs w:val="22"/>
        </w:rPr>
      </w:pPr>
      <w:r w:rsidRPr="006604E9">
        <w:rPr>
          <w:b/>
          <w:sz w:val="22"/>
          <w:szCs w:val="22"/>
        </w:rPr>
        <w:t>POUKA O PRAVNOM LIJEKU</w:t>
      </w:r>
    </w:p>
    <w:p w:rsidRDefault="00E30180" w:rsidP="00E30180" w:rsidR="00E30180" w:rsidRPr="00E30180">
      <w:pPr>
        <w:jc w:val="both"/>
        <w:rPr>
          <w:sz w:val="22"/>
          <w:szCs w:val="22"/>
        </w:rPr>
      </w:pPr>
      <w:r w:rsidRPr="00E30180">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103. Ovršnog zakona istekom trećeg dana od dana objave na e-Oglasnoj ploči. Žalba ne odgađa provedbu rješenja (čl. </w:t>
      </w:r>
      <w:smartTag w:element="metricconverter" w:uri="urn:schemas-microsoft-com:office:smarttags">
        <w:smartTagPr>
          <w:attr w:val="4. OZ" w:name="ProductID"/>
        </w:smartTagPr>
        <w:r w:rsidRPr="00E30180">
          <w:rPr>
            <w:sz w:val="22"/>
            <w:szCs w:val="22"/>
          </w:rPr>
          <w:t>11. st</w:t>
        </w:r>
      </w:smartTag>
      <w:r w:rsidRPr="00E30180">
        <w:rPr>
          <w:sz w:val="22"/>
          <w:szCs w:val="22"/>
        </w:rPr>
        <w:t xml:space="preserve">. </w:t>
      </w:r>
      <w:smartTag w:element="metricconverter" w:uri="urn:schemas-microsoft-com:office:smarttags">
        <w:smartTagPr>
          <w:attr w:val="4. OZ" w:name="ProductID"/>
        </w:smartTagPr>
        <w:r w:rsidRPr="00E30180">
          <w:rPr>
            <w:sz w:val="22"/>
            <w:szCs w:val="22"/>
          </w:rPr>
          <w:t>4. OZ</w:t>
        </w:r>
      </w:smartTag>
      <w:r w:rsidRPr="00E30180">
        <w:rPr>
          <w:sz w:val="22"/>
          <w:szCs w:val="22"/>
        </w:rPr>
        <w:t>).</w:t>
      </w:r>
    </w:p>
    <w:p w:rsidRDefault="0092184E" w:rsidR="0092184E">
      <w:pPr>
        <w:jc w:val="both"/>
        <w:rPr>
          <w:sz w:val="16"/>
          <w:szCs w:val="16"/>
        </w:rPr>
      </w:pPr>
    </w:p>
    <w:p w:rsidRDefault="0092184E" w:rsidR="0092184E" w:rsidRPr="002E622B">
      <w:pPr>
        <w:jc w:val="both"/>
        <w:rPr>
          <w:sz w:val="16"/>
          <w:szCs w:val="16"/>
        </w:rPr>
      </w:pPr>
    </w:p>
    <w:p w:rsidRDefault="00E30180" w:rsidR="00E30180">
      <w:pPr>
        <w:jc w:val="both"/>
        <w:rPr>
          <w:b/>
          <w:sz w:val="22"/>
          <w:szCs w:val="22"/>
        </w:rPr>
      </w:pPr>
    </w:p>
    <w:p w:rsidRDefault="0092184E" w:rsidR="0092184E" w:rsidRPr="00920D17">
      <w:pPr>
        <w:jc w:val="both"/>
        <w:rPr>
          <w:b/>
          <w:sz w:val="22"/>
          <w:szCs w:val="22"/>
        </w:rPr>
      </w:pPr>
      <w:r w:rsidRPr="00920D17">
        <w:rPr>
          <w:b/>
          <w:sz w:val="22"/>
          <w:szCs w:val="22"/>
        </w:rPr>
        <w:lastRenderedPageBreak/>
        <w:t xml:space="preserve">DN-a </w:t>
      </w:r>
      <w:r w:rsidRPr="00920D17">
        <w:rPr>
          <w:sz w:val="22"/>
          <w:szCs w:val="22"/>
        </w:rPr>
        <w:t>(</w:t>
      </w:r>
      <w:r w:rsidR="00C87ACE">
        <w:rPr>
          <w:sz w:val="22"/>
          <w:szCs w:val="22"/>
        </w:rPr>
        <w:t>26</w:t>
      </w:r>
      <w:r w:rsidR="00F77956">
        <w:rPr>
          <w:sz w:val="22"/>
          <w:szCs w:val="22"/>
        </w:rPr>
        <w:t>.0</w:t>
      </w:r>
      <w:r w:rsidR="003C5B09">
        <w:rPr>
          <w:sz w:val="22"/>
          <w:szCs w:val="22"/>
        </w:rPr>
        <w:t>7</w:t>
      </w:r>
      <w:r w:rsidRPr="00920D17">
        <w:rPr>
          <w:sz w:val="22"/>
          <w:szCs w:val="22"/>
        </w:rPr>
        <w:t>.201</w:t>
      </w:r>
      <w:r w:rsidR="004B492E">
        <w:rPr>
          <w:sz w:val="22"/>
          <w:szCs w:val="22"/>
        </w:rPr>
        <w:t>7</w:t>
      </w:r>
      <w:r w:rsidRPr="00920D17">
        <w:rPr>
          <w:sz w:val="22"/>
          <w:szCs w:val="22"/>
        </w:rPr>
        <w:t>.g.)</w:t>
      </w:r>
      <w:r w:rsidRPr="00920D17">
        <w:rPr>
          <w:b/>
          <w:sz w:val="22"/>
          <w:szCs w:val="22"/>
        </w:rPr>
        <w:t>:</w:t>
      </w:r>
    </w:p>
    <w:p w:rsidRDefault="00F321DF" w:rsidP="00F321DF" w:rsidR="00F321DF" w:rsidRPr="00F321DF">
      <w:pPr>
        <w:numPr>
          <w:ilvl w:val="0"/>
          <w:numId w:val="1"/>
        </w:numPr>
        <w:jc w:val="both"/>
        <w:rPr>
          <w:sz w:val="22"/>
          <w:szCs w:val="22"/>
        </w:rPr>
      </w:pPr>
      <w:r w:rsidRPr="00F321DF">
        <w:rPr>
          <w:sz w:val="22"/>
          <w:szCs w:val="22"/>
        </w:rPr>
        <w:t>stečajnom upravitelju, putem e oglasne ploče,</w:t>
      </w:r>
    </w:p>
    <w:p w:rsidRDefault="00493F36" w:rsidP="00493F36" w:rsidR="00493F36" w:rsidRPr="00493F36">
      <w:pPr>
        <w:numPr>
          <w:ilvl w:val="0"/>
          <w:numId w:val="1"/>
        </w:numPr>
        <w:jc w:val="both"/>
        <w:rPr>
          <w:sz w:val="22"/>
          <w:szCs w:val="22"/>
        </w:rPr>
      </w:pPr>
      <w:r w:rsidRPr="00493F36">
        <w:rPr>
          <w:sz w:val="22"/>
          <w:szCs w:val="22"/>
        </w:rPr>
        <w:t xml:space="preserve">Velimir Žak, Zagreb, </w:t>
      </w:r>
      <w:r w:rsidR="007D79C9">
        <w:rPr>
          <w:sz w:val="22"/>
          <w:szCs w:val="22"/>
        </w:rPr>
        <w:t xml:space="preserve">poštom i </w:t>
      </w:r>
      <w:r w:rsidRPr="00493F36">
        <w:rPr>
          <w:sz w:val="22"/>
          <w:szCs w:val="22"/>
        </w:rPr>
        <w:t>putem e oglasne ploče,</w:t>
      </w:r>
    </w:p>
    <w:p w:rsidRDefault="007D79C9" w:rsidP="007D79C9" w:rsidR="007D79C9" w:rsidRPr="00F321DF">
      <w:pPr>
        <w:numPr>
          <w:ilvl w:val="0"/>
          <w:numId w:val="1"/>
        </w:numPr>
        <w:jc w:val="both"/>
        <w:rPr>
          <w:sz w:val="22"/>
          <w:szCs w:val="22"/>
        </w:rPr>
      </w:pPr>
      <w:r w:rsidRPr="00F321DF">
        <w:rPr>
          <w:sz w:val="22"/>
          <w:szCs w:val="22"/>
        </w:rPr>
        <w:t xml:space="preserve">B2 KAPITAL d.o.o., Zagreb, </w:t>
      </w:r>
      <w:r>
        <w:rPr>
          <w:sz w:val="22"/>
          <w:szCs w:val="22"/>
        </w:rPr>
        <w:t xml:space="preserve">poštom i </w:t>
      </w:r>
      <w:r w:rsidRPr="00F321DF">
        <w:rPr>
          <w:sz w:val="22"/>
          <w:szCs w:val="22"/>
        </w:rPr>
        <w:t>putem e oglasne ploče,</w:t>
      </w:r>
    </w:p>
    <w:p w:rsidRDefault="00493F36" w:rsidP="00493F36" w:rsidR="00493F36" w:rsidRPr="00F321DF">
      <w:pPr>
        <w:numPr>
          <w:ilvl w:val="0"/>
          <w:numId w:val="1"/>
        </w:numPr>
        <w:jc w:val="both"/>
        <w:rPr>
          <w:sz w:val="22"/>
          <w:szCs w:val="22"/>
        </w:rPr>
      </w:pPr>
      <w:r w:rsidRPr="00F321DF">
        <w:rPr>
          <w:sz w:val="22"/>
          <w:szCs w:val="22"/>
        </w:rPr>
        <w:t>ADRIA NOVA d.o.o., Rijeka, putem e oglasne ploče,</w:t>
      </w:r>
    </w:p>
    <w:p w:rsidRDefault="009B3A3D" w:rsidP="009B3A3D" w:rsidR="009B3A3D" w:rsidRPr="00F321DF">
      <w:pPr>
        <w:numPr>
          <w:ilvl w:val="0"/>
          <w:numId w:val="1"/>
        </w:numPr>
        <w:jc w:val="both"/>
        <w:rPr>
          <w:sz w:val="22"/>
          <w:szCs w:val="22"/>
        </w:rPr>
      </w:pPr>
      <w:r w:rsidRPr="00F321DF">
        <w:rPr>
          <w:sz w:val="22"/>
          <w:szCs w:val="22"/>
        </w:rPr>
        <w:t>Zdravko Postrimovski, Opuzen, putem e oglasne ploče,</w:t>
      </w:r>
    </w:p>
    <w:p w:rsidRDefault="009B3A3D" w:rsidP="009B3A3D" w:rsidR="009B3A3D" w:rsidRPr="00F321DF">
      <w:pPr>
        <w:numPr>
          <w:ilvl w:val="0"/>
          <w:numId w:val="1"/>
        </w:numPr>
        <w:jc w:val="both"/>
        <w:rPr>
          <w:sz w:val="22"/>
          <w:szCs w:val="22"/>
        </w:rPr>
      </w:pPr>
      <w:r>
        <w:rPr>
          <w:sz w:val="22"/>
          <w:szCs w:val="22"/>
        </w:rPr>
        <w:t>Duš</w:t>
      </w:r>
      <w:r w:rsidRPr="00F321DF">
        <w:rPr>
          <w:sz w:val="22"/>
          <w:szCs w:val="22"/>
        </w:rPr>
        <w:t>anka Bubić, Solin, putem e oglasne ploče,</w:t>
      </w:r>
    </w:p>
    <w:p w:rsidRDefault="009B3A3D" w:rsidP="009B3A3D" w:rsidR="009B3A3D" w:rsidRPr="00F321DF">
      <w:pPr>
        <w:numPr>
          <w:ilvl w:val="0"/>
          <w:numId w:val="1"/>
        </w:numPr>
        <w:jc w:val="both"/>
        <w:rPr>
          <w:sz w:val="22"/>
          <w:szCs w:val="22"/>
        </w:rPr>
      </w:pPr>
      <w:r w:rsidRPr="00F321DF">
        <w:rPr>
          <w:sz w:val="22"/>
          <w:szCs w:val="22"/>
        </w:rPr>
        <w:t>Igor Brletić, Rijeka, putem e oglasne ploče,</w:t>
      </w:r>
    </w:p>
    <w:p w:rsidRDefault="009B3A3D" w:rsidP="009B3A3D" w:rsidR="009B3A3D" w:rsidRPr="00F321DF">
      <w:pPr>
        <w:numPr>
          <w:ilvl w:val="0"/>
          <w:numId w:val="1"/>
        </w:numPr>
        <w:jc w:val="both"/>
        <w:rPr>
          <w:sz w:val="22"/>
          <w:szCs w:val="22"/>
        </w:rPr>
      </w:pPr>
      <w:r w:rsidRPr="00F321DF">
        <w:rPr>
          <w:sz w:val="22"/>
          <w:szCs w:val="22"/>
        </w:rPr>
        <w:t>RILIA d.o.o., Gašpari, putem e oglasne ploče,</w:t>
      </w:r>
    </w:p>
    <w:p w:rsidRDefault="0031137F" w:rsidP="0031137F" w:rsidR="0031137F" w:rsidRPr="00F321DF">
      <w:pPr>
        <w:numPr>
          <w:ilvl w:val="0"/>
          <w:numId w:val="1"/>
        </w:numPr>
        <w:jc w:val="both"/>
        <w:rPr>
          <w:sz w:val="22"/>
          <w:szCs w:val="22"/>
        </w:rPr>
      </w:pPr>
      <w:r w:rsidRPr="00F321DF">
        <w:rPr>
          <w:sz w:val="22"/>
          <w:szCs w:val="22"/>
        </w:rPr>
        <w:t>Višnja Mustapić, Metković, putem e oglasne ploče,</w:t>
      </w:r>
    </w:p>
    <w:p w:rsidRDefault="0031137F" w:rsidP="0031137F" w:rsidR="0031137F" w:rsidRPr="00F321DF">
      <w:pPr>
        <w:numPr>
          <w:ilvl w:val="0"/>
          <w:numId w:val="1"/>
        </w:numPr>
        <w:jc w:val="both"/>
        <w:rPr>
          <w:sz w:val="22"/>
          <w:szCs w:val="22"/>
        </w:rPr>
      </w:pPr>
      <w:r w:rsidRPr="00F321DF">
        <w:rPr>
          <w:sz w:val="22"/>
          <w:szCs w:val="22"/>
        </w:rPr>
        <w:t>Anthoy Ninčević, Zadar, putem e oglasne ploče,</w:t>
      </w:r>
    </w:p>
    <w:p w:rsidRDefault="0031137F" w:rsidP="0031137F" w:rsidR="0031137F" w:rsidRPr="00F321DF">
      <w:pPr>
        <w:numPr>
          <w:ilvl w:val="0"/>
          <w:numId w:val="1"/>
        </w:numPr>
        <w:jc w:val="both"/>
        <w:rPr>
          <w:sz w:val="22"/>
          <w:szCs w:val="22"/>
        </w:rPr>
      </w:pPr>
      <w:r w:rsidRPr="00F321DF">
        <w:rPr>
          <w:sz w:val="22"/>
          <w:szCs w:val="22"/>
        </w:rPr>
        <w:t>Branimir Peter, Rijeka, putem e oglasne ploče,</w:t>
      </w:r>
    </w:p>
    <w:p w:rsidRDefault="0031137F" w:rsidP="0031137F" w:rsidR="0031137F" w:rsidRPr="00F321DF">
      <w:pPr>
        <w:numPr>
          <w:ilvl w:val="0"/>
          <w:numId w:val="1"/>
        </w:numPr>
        <w:jc w:val="both"/>
        <w:rPr>
          <w:sz w:val="22"/>
          <w:szCs w:val="22"/>
        </w:rPr>
      </w:pPr>
      <w:r w:rsidRPr="00F321DF">
        <w:rPr>
          <w:sz w:val="22"/>
          <w:szCs w:val="22"/>
        </w:rPr>
        <w:t>Vladimiru Popović, Vinež, putem e oglasne ploče,</w:t>
      </w:r>
    </w:p>
    <w:p w:rsidRDefault="0031137F" w:rsidP="0031137F" w:rsidR="0031137F" w:rsidRPr="0031137F">
      <w:pPr>
        <w:pStyle w:val="Odlomakpopisa"/>
        <w:numPr>
          <w:ilvl w:val="0"/>
          <w:numId w:val="1"/>
        </w:numPr>
        <w:rPr>
          <w:sz w:val="22"/>
          <w:szCs w:val="22"/>
        </w:rPr>
      </w:pPr>
      <w:r w:rsidRPr="0031137F">
        <w:rPr>
          <w:sz w:val="22"/>
          <w:szCs w:val="22"/>
        </w:rPr>
        <w:t>FORZITA d.o.o., Metković, putem e oglasne ploče,</w:t>
      </w:r>
    </w:p>
    <w:p w:rsidRDefault="0031137F" w:rsidP="0031137F" w:rsidR="0031137F" w:rsidRPr="00F321DF">
      <w:pPr>
        <w:numPr>
          <w:ilvl w:val="0"/>
          <w:numId w:val="1"/>
        </w:numPr>
        <w:jc w:val="both"/>
        <w:rPr>
          <w:sz w:val="22"/>
          <w:szCs w:val="22"/>
        </w:rPr>
      </w:pPr>
      <w:r w:rsidRPr="00F321DF">
        <w:rPr>
          <w:sz w:val="22"/>
          <w:szCs w:val="22"/>
        </w:rPr>
        <w:t>B2 REAL ESTATE d.o.o., Zagreb, putem e oglasne ploče,</w:t>
      </w:r>
    </w:p>
    <w:p w:rsidRDefault="00F321DF" w:rsidP="00F321DF" w:rsidR="00F321DF" w:rsidRPr="00F321DF">
      <w:pPr>
        <w:numPr>
          <w:ilvl w:val="0"/>
          <w:numId w:val="1"/>
        </w:numPr>
        <w:jc w:val="both"/>
        <w:rPr>
          <w:sz w:val="22"/>
          <w:szCs w:val="22"/>
        </w:rPr>
      </w:pPr>
      <w:r w:rsidRPr="00F321DF">
        <w:rPr>
          <w:sz w:val="22"/>
          <w:szCs w:val="22"/>
        </w:rPr>
        <w:t>Općinski sud u Dubrovniku, zemljišnoknjižni odjel Metković,</w:t>
      </w:r>
    </w:p>
    <w:p w:rsidRDefault="00F321DF" w:rsidP="00F321DF" w:rsidR="00F321DF" w:rsidRPr="00F321DF">
      <w:pPr>
        <w:numPr>
          <w:ilvl w:val="0"/>
          <w:numId w:val="1"/>
        </w:numPr>
        <w:jc w:val="both"/>
        <w:rPr>
          <w:sz w:val="22"/>
          <w:szCs w:val="22"/>
        </w:rPr>
      </w:pPr>
      <w:r w:rsidRPr="00F321DF">
        <w:rPr>
          <w:sz w:val="22"/>
          <w:szCs w:val="22"/>
        </w:rPr>
        <w:t>Porezna uprava Ispostava Metković,</w:t>
      </w:r>
    </w:p>
    <w:p w:rsidRDefault="00F321DF" w:rsidP="00F321DF" w:rsidR="00F321DF" w:rsidRPr="00F321DF">
      <w:pPr>
        <w:numPr>
          <w:ilvl w:val="0"/>
          <w:numId w:val="1"/>
        </w:numPr>
        <w:jc w:val="both"/>
        <w:rPr>
          <w:sz w:val="22"/>
          <w:szCs w:val="22"/>
        </w:rPr>
      </w:pPr>
      <w:r w:rsidRPr="00F321DF">
        <w:rPr>
          <w:sz w:val="22"/>
          <w:szCs w:val="22"/>
        </w:rPr>
        <w:t>e-oglasna ploča suda – ovdje,</w:t>
      </w:r>
    </w:p>
    <w:p w:rsidRDefault="00F321DF" w:rsidP="00F321DF" w:rsidR="00F321DF" w:rsidRPr="00F321DF">
      <w:pPr>
        <w:numPr>
          <w:ilvl w:val="0"/>
          <w:numId w:val="1"/>
        </w:numPr>
        <w:jc w:val="both"/>
        <w:rPr>
          <w:sz w:val="22"/>
          <w:szCs w:val="22"/>
        </w:rPr>
      </w:pPr>
      <w:r w:rsidRPr="00F321DF">
        <w:rPr>
          <w:sz w:val="22"/>
          <w:szCs w:val="22"/>
        </w:rPr>
        <w:t xml:space="preserve">FINA, RC Split, Split, nakon pravomoćnosti s klauzulom pravomoćnosti radi objave na mrežnim stranicama elektroničkom poštom. </w:t>
      </w:r>
    </w:p>
    <w:p w:rsidRDefault="00647E07" w:rsidP="00647E07" w:rsidR="00647E07">
      <w:pPr>
        <w:jc w:val="both"/>
        <w:rPr>
          <w:sz w:val="22"/>
          <w:szCs w:val="22"/>
        </w:rPr>
      </w:pPr>
    </w:p>
    <w:p w:rsidRDefault="00F321DF" w:rsidP="00647E07" w:rsidR="00F321DF" w:rsidRPr="00F321DF">
      <w:pPr>
        <w:jc w:val="both"/>
        <w:rPr>
          <w:sz w:val="22"/>
          <w:szCs w:val="22"/>
        </w:rPr>
      </w:pPr>
      <w:r w:rsidRPr="00F321DF">
        <w:rPr>
          <w:sz w:val="22"/>
          <w:szCs w:val="22"/>
        </w:rPr>
        <w:t xml:space="preserve">Na znanje: </w:t>
      </w:r>
    </w:p>
    <w:p w:rsidRDefault="00F321DF" w:rsidP="00F321DF" w:rsidR="00F321DF" w:rsidRPr="00F321DF">
      <w:pPr>
        <w:numPr>
          <w:ilvl w:val="0"/>
          <w:numId w:val="1"/>
        </w:numPr>
        <w:jc w:val="both"/>
        <w:rPr>
          <w:sz w:val="22"/>
          <w:szCs w:val="22"/>
        </w:rPr>
      </w:pPr>
      <w:r w:rsidRPr="00F321DF">
        <w:rPr>
          <w:sz w:val="22"/>
          <w:szCs w:val="22"/>
        </w:rPr>
        <w:t>H-ABDUCO d.o.o., Zagreb, putem e oglasne ploče,</w:t>
      </w:r>
    </w:p>
    <w:p w:rsidRDefault="00F321DF" w:rsidP="00F321DF" w:rsidR="00F321DF" w:rsidRPr="00F321DF">
      <w:pPr>
        <w:numPr>
          <w:ilvl w:val="0"/>
          <w:numId w:val="1"/>
        </w:numPr>
        <w:jc w:val="both"/>
        <w:rPr>
          <w:sz w:val="22"/>
          <w:szCs w:val="22"/>
        </w:rPr>
      </w:pPr>
      <w:r w:rsidRPr="00F321DF">
        <w:rPr>
          <w:sz w:val="22"/>
          <w:szCs w:val="22"/>
        </w:rPr>
        <w:t>B2 KAPITAL d.o.o., kao pravni sljednik ERSTE &amp; STEIERMARKISCHE BANK d.d., putem e oglasne ploče,</w:t>
      </w:r>
    </w:p>
    <w:p w:rsidRDefault="00F321DF" w:rsidP="00F321DF" w:rsidR="00F321DF" w:rsidRPr="00F321DF">
      <w:pPr>
        <w:numPr>
          <w:ilvl w:val="0"/>
          <w:numId w:val="1"/>
        </w:numPr>
        <w:jc w:val="both"/>
        <w:rPr>
          <w:sz w:val="22"/>
          <w:szCs w:val="22"/>
        </w:rPr>
      </w:pPr>
      <w:r w:rsidRPr="00F321DF">
        <w:rPr>
          <w:sz w:val="22"/>
          <w:szCs w:val="22"/>
        </w:rPr>
        <w:t>REPUBLIKA HRVATSKA, po ŽDO Dubrovnik, Građansko-upravni odjel, putem e oglasne ploče,</w:t>
      </w:r>
    </w:p>
    <w:p w:rsidRDefault="00F321DF" w:rsidP="00F321DF" w:rsidR="00F321DF" w:rsidRPr="00F321DF">
      <w:pPr>
        <w:numPr>
          <w:ilvl w:val="0"/>
          <w:numId w:val="1"/>
        </w:numPr>
        <w:jc w:val="both"/>
        <w:rPr>
          <w:sz w:val="22"/>
          <w:szCs w:val="22"/>
        </w:rPr>
      </w:pPr>
      <w:r w:rsidRPr="00F321DF">
        <w:rPr>
          <w:sz w:val="22"/>
          <w:szCs w:val="22"/>
        </w:rPr>
        <w:t>HYPO ALPE-ADRIA-BANK d.d., putem e oglasne ploče.</w:t>
      </w:r>
    </w:p>
    <w:sectPr w:rsidSect="002E622B" w:rsidR="00F321DF" w:rsidRPr="00F321DF">
      <w:headerReference w:type="even" r:id="rId12"/>
      <w:headerReference w:type="default" r:id="rId13"/>
      <w:pgSz w:h="16838" w:w="11906"/>
      <w:pgMar w:gutter="0" w:footer="720" w:header="720" w:left="1800" w:bottom="709"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184E" w:rsidR="0092184E">
      <w:r>
        <w:separator/>
      </w:r>
    </w:p>
  </w:endnote>
  <w:endnote w:id="0" w:type="continuationSeparator">
    <w:p w:rsidRDefault="0092184E" w:rsidR="00921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184E" w:rsidR="0092184E">
      <w:r>
        <w:separator/>
      </w:r>
    </w:p>
  </w:footnote>
  <w:footnote w:id="0" w:type="continuationSeparator">
    <w:p w:rsidRDefault="0092184E" w:rsidR="00921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84E" w:rsidR="009218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92184E" w:rsidR="0092184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84E" w:rsidR="009218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B3B0C">
      <w:rPr>
        <w:rStyle w:val="Brojstranice"/>
        <w:noProof/>
      </w:rPr>
      <w:t>5</w:t>
    </w:r>
    <w:r>
      <w:rPr>
        <w:rStyle w:val="Brojstranice"/>
      </w:rPr>
      <w:fldChar w:fldCharType="end"/>
    </w:r>
  </w:p>
  <w:p w:rsidRDefault="00666945" w:rsidP="00666945" w:rsidR="00666945">
    <w:pPr>
      <w:jc w:val="right"/>
      <w:rPr>
        <w:b/>
        <w:sz w:val="22"/>
        <w:szCs w:val="22"/>
      </w:rPr>
    </w:pPr>
    <w:r w:rsidRPr="006604E9">
      <w:rPr>
        <w:b/>
        <w:sz w:val="22"/>
        <w:szCs w:val="22"/>
      </w:rPr>
      <w:t>Posl. br. 6-St.</w:t>
    </w:r>
    <w:r>
      <w:rPr>
        <w:b/>
        <w:sz w:val="22"/>
        <w:szCs w:val="22"/>
      </w:rPr>
      <w:t>12</w:t>
    </w:r>
    <w:r w:rsidRPr="006604E9">
      <w:rPr>
        <w:b/>
        <w:sz w:val="22"/>
        <w:szCs w:val="22"/>
      </w:rPr>
      <w:t>/</w:t>
    </w:r>
    <w:r>
      <w:rPr>
        <w:b/>
        <w:sz w:val="22"/>
        <w:szCs w:val="22"/>
      </w:rPr>
      <w:t>2012</w:t>
    </w:r>
    <w:r w:rsidRPr="006604E9">
      <w:rPr>
        <w:b/>
        <w:sz w:val="22"/>
        <w:szCs w:val="22"/>
      </w:rPr>
      <w:t>-</w:t>
    </w:r>
    <w:r>
      <w:rPr>
        <w:b/>
        <w:sz w:val="22"/>
        <w:szCs w:val="22"/>
      </w:rPr>
      <w:t>1</w:t>
    </w:r>
    <w:r w:rsidR="003011BB">
      <w:rPr>
        <w:b/>
        <w:sz w:val="22"/>
        <w:szCs w:val="22"/>
      </w:rPr>
      <w:t>6</w:t>
    </w:r>
    <w:r w:rsidR="003B5C0F">
      <w:rPr>
        <w:b/>
        <w:sz w:val="22"/>
        <w:szCs w:val="22"/>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84E12"/>
    <w:multiLevelType w:val="hybridMultilevel"/>
    <w:tmpl w:val="B5DEA9E4"/>
    <w:lvl w:tplc="A8486672" w:ilvl="0">
      <w:start w:val="2"/>
      <w:numFmt w:val="bullet"/>
      <w:lvlText w:val="-"/>
      <w:lvlJc w:val="left"/>
      <w:pPr>
        <w:ind w:hanging="360" w:left="1065"/>
      </w:pPr>
      <w:rPr>
        <w:rFonts w:eastAsia="Times New Roman" w:hAnsi="Times New Roman" w:ascii="Times New Roman" w:hint="default"/>
      </w:rPr>
    </w:lvl>
    <w:lvl w:tentative="true" w:tplc="041A0003" w:ilvl="1">
      <w:start w:val="1"/>
      <w:numFmt w:val="bullet"/>
      <w:lvlText w:val="o"/>
      <w:lvlJc w:val="left"/>
      <w:pPr>
        <w:ind w:hanging="360" w:left="1785"/>
      </w:pPr>
      <w:rPr>
        <w:rFonts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7"/>
  </w:num>
  <w:num w:numId="3">
    <w:abstractNumId w:val="5"/>
  </w:num>
  <w:num w:numId="4">
    <w:abstractNumId w:val="2"/>
  </w:num>
  <w:num w:numId="5">
    <w:abstractNumId w:val="3"/>
  </w:num>
  <w:num w:numId="6">
    <w:abstractNumId w:val="6"/>
  </w:num>
  <w:num w:numId="7">
    <w:abstractNumId w:val="4"/>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5406"/>
    <w:rsid w:val="00005A1B"/>
    <w:rsid w:val="000077D6"/>
    <w:rsid w:val="0001007A"/>
    <w:rsid w:val="00033F5E"/>
    <w:rsid w:val="00044DAA"/>
    <w:rsid w:val="00045CD1"/>
    <w:rsid w:val="00074B8D"/>
    <w:rsid w:val="00077207"/>
    <w:rsid w:val="000927B0"/>
    <w:rsid w:val="00095535"/>
    <w:rsid w:val="000A0DD9"/>
    <w:rsid w:val="000B66BE"/>
    <w:rsid w:val="000C554D"/>
    <w:rsid w:val="000D38B2"/>
    <w:rsid w:val="000E206D"/>
    <w:rsid w:val="001102D1"/>
    <w:rsid w:val="00134DFA"/>
    <w:rsid w:val="001427B6"/>
    <w:rsid w:val="0014662E"/>
    <w:rsid w:val="00151B09"/>
    <w:rsid w:val="00166314"/>
    <w:rsid w:val="00166A92"/>
    <w:rsid w:val="001800D7"/>
    <w:rsid w:val="001B3919"/>
    <w:rsid w:val="001C42A4"/>
    <w:rsid w:val="001D4B7D"/>
    <w:rsid w:val="001E4E5C"/>
    <w:rsid w:val="001E7DF6"/>
    <w:rsid w:val="00217C60"/>
    <w:rsid w:val="00221FC8"/>
    <w:rsid w:val="00252DF1"/>
    <w:rsid w:val="00270A51"/>
    <w:rsid w:val="002745B0"/>
    <w:rsid w:val="00283EC4"/>
    <w:rsid w:val="002951EC"/>
    <w:rsid w:val="002A12E7"/>
    <w:rsid w:val="002B2CFD"/>
    <w:rsid w:val="002B7081"/>
    <w:rsid w:val="002C0D1E"/>
    <w:rsid w:val="002C62C6"/>
    <w:rsid w:val="002E622B"/>
    <w:rsid w:val="002F03FF"/>
    <w:rsid w:val="002F3D27"/>
    <w:rsid w:val="003011BB"/>
    <w:rsid w:val="003045B8"/>
    <w:rsid w:val="0031137F"/>
    <w:rsid w:val="0031199D"/>
    <w:rsid w:val="003133ED"/>
    <w:rsid w:val="00331A8E"/>
    <w:rsid w:val="00332E2D"/>
    <w:rsid w:val="00340ED7"/>
    <w:rsid w:val="003538B1"/>
    <w:rsid w:val="00390D6F"/>
    <w:rsid w:val="003A6681"/>
    <w:rsid w:val="003B5BEB"/>
    <w:rsid w:val="003B5C0F"/>
    <w:rsid w:val="003C5B09"/>
    <w:rsid w:val="003F2E99"/>
    <w:rsid w:val="003F64AC"/>
    <w:rsid w:val="0040120B"/>
    <w:rsid w:val="00407F29"/>
    <w:rsid w:val="004355A3"/>
    <w:rsid w:val="0044039E"/>
    <w:rsid w:val="00445657"/>
    <w:rsid w:val="00447FC7"/>
    <w:rsid w:val="004621AC"/>
    <w:rsid w:val="004738EE"/>
    <w:rsid w:val="00493F36"/>
    <w:rsid w:val="004A28C4"/>
    <w:rsid w:val="004B3A42"/>
    <w:rsid w:val="004B492E"/>
    <w:rsid w:val="004C4109"/>
    <w:rsid w:val="004D1228"/>
    <w:rsid w:val="004E20F5"/>
    <w:rsid w:val="004E512C"/>
    <w:rsid w:val="005066E0"/>
    <w:rsid w:val="005120D4"/>
    <w:rsid w:val="00517F5D"/>
    <w:rsid w:val="005222D6"/>
    <w:rsid w:val="005301C6"/>
    <w:rsid w:val="00545B27"/>
    <w:rsid w:val="005559FC"/>
    <w:rsid w:val="00590EBF"/>
    <w:rsid w:val="00594FEB"/>
    <w:rsid w:val="005A1C49"/>
    <w:rsid w:val="005A5839"/>
    <w:rsid w:val="005A7AAB"/>
    <w:rsid w:val="005B3B0C"/>
    <w:rsid w:val="005D2A74"/>
    <w:rsid w:val="005E767C"/>
    <w:rsid w:val="005F7A7E"/>
    <w:rsid w:val="00604D90"/>
    <w:rsid w:val="006133DA"/>
    <w:rsid w:val="00614F56"/>
    <w:rsid w:val="006177E0"/>
    <w:rsid w:val="006245A9"/>
    <w:rsid w:val="00635231"/>
    <w:rsid w:val="00647E07"/>
    <w:rsid w:val="00654662"/>
    <w:rsid w:val="006604E9"/>
    <w:rsid w:val="00666945"/>
    <w:rsid w:val="00675924"/>
    <w:rsid w:val="00682FF7"/>
    <w:rsid w:val="0069097D"/>
    <w:rsid w:val="0069583E"/>
    <w:rsid w:val="006C30F4"/>
    <w:rsid w:val="006D0FD8"/>
    <w:rsid w:val="006D5606"/>
    <w:rsid w:val="006F15DB"/>
    <w:rsid w:val="006F2C23"/>
    <w:rsid w:val="007152C6"/>
    <w:rsid w:val="00715436"/>
    <w:rsid w:val="007245FA"/>
    <w:rsid w:val="007301B3"/>
    <w:rsid w:val="00732829"/>
    <w:rsid w:val="007479F0"/>
    <w:rsid w:val="0075456A"/>
    <w:rsid w:val="00754E83"/>
    <w:rsid w:val="0075567F"/>
    <w:rsid w:val="00765C59"/>
    <w:rsid w:val="007667A3"/>
    <w:rsid w:val="007A613E"/>
    <w:rsid w:val="007B5762"/>
    <w:rsid w:val="007D5D76"/>
    <w:rsid w:val="007D79C9"/>
    <w:rsid w:val="007E20A2"/>
    <w:rsid w:val="00810257"/>
    <w:rsid w:val="008218B7"/>
    <w:rsid w:val="00845CDC"/>
    <w:rsid w:val="00847355"/>
    <w:rsid w:val="0085661E"/>
    <w:rsid w:val="008609CA"/>
    <w:rsid w:val="00866068"/>
    <w:rsid w:val="00872A4C"/>
    <w:rsid w:val="00880CE9"/>
    <w:rsid w:val="00881448"/>
    <w:rsid w:val="00896E42"/>
    <w:rsid w:val="008B5AF1"/>
    <w:rsid w:val="008D27E7"/>
    <w:rsid w:val="008E012A"/>
    <w:rsid w:val="008E10A9"/>
    <w:rsid w:val="008E56F1"/>
    <w:rsid w:val="008F2E2C"/>
    <w:rsid w:val="008F6F47"/>
    <w:rsid w:val="00920D17"/>
    <w:rsid w:val="0092184E"/>
    <w:rsid w:val="00921F4D"/>
    <w:rsid w:val="009330BC"/>
    <w:rsid w:val="00942B63"/>
    <w:rsid w:val="009608E4"/>
    <w:rsid w:val="009B29B5"/>
    <w:rsid w:val="009B3A3D"/>
    <w:rsid w:val="009C6833"/>
    <w:rsid w:val="009F2C00"/>
    <w:rsid w:val="009F722C"/>
    <w:rsid w:val="009F75DC"/>
    <w:rsid w:val="00A22422"/>
    <w:rsid w:val="00A22B1A"/>
    <w:rsid w:val="00A260C2"/>
    <w:rsid w:val="00A52F0F"/>
    <w:rsid w:val="00A72BF5"/>
    <w:rsid w:val="00A96471"/>
    <w:rsid w:val="00AC12D4"/>
    <w:rsid w:val="00AC15F1"/>
    <w:rsid w:val="00AC390D"/>
    <w:rsid w:val="00AD61A5"/>
    <w:rsid w:val="00AE7ED0"/>
    <w:rsid w:val="00B00771"/>
    <w:rsid w:val="00B046BB"/>
    <w:rsid w:val="00B10EAD"/>
    <w:rsid w:val="00B3729B"/>
    <w:rsid w:val="00B472B9"/>
    <w:rsid w:val="00B53025"/>
    <w:rsid w:val="00B53A2B"/>
    <w:rsid w:val="00B67F71"/>
    <w:rsid w:val="00B739F7"/>
    <w:rsid w:val="00B74EBE"/>
    <w:rsid w:val="00B778B1"/>
    <w:rsid w:val="00BA0B87"/>
    <w:rsid w:val="00BA666B"/>
    <w:rsid w:val="00BC5226"/>
    <w:rsid w:val="00BC7C68"/>
    <w:rsid w:val="00BF2DAF"/>
    <w:rsid w:val="00C04636"/>
    <w:rsid w:val="00C14199"/>
    <w:rsid w:val="00C17513"/>
    <w:rsid w:val="00C50D6F"/>
    <w:rsid w:val="00C5169B"/>
    <w:rsid w:val="00C53C15"/>
    <w:rsid w:val="00C61205"/>
    <w:rsid w:val="00C660E4"/>
    <w:rsid w:val="00C66DD7"/>
    <w:rsid w:val="00C775B2"/>
    <w:rsid w:val="00C86F3B"/>
    <w:rsid w:val="00C87ACE"/>
    <w:rsid w:val="00C95E75"/>
    <w:rsid w:val="00CA0D94"/>
    <w:rsid w:val="00CB48CA"/>
    <w:rsid w:val="00CB49B1"/>
    <w:rsid w:val="00CB5D12"/>
    <w:rsid w:val="00CB6A90"/>
    <w:rsid w:val="00CC4183"/>
    <w:rsid w:val="00CC57D4"/>
    <w:rsid w:val="00CD6169"/>
    <w:rsid w:val="00CF2821"/>
    <w:rsid w:val="00D0677F"/>
    <w:rsid w:val="00D1672D"/>
    <w:rsid w:val="00D17023"/>
    <w:rsid w:val="00D2288D"/>
    <w:rsid w:val="00D2730D"/>
    <w:rsid w:val="00D432D8"/>
    <w:rsid w:val="00D61C47"/>
    <w:rsid w:val="00D746CE"/>
    <w:rsid w:val="00DA00A1"/>
    <w:rsid w:val="00DA1A89"/>
    <w:rsid w:val="00DB0E17"/>
    <w:rsid w:val="00DC0444"/>
    <w:rsid w:val="00DD1E38"/>
    <w:rsid w:val="00DD7B11"/>
    <w:rsid w:val="00E01F0D"/>
    <w:rsid w:val="00E101C1"/>
    <w:rsid w:val="00E12D29"/>
    <w:rsid w:val="00E229F5"/>
    <w:rsid w:val="00E30180"/>
    <w:rsid w:val="00E32AA0"/>
    <w:rsid w:val="00E41571"/>
    <w:rsid w:val="00E44503"/>
    <w:rsid w:val="00E57A8D"/>
    <w:rsid w:val="00E6360D"/>
    <w:rsid w:val="00E67F32"/>
    <w:rsid w:val="00E75AB2"/>
    <w:rsid w:val="00E773AA"/>
    <w:rsid w:val="00E85C3E"/>
    <w:rsid w:val="00EA7331"/>
    <w:rsid w:val="00EB1AB8"/>
    <w:rsid w:val="00EC3D87"/>
    <w:rsid w:val="00EC4651"/>
    <w:rsid w:val="00EC4A2A"/>
    <w:rsid w:val="00EC6B38"/>
    <w:rsid w:val="00ED24BE"/>
    <w:rsid w:val="00EE1585"/>
    <w:rsid w:val="00EF18D3"/>
    <w:rsid w:val="00EF4591"/>
    <w:rsid w:val="00F043FD"/>
    <w:rsid w:val="00F06E94"/>
    <w:rsid w:val="00F24B16"/>
    <w:rsid w:val="00F26209"/>
    <w:rsid w:val="00F30A7C"/>
    <w:rsid w:val="00F321DF"/>
    <w:rsid w:val="00F32459"/>
    <w:rsid w:val="00F33005"/>
    <w:rsid w:val="00F41662"/>
    <w:rsid w:val="00F444B5"/>
    <w:rsid w:val="00F541EA"/>
    <w:rsid w:val="00F548AE"/>
    <w:rsid w:val="00F5799E"/>
    <w:rsid w:val="00F77956"/>
    <w:rsid w:val="00F800B5"/>
    <w:rsid w:val="00F81516"/>
    <w:rsid w:val="00F91B98"/>
    <w:rsid w:val="00F97676"/>
    <w:rsid w:val="00FA348D"/>
    <w:rsid w:val="00FB3212"/>
    <w:rsid w:val="00FC0186"/>
    <w:rsid w:val="00FD2801"/>
    <w:rsid w:val="00FD7D9C"/>
    <w:rsid w:val="00FE79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66068"/>
    <w:rPr>
      <w:sz w:val="20"/>
      <w:szCs w:val="20"/>
    </w:rPr>
  </w:style>
  <w:style w:styleId="Naslov1" w:type="paragraph">
    <w:name w:val="heading 1"/>
    <w:basedOn w:val="Normal"/>
    <w:next w:val="Normal"/>
    <w:link w:val="Naslov1Char"/>
    <w:uiPriority w:val="99"/>
    <w:qFormat/>
    <w:rsid w:val="00866068"/>
    <w:pPr>
      <w:keepNext/>
      <w:jc w:val="right"/>
      <w:outlineLvl w:val="0"/>
    </w:pPr>
    <w:rPr>
      <w:b/>
      <w:sz w:val="24"/>
    </w:rPr>
  </w:style>
  <w:style w:styleId="Naslov2" w:type="paragraph">
    <w:name w:val="heading 2"/>
    <w:basedOn w:val="Normal"/>
    <w:next w:val="Normal"/>
    <w:link w:val="Naslov2Char"/>
    <w:uiPriority w:val="99"/>
    <w:qFormat/>
    <w:rsid w:val="00866068"/>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8631EF"/>
    <w:rPr>
      <w:rFonts w:cstheme="majorBidi"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8631EF"/>
    <w:rPr>
      <w:rFonts w:cstheme="majorBidi" w:eastAsiaTheme="majorEastAsia" w:hAnsiTheme="majorHAnsi" w:asciiTheme="majorHAnsi"/>
      <w:b/>
      <w:bCs/>
      <w:i/>
      <w:iCs/>
      <w:sz w:val="28"/>
      <w:szCs w:val="28"/>
    </w:rPr>
  </w:style>
  <w:style w:styleId="Tijeloteksta" w:type="paragraph">
    <w:name w:val="Body Text"/>
    <w:basedOn w:val="Normal"/>
    <w:link w:val="TijelotekstaChar"/>
    <w:rsid w:val="00866068"/>
    <w:pPr>
      <w:jc w:val="both"/>
    </w:pPr>
    <w:rPr>
      <w:sz w:val="24"/>
    </w:rPr>
  </w:style>
  <w:style w:customStyle="true" w:styleId="TijelotekstaChar" w:type="character">
    <w:name w:val="Tijelo teksta Char"/>
    <w:basedOn w:val="Zadanifontodlomka"/>
    <w:link w:val="Tijeloteksta"/>
    <w:uiPriority w:val="99"/>
    <w:semiHidden/>
    <w:rsid w:val="008631EF"/>
    <w:rPr>
      <w:sz w:val="20"/>
      <w:szCs w:val="20"/>
    </w:rPr>
  </w:style>
  <w:style w:styleId="Zaglavlje" w:type="paragraph">
    <w:name w:val="header"/>
    <w:basedOn w:val="Normal"/>
    <w:link w:val="ZaglavljeChar"/>
    <w:uiPriority w:val="99"/>
    <w:rsid w:val="00866068"/>
    <w:pPr>
      <w:tabs>
        <w:tab w:pos="4153" w:val="center"/>
        <w:tab w:pos="8306" w:val="right"/>
      </w:tabs>
    </w:pPr>
  </w:style>
  <w:style w:customStyle="true" w:styleId="ZaglavljeChar" w:type="character">
    <w:name w:val="Zaglavlje Char"/>
    <w:basedOn w:val="Zadanifontodlomka"/>
    <w:link w:val="Zaglavlje"/>
    <w:uiPriority w:val="99"/>
    <w:semiHidden/>
    <w:rsid w:val="008631EF"/>
    <w:rPr>
      <w:sz w:val="20"/>
      <w:szCs w:val="20"/>
    </w:rPr>
  </w:style>
  <w:style w:styleId="Brojstranice" w:type="character">
    <w:name w:val="page number"/>
    <w:basedOn w:val="Zadanifontodlomka"/>
    <w:uiPriority w:val="99"/>
    <w:rsid w:val="00866068"/>
    <w:rPr>
      <w:rFonts w:cs="Times New Roman"/>
    </w:rPr>
  </w:style>
  <w:style w:styleId="Podnoje" w:type="paragraph">
    <w:name w:val="footer"/>
    <w:basedOn w:val="Normal"/>
    <w:link w:val="PodnojeChar"/>
    <w:uiPriority w:val="99"/>
    <w:rsid w:val="00866068"/>
    <w:pPr>
      <w:tabs>
        <w:tab w:pos="4153" w:val="center"/>
        <w:tab w:pos="8306" w:val="right"/>
      </w:tabs>
    </w:pPr>
  </w:style>
  <w:style w:customStyle="true" w:styleId="PodnojeChar" w:type="character">
    <w:name w:val="Podnožje Char"/>
    <w:basedOn w:val="Zadanifontodlomka"/>
    <w:link w:val="Podnoje"/>
    <w:uiPriority w:val="99"/>
    <w:semiHidden/>
    <w:rsid w:val="008631EF"/>
    <w:rPr>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631EF"/>
    <w:rPr>
      <w:sz w:val="0"/>
      <w:szCs w:val="0"/>
    </w:rPr>
  </w:style>
  <w:style w:styleId="Istaknuto" w:type="character">
    <w:name w:val="Emphasis"/>
    <w:basedOn w:val="Zadanifontodlomka"/>
    <w:qFormat/>
    <w:rsid w:val="004E512C"/>
    <w:rPr>
      <w:rFonts w:cs="Times New Roman"/>
      <w:b/>
    </w:rPr>
  </w:style>
  <w:style w:styleId="Odlomakpopisa" w:type="paragraph">
    <w:name w:val="List Paragraph"/>
    <w:basedOn w:val="Normal"/>
    <w:uiPriority w:val="99"/>
    <w:qFormat/>
    <w:rsid w:val="00AC390D"/>
    <w:pPr>
      <w:ind w:left="720"/>
      <w:contextualSpacing/>
    </w:pPr>
  </w:style>
  <w:style w:styleId="Tekstrezerviranogmjesta" w:type="character">
    <w:name w:val="Placeholder Text"/>
    <w:basedOn w:val="Zadanifontodlomka"/>
    <w:uiPriority w:val="99"/>
    <w:semiHidden/>
    <w:rsid w:val="005B3B0C"/>
    <w:rPr>
      <w:color w:val="808080"/>
      <w:bdr w:space="0" w:sz="0" w:color="auto" w:val="none"/>
      <w:shd w:fill="auto" w:color="auto" w:val="clear"/>
    </w:rPr>
  </w:style>
  <w:style w:customStyle="true" w:styleId="eSPISCCParagraphDefaultFont" w:type="character">
    <w:name w:val="eSPIS_CC_Paragraph Default Font"/>
    <w:basedOn w:val="Zadanifontodlomka"/>
    <w:rsid w:val="005B3B0C"/>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5B3B0C"/>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B3B0C"/>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B3B0C"/>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66068"/>
    <w:rPr>
      <w:sz w:val="20"/>
      <w:szCs w:val="20"/>
    </w:rPr>
  </w:style>
  <w:style w:styleId="Naslov1" w:type="paragraph">
    <w:name w:val="heading 1"/>
    <w:basedOn w:val="Normal"/>
    <w:next w:val="Normal"/>
    <w:link w:val="Naslov1Char"/>
    <w:uiPriority w:val="99"/>
    <w:qFormat/>
    <w:rsid w:val="00866068"/>
    <w:pPr>
      <w:keepNext/>
      <w:jc w:val="right"/>
      <w:outlineLvl w:val="0"/>
    </w:pPr>
    <w:rPr>
      <w:b/>
      <w:sz w:val="24"/>
    </w:rPr>
  </w:style>
  <w:style w:styleId="Naslov2" w:type="paragraph">
    <w:name w:val="heading 2"/>
    <w:basedOn w:val="Normal"/>
    <w:next w:val="Normal"/>
    <w:link w:val="Naslov2Char"/>
    <w:uiPriority w:val="99"/>
    <w:qFormat/>
    <w:rsid w:val="00866068"/>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8631EF"/>
    <w:rPr>
      <w:rFonts w:asciiTheme="majorHAnsi" w:cstheme="majorBid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8631EF"/>
    <w:rPr>
      <w:rFonts w:asciiTheme="majorHAnsi" w:cstheme="majorBidi" w:eastAsiaTheme="majorEastAsia" w:hAnsiTheme="majorHAnsi"/>
      <w:b/>
      <w:bCs/>
      <w:i/>
      <w:iCs/>
      <w:sz w:val="28"/>
      <w:szCs w:val="28"/>
    </w:rPr>
  </w:style>
  <w:style w:styleId="Tijeloteksta" w:type="paragraph">
    <w:name w:val="Body Text"/>
    <w:basedOn w:val="Normal"/>
    <w:link w:val="TijelotekstaChar"/>
    <w:rsid w:val="00866068"/>
    <w:pPr>
      <w:jc w:val="both"/>
    </w:pPr>
    <w:rPr>
      <w:sz w:val="24"/>
    </w:rPr>
  </w:style>
  <w:style w:customStyle="1" w:styleId="TijelotekstaChar" w:type="character">
    <w:name w:val="Tijelo teksta Char"/>
    <w:basedOn w:val="Zadanifontodlomka"/>
    <w:link w:val="Tijeloteksta"/>
    <w:uiPriority w:val="99"/>
    <w:semiHidden/>
    <w:rsid w:val="008631EF"/>
    <w:rPr>
      <w:sz w:val="20"/>
      <w:szCs w:val="20"/>
    </w:rPr>
  </w:style>
  <w:style w:styleId="Zaglavlje" w:type="paragraph">
    <w:name w:val="header"/>
    <w:basedOn w:val="Normal"/>
    <w:link w:val="ZaglavljeChar"/>
    <w:uiPriority w:val="99"/>
    <w:rsid w:val="00866068"/>
    <w:pPr>
      <w:tabs>
        <w:tab w:pos="4153" w:val="center"/>
        <w:tab w:pos="8306" w:val="right"/>
      </w:tabs>
    </w:pPr>
  </w:style>
  <w:style w:customStyle="1" w:styleId="ZaglavljeChar" w:type="character">
    <w:name w:val="Zaglavlje Char"/>
    <w:basedOn w:val="Zadanifontodlomka"/>
    <w:link w:val="Zaglavlje"/>
    <w:uiPriority w:val="99"/>
    <w:semiHidden/>
    <w:rsid w:val="008631EF"/>
    <w:rPr>
      <w:sz w:val="20"/>
      <w:szCs w:val="20"/>
    </w:rPr>
  </w:style>
  <w:style w:styleId="Brojstranice" w:type="character">
    <w:name w:val="page number"/>
    <w:basedOn w:val="Zadanifontodlomka"/>
    <w:uiPriority w:val="99"/>
    <w:rsid w:val="00866068"/>
    <w:rPr>
      <w:rFonts w:cs="Times New Roman"/>
    </w:rPr>
  </w:style>
  <w:style w:styleId="Podnoje" w:type="paragraph">
    <w:name w:val="footer"/>
    <w:basedOn w:val="Normal"/>
    <w:link w:val="PodnojeChar"/>
    <w:uiPriority w:val="99"/>
    <w:rsid w:val="00866068"/>
    <w:pPr>
      <w:tabs>
        <w:tab w:pos="4153" w:val="center"/>
        <w:tab w:pos="8306" w:val="right"/>
      </w:tabs>
    </w:pPr>
  </w:style>
  <w:style w:customStyle="1" w:styleId="PodnojeChar" w:type="character">
    <w:name w:val="Podnožje Char"/>
    <w:basedOn w:val="Zadanifontodlomka"/>
    <w:link w:val="Podnoje"/>
    <w:uiPriority w:val="99"/>
    <w:semiHidden/>
    <w:rsid w:val="008631EF"/>
    <w:rPr>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rsid w:val="008631EF"/>
    <w:rPr>
      <w:sz w:val="0"/>
      <w:szCs w:val="0"/>
    </w:rPr>
  </w:style>
  <w:style w:styleId="Istaknuto" w:type="character">
    <w:name w:val="Emphasis"/>
    <w:basedOn w:val="Zadanifontodlomka"/>
    <w:qFormat/>
    <w:rsid w:val="004E512C"/>
    <w:rPr>
      <w:rFonts w:cs="Times New Roman"/>
      <w:b/>
    </w:rPr>
  </w:style>
  <w:style w:styleId="Odlomakpopisa" w:type="paragraph">
    <w:name w:val="List Paragraph"/>
    <w:basedOn w:val="Normal"/>
    <w:uiPriority w:val="99"/>
    <w:qFormat/>
    <w:rsid w:val="00AC390D"/>
    <w:pPr>
      <w:ind w:left="720"/>
      <w:contextualSpacing/>
    </w:pPr>
  </w:style>
  <w:style w:styleId="Tekstrezerviranogmjesta" w:type="character">
    <w:name w:val="Placeholder Text"/>
    <w:basedOn w:val="Zadanifontodlomka"/>
    <w:uiPriority w:val="99"/>
    <w:semiHidden/>
    <w:rsid w:val="005B3B0C"/>
    <w:rPr>
      <w:color w:val="808080"/>
      <w:bdr w:color="auto" w:space="0" w:sz="0" w:val="none"/>
      <w:shd w:color="auto" w:fill="auto" w:val="clear"/>
    </w:rPr>
  </w:style>
  <w:style w:customStyle="1" w:styleId="eSPISCCParagraphDefaultFont" w:type="character">
    <w:name w:val="eSPIS_CC_Paragraph Default Font"/>
    <w:basedOn w:val="Zadanifontodlomka"/>
    <w:rsid w:val="005B3B0C"/>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5B3B0C"/>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B3B0C"/>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B3B0C"/>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2017.</izvorni_sadrzaj>
    <derivirana_varijabla naziv="DomainObject.DatumDonosenjaOdluke_1">26.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izvorni_sadrzaj>
    <derivirana_varijabla naziv="DomainObject.Predmet.Broj_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siječnja 2012.</izvorni_sadrzaj>
    <derivirana_varijabla naziv="DomainObject.Predmet.DatumOsnivanja_1">2.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St-12/2012</izvorni_sadrzaj>
    <derivirana_varijabla naziv="DomainObject.Predmet.OznakaBroj_1">St-12/2012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 STALAŽI KAL. 15
 samo prvi i zadnji tom u suca od 18. 07. 17.</izvorni_sadrzaj>
    <derivirana_varijabla naziv="DomainObject.Predmet.PrimjedbaSuca_1">U STALAŽI KAL. 15
 samo prvi i zadnji tom u suca od 18. 07. 17.</derivirana_varijabla>
  </DomainObject.Predmet.PrimjedbaSuca>
  <DomainObject.Predmet.ProtustrankaFormated>
    <izvorni_sadrzaj>  ANAID  društvo s ograničenom odgovornošću za trgovinu i usluge</izvorni_sadrzaj>
    <derivirana_varijabla naziv="DomainObject.Predmet.ProtustrankaFormated_1">  ANAID  društvo s ograničenom odgovornošću za trgovinu i usluge</derivirana_varijabla>
  </DomainObject.Predmet.ProtustrankaFormated>
  <DomainObject.Predmet.ProtustrankaFormatedOIB>
    <izvorni_sadrzaj>  ANAID  društvo s ograničenom odgovornošću za trgovinu i usluge, OIB 78006550250</izvorni_sadrzaj>
    <derivirana_varijabla naziv="DomainObject.Predmet.ProtustrankaFormatedOIB_1">  ANAID  društvo s ograničenom odgovornošću za trgovinu i usluge, OIB 78006550250</derivirana_varijabla>
  </DomainObject.Predmet.ProtustrankaFormatedOIB>
  <DomainObject.Predmet.ProtustrankaFormatedWithAdress>
    <izvorni_sadrzaj> ANAID  društvo s ograničenom odgovornošću za trgovinu i usluge, Kralja Zvonimira/4D, 20350 Metković</izvorni_sadrzaj>
    <derivirana_varijabla naziv="DomainObject.Predmet.ProtustrankaFormatedWithAdress_1"> ANAID  društvo s ograničenom odgovornošću za trgovinu i usluge, Kralja Zvonimira/4D, 20350 Metković</derivirana_varijabla>
  </DomainObject.Predmet.ProtustrankaFormatedWithAdress>
  <DomainObject.Predmet.ProtustrankaFormatedWithAdressOIB>
    <izvorni_sadrzaj> ANAID  društvo s ograničenom odgovornošću za trgovinu i usluge, OIB 78006550250, Kralja Zvonimira/4D, 20350 Metković</izvorni_sadrzaj>
    <derivirana_varijabla naziv="DomainObject.Predmet.ProtustrankaFormatedWithAdressOIB_1"> ANAID  društvo s ograničenom odgovornošću za trgovinu i usluge, OIB 78006550250, Kralja Zvonimira/4D, 20350 Metković</derivirana_varijabla>
  </DomainObject.Predmet.ProtustrankaFormatedWithAdressOIB>
  <DomainObject.Predmet.ProtustrankaWithAdress>
    <izvorni_sadrzaj>ANAID  društvo s ograničenom odgovornošću za trgovinu i usluge Kralja Zvonimira/4D, 20350 Metković</izvorni_sadrzaj>
    <derivirana_varijabla naziv="DomainObject.Predmet.ProtustrankaWithAdress_1">ANAID  društvo s ograničenom odgovornošću za trgovinu i usluge Kralja Zvonimira/4D, 20350 Metković</derivirana_varijabla>
  </DomainObject.Predmet.ProtustrankaWithAdress>
  <DomainObject.Predmet.ProtustrankaWithAdressOIB>
    <izvorni_sadrzaj>ANAID  društvo s ograničenom odgovornošću za trgovinu i usluge, OIB 78006550250, Kralja Zvonimira/4D, 20350 Metković</izvorni_sadrzaj>
    <derivirana_varijabla naziv="DomainObject.Predmet.ProtustrankaWithAdressOIB_1">ANAID  društvo s ograničenom odgovornošću za trgovinu i usluge, OIB 78006550250, Kralja Zvonimira/4D, 20350 Metković</derivirana_varijabla>
  </DomainObject.Predmet.ProtustrankaWithAdressOIB>
  <DomainObject.Predmet.ProtustrankaNazivFormated>
    <izvorni_sadrzaj>ANAID  društvo s ograničenom odgovornošću za trgovinu i usluge</izvorni_sadrzaj>
    <derivirana_varijabla naziv="DomainObject.Predmet.ProtustrankaNazivFormated_1">ANAID  društvo s ograničenom odgovornošću za trgovinu i usluge</derivirana_varijabla>
  </DomainObject.Predmet.ProtustrankaNazivFormated>
  <DomainObject.Predmet.ProtustrankaNazivFormatedOIB>
    <izvorni_sadrzaj>ANAID  društvo s ograničenom odgovornošću za trgovinu i usluge, OIB 78006550250</izvorni_sadrzaj>
    <derivirana_varijabla naziv="DomainObject.Predmet.ProtustrankaNazivFormatedOIB_1">ANAID  društvo s ograničenom odgovornošću za trgovinu i usluge, OIB 78006550250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RH,MINISTARSTVO FINANCIJA-POREZNA UPRAVA,PODRUČNI URED DUBROVNIK zastupanog po punomoćniku Županijsko državno odvjetništvo u Dubrovniku</izvorni_sadrzaj>
    <derivirana_varijabla naziv="DomainObject.Predmet.StrankaFormated_1">  RH,MINISTARSTVO FINANCIJA-POREZNA UPRAVA,PODRUČNI URED DUBROVNIK zastupanog po punomoćniku Županijsko državno odvjetništvo u Dubrovniku</derivirana_varijabla>
  </DomainObject.Predmet.StrankaFormated>
  <DomainObject.Predmet.StrankaFormatedOIB>
    <izvorni_sadrzaj>  RH,MINISTARSTVO FINANCIJA-POREZNA UPRAVA,PODRUČNI URED DUBROVNIK, OIB 18683136487 zastupanog po punomoćniku Županijsko državno odvjetništvo u Dubrovniku</izvorni_sadrzaj>
    <derivirana_varijabla naziv="DomainObject.Predmet.StrankaFormatedOIB_1">  RH,MINISTARSTVO FINANCIJA-POREZNA UPRAVA,PODRUČNI URED DUBROVNIK, OIB 18683136487 zastupanog po punomoćniku Županijsko državno odvjetništvo u Dubrovniku</derivirana_varijabla>
  </DomainObject.Predmet.StrankaFormatedOIB>
  <DomainObject.Predmet.StrankaFormatedWithAdress>
    <izvorni_sadrzaj> RH,MINISTARSTVO FINANCIJA-POREZNA UPRAVA,PODRUČNI URED DUBROVNIK, ., 20000 Dubrovnik zastupanog po punomoćniku Županijsko državno odvjetništvo u Dubrovniku</izvorni_sadrzaj>
    <derivirana_varijabla naziv="DomainObject.Predmet.StrankaFormatedWithAdress_1"> RH,MINISTARSTVO FINANCIJA-POREZNA UPRAVA,PODRUČNI URED DUBROVNIK, ., 20000 Dubrovnik zastupanog po punomoćniku Županijsko državno odvjetništvo u Dubrovniku</derivirana_varijabla>
  </DomainObject.Predmet.StrankaFormatedWithAdress>
  <DomainObject.Predmet.StrankaFormatedWithAdressOIB>
    <izvorni_sadrzaj> RH,MINISTARSTVO FINANCIJA-POREZNA UPRAVA,PODRUČNI URED DUBROVNIK, OIB 18683136487, ., 20000 Dubrovnik zastupanog po punomoćniku Županijsko državno odvjetništvo u Dubrovniku</izvorni_sadrzaj>
    <derivirana_varijabla naziv="DomainObject.Predmet.StrankaFormatedWithAdressOIB_1"> RH,MINISTARSTVO FINANCIJA-POREZNA UPRAVA,PODRUČNI URED DUBROVNIK, OIB 18683136487, ., 20000 Dubrovnik zastupanog po punomoćniku Županijsko državno odvjetništvo u Dubrovniku</derivirana_varijabla>
  </DomainObject.Predmet.StrankaFormatedWithAdressOIB>
  <DomainObject.Predmet.StrankaWithAdress>
    <izvorni_sadrzaj>RH,MINISTARSTVO FINANCIJA-POREZNA UPRAVA,PODRUČNI URED DUBROVNIK .,20000 Dubrovnik</izvorni_sadrzaj>
    <derivirana_varijabla naziv="DomainObject.Predmet.StrankaWithAdress_1">RH,MINISTARSTVO FINANCIJA-POREZNA UPRAVA,PODRUČNI URED DUBROVNIK .,20000 Dubrovnik</derivirana_varijabla>
  </DomainObject.Predmet.StrankaWithAdress>
  <DomainObject.Predmet.StrankaWithAdressOIB>
    <izvorni_sadrzaj>RH,MINISTARSTVO FINANCIJA-POREZNA UPRAVA,PODRUČNI URED DUBROVNIK, OIB 18683136487, .,20000 Dubrovnik</izvorni_sadrzaj>
    <derivirana_varijabla naziv="DomainObject.Predmet.StrankaWithAdressOIB_1">RH,MINISTARSTVO FINANCIJA-POREZNA UPRAVA,PODRUČNI URED DUBROVNIK, OIB 18683136487, .,20000 Dubrovnik</derivirana_varijabla>
  </DomainObject.Predmet.StrankaWithAdressOIB>
  <DomainObject.Predmet.StrankaNazivFormated>
    <izvorni_sadrzaj>RH,MINISTARSTVO FINANCIJA-POREZNA UPRAVA,PODRUČNI URED DUBROVNIK</izvorni_sadrzaj>
    <derivirana_varijabla naziv="DomainObject.Predmet.StrankaNazivFormated_1">RH,MINISTARSTVO FINANCIJA-POREZNA UPRAVA,PODRUČNI URED DUBROVNIK</derivirana_varijabla>
  </DomainObject.Predmet.StrankaNazivFormated>
  <DomainObject.Predmet.StrankaNazivFormatedOIB>
    <izvorni_sadrzaj>RH,MINISTARSTVO FINANCIJA-POREZNA UPRAVA,PODRUČNI URED DUBROVNIK, OIB 18683136487</izvorni_sadrzaj>
    <derivirana_varijabla naziv="DomainObject.Predmet.StrankaNazivFormatedOIB_1">RH,MINISTARSTVO FINANCIJA-POREZNA UPRAVA,PODRUČNI URED DUBROVNIK,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604831.25</izvorni_sadrzaj>
    <derivirana_varijabla naziv="DomainObject.Predmet.TrenutnaVrijednost_1">604831.25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RH,MINISTARSTVO FINANCIJA-POREZNA UPRAVA,PODRUČNI URED DUBROVNIK zastupanog po punomoćniku Županijsko državno odvjetništvo u Dubrovniku</item>
    </izvorni_sadrzaj>
    <derivirana_varijabla naziv="DomainObject.Predmet.StrankaListFormated_1">
      <item>RH,MINISTARSTVO FINANCIJA-POREZNA UPRAVA,PODRUČNI URED DUBROVNIK zastupanog po punomoćniku Županijsko državno odvjetništvo u Dubrovniku</item>
    </derivirana_varijabla>
  </DomainObject.Predmet.StrankaListFormated>
  <DomainObject.Predmet.StrankaListFormatedOIB>
    <izvorni_sadrzaj>
      <item>RH,MINISTARSTVO FINANCIJA-POREZNA UPRAVA,PODRUČNI URED DUBROVNIK, OIB 18683136487 zastupanog po punomoćniku Županijsko državno odvjetništvo u Dubrovniku</item>
    </izvorni_sadrzaj>
    <derivirana_varijabla naziv="DomainObject.Predmet.StrankaListFormatedOIB_1">
      <item>RH,MINISTARSTVO FINANCIJA-POREZNA UPRAVA,PODRUČNI URED DUBROVNIK, OIB 18683136487 zastupanog po punomoćniku Županijsko državno odvjetništvo u Dubrovniku</item>
    </derivirana_varijabla>
  </DomainObject.Predmet.StrankaListFormatedOIB>
  <DomainObject.Predmet.StrankaListFormatedWithAdress>
    <izvorni_sadrzaj>
      <item>RH,MINISTARSTVO FINANCIJA-POREZNA UPRAVA,PODRUČNI URED DUBROVNIK, ., 20000 Dubrovnik zastupanog po punomoćniku Županijsko državno odvjetništvo u Dubrovniku</item>
    </izvorni_sadrzaj>
    <derivirana_varijabla naziv="DomainObject.Predmet.StrankaListFormatedWithAdress_1">
      <item>RH,MINISTARSTVO FINANCIJA-POREZNA UPRAVA,PODRUČNI URED DUBROVNIK, ., 20000 Dubrovnik zastupanog po punomoćniku Županijsko državno odvjetništvo u Dubrovniku</item>
    </derivirana_varijabla>
  </DomainObject.Predmet.StrankaListFormatedWithAdress>
  <DomainObject.Predmet.StrankaListFormatedWithAdressOIB>
    <izvorni_sadrzaj>
      <item>RH,MINISTARSTVO FINANCIJA-POREZNA UPRAVA,PODRUČNI URED DUBROVNIK, OIB 18683136487, ., 20000 Dubrovnik zastupanog po punomoćniku Županijsko državno odvjetništvo u Dubrovniku</item>
    </izvorni_sadrzaj>
    <derivirana_varijabla naziv="DomainObject.Predmet.StrankaListFormatedWithAdressOIB_1">
      <item>RH,MINISTARSTVO FINANCIJA-POREZNA UPRAVA,PODRUČNI URED DUBROVNIK, OIB 18683136487, ., 20000 Dubrovnik zastupanog po punomoćniku Županijsko državno odvjetništvo u Dubrovniku</item>
    </derivirana_varijabla>
  </DomainObject.Predmet.StrankaListFormatedWithAdressOIB>
  <DomainObject.Predmet.StrankaListNazivFormated>
    <izvorni_sadrzaj>
      <item>RH,MINISTARSTVO FINANCIJA-POREZNA UPRAVA,PODRUČNI URED DUBROVNIK</item>
    </izvorni_sadrzaj>
    <derivirana_varijabla naziv="DomainObject.Predmet.StrankaListNazivFormated_1">
      <item>RH,MINISTARSTVO FINANCIJA-POREZNA UPRAVA,PODRUČNI URED DUBROVNIK</item>
    </derivirana_varijabla>
  </DomainObject.Predmet.StrankaListNazivFormated>
  <DomainObject.Predmet.StrankaListNazivFormatedOIB>
    <izvorni_sadrzaj>
      <item>RH,MINISTARSTVO FINANCIJA-POREZNA UPRAVA,PODRUČNI URED DUBROVNIK, OIB 18683136487</item>
    </izvorni_sadrzaj>
    <derivirana_varijabla naziv="DomainObject.Predmet.StrankaListNazivFormatedOIB_1">
      <item>RH,MINISTARSTVO FINANCIJA-POREZNA UPRAVA,PODRUČNI URED DUBROVNIK, OIB 18683136487</item>
    </derivirana_varijabla>
  </DomainObject.Predmet.StrankaListNazivFormatedOIB>
  <DomainObject.Predmet.ProtuStrankaListFormated>
    <izvorni_sadrzaj>
      <item>ANAID  društvo s ograničenom odgovornošću za trgovinu i usluge</item>
    </izvorni_sadrzaj>
    <derivirana_varijabla naziv="DomainObject.Predmet.ProtuStrankaListFormated_1">
      <item>ANAID  društvo s ograničenom odgovornošću za trgovinu i usluge</item>
    </derivirana_varijabla>
  </DomainObject.Predmet.ProtuStrankaListFormated>
  <DomainObject.Predmet.ProtuStrankaListFormatedOIB>
    <izvorni_sadrzaj>
      <item>ANAID  društvo s ograničenom odgovornošću za trgovinu i usluge, OIB 78006550250</item>
    </izvorni_sadrzaj>
    <derivirana_varijabla naziv="DomainObject.Predmet.ProtuStrankaListFormatedOIB_1">
      <item>ANAID  društvo s ograničenom odgovornošću za trgovinu i usluge, OIB 78006550250</item>
    </derivirana_varijabla>
  </DomainObject.Predmet.ProtuStrankaListFormatedOIB>
  <DomainObject.Predmet.ProtuStrankaListFormatedWithAdress>
    <izvorni_sadrzaj>
      <item>ANAID  društvo s ograničenom odgovornošću za trgovinu i usluge, Kralja Zvonimira/4D, 20350 Metković</item>
    </izvorni_sadrzaj>
    <derivirana_varijabla naziv="DomainObject.Predmet.ProtuStrankaListFormatedWithAdress_1">
      <item>ANAID  društvo s ograničenom odgovornošću za trgovinu i usluge, Kralja Zvonimira/4D, 20350 Metković</item>
    </derivirana_varijabla>
  </DomainObject.Predmet.ProtuStrankaListFormatedWithAdress>
  <DomainObject.Predmet.ProtuStrankaListFormatedWithAdressOIB>
    <izvorni_sadrzaj>
      <item>ANAID  društvo s ograničenom odgovornošću za trgovinu i usluge, OIB 78006550250, Kralja Zvonimira/4D, 20350 Metković</item>
    </izvorni_sadrzaj>
    <derivirana_varijabla naziv="DomainObject.Predmet.ProtuStrankaListFormatedWithAdressOIB_1">
      <item>ANAID  društvo s ograničenom odgovornošću za trgovinu i usluge, OIB 78006550250, Kralja Zvonimira/4D, 20350 Metković</item>
    </derivirana_varijabla>
  </DomainObject.Predmet.ProtuStrankaListFormatedWithAdressOIB>
  <DomainObject.Predmet.ProtuStrankaListNazivFormated>
    <izvorni_sadrzaj>
      <item>ANAID  društvo s ograničenom odgovornošću za trgovinu i usluge</item>
    </izvorni_sadrzaj>
    <derivirana_varijabla naziv="DomainObject.Predmet.ProtuStrankaListNazivFormated_1">
      <item>ANAID  društvo s ograničenom odgovornošću za trgovinu i usluge</item>
    </derivirana_varijabla>
  </DomainObject.Predmet.ProtuStrankaListNazivFormated>
  <DomainObject.Predmet.ProtuStrankaListNazivFormatedOIB>
    <izvorni_sadrzaj>
      <item>ANAID  društvo s ograničenom odgovornošću za trgovinu i usluge, OIB 78006550250</item>
    </izvorni_sadrzaj>
    <derivirana_varijabla naziv="DomainObject.Predmet.ProtuStrankaListNazivFormatedOIB_1">
      <item>ANAID  društvo s ograničenom odgovornošću za trgovinu i usluge, OIB 78006550250</item>
    </derivirana_varijabla>
  </DomainObject.Predmet.ProtuStrankaListNazivFormatedOIB>
  <DomainObject.Predmet.OstaliListFormated>
    <izvorni_sadrzaj>
      <item>Županijsko državno odvjetništvo u Dubrovniku punomoćnik sudionika u postupku RH,MINISTARSTVO FINANCIJA-POREZNA UPRAVA,PODRUČNI URED DUBROVNIK</item>
      <item>Dijana Bošnjak</item>
      <item>FINA SPLIT</item>
      <item>Hypo Alpe Adria bank d.d. Zagreb</item>
      <item>Ana Beus, odvj. vježbenica kod Viktor Pisanski</item>
      <item>Draženka Borovoac Adriana Čuzić</item>
      <item>HRVATSKE ŠUME društvo s ograničenom odgovornošću</item>
      <item>Odv. Zoran Tomić</item>
      <item>CIPINUS d.o.o.</item>
      <item>Maroje Stjepović</item>
    </izvorni_sadrzaj>
    <derivirana_varijabla naziv="DomainObject.Predmet.OstaliListFormated_1">
      <item>Županijsko državno odvjetništvo u Dubrovniku punomoćnik sudionika u postupku RH,MINISTARSTVO FINANCIJA-POREZNA UPRAVA,PODRUČNI URED DUBROVNIK</item>
      <item>Dijana Bošnjak</item>
      <item>FINA SPLIT</item>
      <item>Hypo Alpe Adria bank d.d. Zagreb</item>
      <item>Ana Beus, odvj. vježbenica kod Viktor Pisanski</item>
      <item>Draženka Borovoac Adriana Čuzić</item>
      <item>HRVATSKE ŠUME društvo s ograničenom odgovornošću</item>
      <item>Odv. Zoran Tomić</item>
      <item>CIPINUS d.o.o.</item>
      <item>Maroje Stjepović</item>
    </derivirana_varijabla>
  </DomainObject.Predmet.OstaliListFormated>
  <DomainObject.Predmet.OstaliListFormatedOIB>
    <izvorni_sadrzaj>
      <item>Županijsko državno odvjetništvo u Dubrovniku punomoćnik sudionika u postupku RH,MINISTARSTVO FINANCIJA-POREZNA UPRAVA,PODRUČNI URED DUBROVNIK</item>
      <item>Dijana Bošnjak</item>
      <item>FINA SPLIT</item>
      <item>Hypo Alpe Adria bank d.d. Zagreb</item>
      <item>Ana Beus, odvj. vježbenica kod Viktor Pisanski</item>
      <item>Draženka Borovoac Adriana Čuzić</item>
      <item>HRVATSKE ŠUME društvo s ograničenom odgovornošću, OIB 69693144506</item>
      <item>Odv. Zoran Tomić</item>
      <item>CIPINUS d.o.o.</item>
      <item>Maroje Stjepović, OIB 57640555089</item>
    </izvorni_sadrzaj>
    <derivirana_varijabla naziv="DomainObject.Predmet.OstaliListFormatedOIB_1">
      <item>Županijsko državno odvjetništvo u Dubrovniku punomoćnik sudionika u postupku RH,MINISTARSTVO FINANCIJA-POREZNA UPRAVA,PODRUČNI URED DUBROVNIK</item>
      <item>Dijana Bošnjak</item>
      <item>FINA SPLIT</item>
      <item>Hypo Alpe Adria bank d.d. Zagreb</item>
      <item>Ana Beus, odvj. vježbenica kod Viktor Pisanski</item>
      <item>Draženka Borovoac Adriana Čuzić</item>
      <item>HRVATSKE ŠUME društvo s ograničenom odgovornošću, OIB 69693144506</item>
      <item>Odv. Zoran Tomić</item>
      <item>CIPINUS d.o.o.</item>
      <item>Maroje Stjepović, OIB 57640555089</item>
    </derivirana_varijabla>
  </DomainObject.Predmet.OstaliListFormatedOIB>
  <DomainObject.Predmet.OstaliListFormatedWithAdress>
    <izvorni_sadrzaj>
      <item>Županijsko državno odvjetništvo u Dubrovniku, Dropčeva 1, 20000 Dubrovnik punomoćnik sudionika u postupku RH,MINISTARSTVO FINANCIJA-POREZNA UPRAVA,PODRUČNI URED DUBROVNIK</item>
      <item>Dijana Bošnjak</item>
      <item>FINA SPLIT</item>
      <item>Hypo Alpe Adria bank d.d. Zagreb</item>
      <item>Ana Beus, odvj. vježbenica kod Viktor Pisanski, III Vrbnik 9, 10000 Zagreb</item>
      <item>Draženka Borovoac Adriana Čuzić, A.Hebranga 12, 20350 Metković</item>
      <item>HRVATSKE ŠUME društvo s ograničenom odgovornošću, Ul.Ljudevita Farkaša Vukotinovića 2, 10000 Zagreb</item>
      <item>Odv. Zoran Tomić, Zelinska 2//, 10000 Zagreb</item>
      <item>CIPINUS d.o.o., V.Nazora b.b., 32257 Drenovci</item>
      <item>Maroje Stjepović, Pera Budmani 10, 20000 Dubrovnik</item>
    </izvorni_sadrzaj>
    <derivirana_varijabla naziv="DomainObject.Predmet.OstaliListFormatedWithAdress_1">
      <item>Županijsko državno odvjetništvo u Dubrovniku, Dropčeva 1, 20000 Dubrovnik punomoćnik sudionika u postupku RH,MINISTARSTVO FINANCIJA-POREZNA UPRAVA,PODRUČNI URED DUBROVNIK</item>
      <item>Dijana Bošnjak</item>
      <item>FINA SPLIT</item>
      <item>Hypo Alpe Adria bank d.d. Zagreb</item>
      <item>Ana Beus, odvj. vježbenica kod Viktor Pisanski, III Vrbnik 9, 10000 Zagreb</item>
      <item>Draženka Borovoac Adriana Čuzić, A.Hebranga 12, 20350 Metković</item>
      <item>HRVATSKE ŠUME društvo s ograničenom odgovornošću, Ul.Ljudevita Farkaša Vukotinovića 2, 10000 Zagreb</item>
      <item>Odv. Zoran Tomić, Zelinska 2//, 10000 Zagreb</item>
      <item>CIPINUS d.o.o., V.Nazora b.b., 32257 Drenovci</item>
      <item>Maroje Stjepović, Pera Budmani 10, 20000 Dubrovnik</item>
    </derivirana_varijabla>
  </DomainObject.Predmet.OstaliListFormatedWithAdress>
  <DomainObject.Predmet.OstaliListFormatedWithAdressOIB>
    <izvorni_sadrzaj>
      <item>Županijsko državno odvjetništvo u Dubrovniku, Dropčeva 1, 20000 Dubrovnik punomoćnik sudionika u postupku RH,MINISTARSTVO FINANCIJA-POREZNA UPRAVA,PODRUČNI URED DUBROVNIK</item>
      <item>Dijana Bošnjak</item>
      <item>FINA SPLIT</item>
      <item>Hypo Alpe Adria bank d.d. Zagreb</item>
      <item>Ana Beus, odvj. vježbenica kod Viktor Pisanski, III Vrbnik 9, 10000 Zagreb</item>
      <item>Draženka Borovoac Adriana Čuzić, A.Hebranga 12, 20350 Metković</item>
      <item>HRVATSKE ŠUME društvo s ograničenom odgovornošću, OIB 69693144506, Ul.Ljudevita Farkaša Vukotinovića 2, 10000 Zagreb</item>
      <item>Odv. Zoran Tomić, Zelinska 2//, 10000 Zagreb</item>
      <item>CIPINUS d.o.o., V.Nazora b.b., 32257 Drenovci</item>
      <item>Maroje Stjepović, OIB 57640555089, Pera Budmani 10, 20000 Dubrovnik</item>
    </izvorni_sadrzaj>
    <derivirana_varijabla naziv="DomainObject.Predmet.OstaliListFormatedWithAdressOIB_1">
      <item>Županijsko državno odvjetništvo u Dubrovniku, Dropčeva 1, 20000 Dubrovnik punomoćnik sudionika u postupku RH,MINISTARSTVO FINANCIJA-POREZNA UPRAVA,PODRUČNI URED DUBROVNIK</item>
      <item>Dijana Bošnjak</item>
      <item>FINA SPLIT</item>
      <item>Hypo Alpe Adria bank d.d. Zagreb</item>
      <item>Ana Beus, odvj. vježbenica kod Viktor Pisanski, III Vrbnik 9, 10000 Zagreb</item>
      <item>Draženka Borovoac Adriana Čuzić, A.Hebranga 12, 20350 Metković</item>
      <item>HRVATSKE ŠUME društvo s ograničenom odgovornošću, OIB 69693144506, Ul.Ljudevita Farkaša Vukotinovića 2, 10000 Zagreb</item>
      <item>Odv. Zoran Tomić, Zelinska 2//, 10000 Zagreb</item>
      <item>CIPINUS d.o.o., V.Nazora b.b., 32257 Drenovci</item>
      <item>Maroje Stjepović, OIB 57640555089, Pera Budmani 10, 20000 Dubrovnik</item>
    </derivirana_varijabla>
  </DomainObject.Predmet.OstaliListFormatedWithAdressOIB>
  <DomainObject.Predmet.OstaliListNazivFormated>
    <izvorni_sadrzaj>
      <item>Županijsko državno odvjetništvo u Dubrovniku</item>
      <item>Dijana Bošnjak</item>
      <item>FINA SPLIT</item>
      <item>Hypo Alpe Adria bank d.d. Zagreb</item>
      <item>Ana Beus, odvj. vježbenica kod Viktor Pisanski</item>
      <item>Draženka Borovoac Adriana Čuzić</item>
      <item>HRVATSKE ŠUME društvo s ograničenom odgovornošću</item>
      <item>Odv. Zoran Tomić</item>
      <item>CIPINUS d.o.o.</item>
      <item>Maroje Stjepović</item>
    </izvorni_sadrzaj>
    <derivirana_varijabla naziv="DomainObject.Predmet.OstaliListNazivFormated_1">
      <item>Županijsko državno odvjetništvo u Dubrovniku</item>
      <item>Dijana Bošnjak</item>
      <item>FINA SPLIT</item>
      <item>Hypo Alpe Adria bank d.d. Zagreb</item>
      <item>Ana Beus, odvj. vježbenica kod Viktor Pisanski</item>
      <item>Draženka Borovoac Adriana Čuzić</item>
      <item>HRVATSKE ŠUME društvo s ograničenom odgovornošću</item>
      <item>Odv. Zoran Tomić</item>
      <item>CIPINUS d.o.o.</item>
      <item>Maroje Stjepović</item>
    </derivirana_varijabla>
  </DomainObject.Predmet.OstaliListNazivFormated>
  <DomainObject.Predmet.OstaliListNazivFormatedOIB>
    <izvorni_sadrzaj>
      <item>Županijsko državno odvjetništvo u Dubrovniku</item>
      <item>Dijana Bošnjak</item>
      <item>FINA SPLIT</item>
      <item>Hypo Alpe Adria bank d.d. Zagreb</item>
      <item>Ana Beus, odvj. vježbenica kod Viktor Pisanski</item>
      <item>Draženka Borovoac Adriana Čuzić</item>
      <item>HRVATSKE ŠUME društvo s ograničenom odgovornošću, OIB 69693144506</item>
      <item>Odv. Zoran Tomić</item>
      <item>CIPINUS d.o.o.</item>
      <item>Maroje Stjepović, OIB 57640555089</item>
    </izvorni_sadrzaj>
    <derivirana_varijabla naziv="DomainObject.Predmet.OstaliListNazivFormatedOIB_1">
      <item>Županijsko državno odvjetništvo u Dubrovniku</item>
      <item>Dijana Bošnjak</item>
      <item>FINA SPLIT</item>
      <item>Hypo Alpe Adria bank d.d. Zagreb</item>
      <item>Ana Beus, odvj. vježbenica kod Viktor Pisanski</item>
      <item>Draženka Borovoac Adriana Čuzić</item>
      <item>HRVATSKE ŠUME društvo s ograničenom odgovornošću, OIB 69693144506</item>
      <item>Odv. Zoran Tomić</item>
      <item>CIPINUS d.o.o.</item>
      <item>Maroje Stjepović, OIB 57640555089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2017.</izvorni_sadrzaj>
    <derivirana_varijabla naziv="DomainObject.Datum_1">26. srpnja 2017.</derivirana_varijabla>
  </DomainObject.Datum>
  <DomainObject.PoslovniBrojDokumenta>
    <izvorni_sadrzaj/>
    <derivirana_varijabla naziv="DomainObject.PoslovniBrojDokumenta_1"/>
  </DomainObject.PoslovniBrojDokumenta>
  <DomainObject.Predmet.StrankaIDrugi>
    <izvorni_sadrzaj>RH,MINISTARSTVO FINANCIJA-POREZNA UPRAVA,PODRUČNI URED DUBROVNIK</izvorni_sadrzaj>
    <derivirana_varijabla naziv="DomainObject.Predmet.StrankaIDrugi_1">RH,MINISTARSTVO FINANCIJA-POREZNA UPRAVA,PODRUČNI URED DUBROVNIK</derivirana_varijabla>
  </DomainObject.Predmet.StrankaIDrugi>
  <DomainObject.Predmet.ProtustrankaIDrugi>
    <izvorni_sadrzaj>ANAID  društvo s ograničenom odgovornošću za trgovinu i usluge</izvorni_sadrzaj>
    <derivirana_varijabla naziv="DomainObject.Predmet.ProtustrankaIDrugi_1">ANAID  društvo s ograničenom odgovornošću za trgovinu i usluge</derivirana_varijabla>
  </DomainObject.Predmet.ProtustrankaIDrugi>
  <DomainObject.Predmet.StrankaIDrugiAdressOIB>
    <izvorni_sadrzaj>RH,MINISTARSTVO FINANCIJA-POREZNA UPRAVA,PODRUČNI URED DUBROVNIK, OIB 18683136487, ., 20000 Dubrovnik</izvorni_sadrzaj>
    <derivirana_varijabla naziv="DomainObject.Predmet.StrankaIDrugiAdressOIB_1">RH,MINISTARSTVO FINANCIJA-POREZNA UPRAVA,PODRUČNI URED DUBROVNIK, OIB 18683136487, ., 20000 Dubrovnik</derivirana_varijabla>
  </DomainObject.Predmet.StrankaIDrugiAdressOIB>
  <DomainObject.Predmet.ProtustrankaIDrugiAdressOIB>
    <izvorni_sadrzaj>ANAID  društvo s ograničenom odgovornošću za trgovinu i usluge, OIB 78006550250, Kralja Zvonimira/4D, 20350 Metković</izvorni_sadrzaj>
    <derivirana_varijabla naziv="DomainObject.Predmet.ProtustrankaIDrugiAdressOIB_1">ANAID  društvo s ograničenom odgovornošću za trgovinu i usluge, OIB 78006550250, Kralja Zvonimira/4D,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RH,MINISTARSTVO FINANCIJA-POREZNA UPRAVA,PODRUČNI URED DUBROVNIK</item>
      <item>ANAID  društvo s ograničenom odgovornošću za trgovinu i usluge</item>
      <item>Županijsko državno odvjetništvo u Dubrovniku</item>
      <item>Dijana Bošnjak</item>
      <item>FINA SPLIT</item>
      <item>Hypo Alpe Adria bank d.d. Zagreb</item>
      <item>Ana Beus, odvj. vježbenica kod Viktor Pisanski</item>
      <item>Draženka Borovoac Adriana Čuzić</item>
      <item>HRVATSKE ŠUME društvo s ograničenom odgovornošću</item>
      <item>Odv. Zoran Tomić</item>
      <item>CIPINUS d.o.o.</item>
      <item>Maroje Stjepović</item>
    </izvorni_sadrzaj>
    <derivirana_varijabla naziv="DomainObject.Predmet.SudioniciListNaziv_1">
      <item>RH,MINISTARSTVO FINANCIJA-POREZNA UPRAVA,PODRUČNI URED DUBROVNIK</item>
      <item>ANAID  društvo s ograničenom odgovornošću za trgovinu i usluge</item>
      <item>Županijsko državno odvjetništvo u Dubrovniku</item>
      <item>Dijana Bošnjak</item>
      <item>FINA SPLIT</item>
      <item>Hypo Alpe Adria bank d.d. Zagreb</item>
      <item>Ana Beus, odvj. vježbenica kod Viktor Pisanski</item>
      <item>Draženka Borovoac Adriana Čuzić</item>
      <item>HRVATSKE ŠUME društvo s ograničenom odgovornošću</item>
      <item>Odv. Zoran Tomić</item>
      <item>CIPINUS d.o.o.</item>
      <item>Maroje Stjepović</item>
    </derivirana_varijabla>
  </DomainObject.Predmet.SudioniciListNaziv>
  <DomainObject.Predmet.SudioniciListAdressOIB>
    <izvorni_sadrzaj>
      <item>RH,MINISTARSTVO FINANCIJA-POREZNA UPRAVA,PODRUČNI URED DUBROVNIK, OIB 18683136487, .,20000 Dubrovnik</item>
      <item>ANAID  društvo s ograničenom odgovornošću za trgovinu i usluge, OIB 78006550250, Kralja Zvonimira/4D,20350 Metković</item>
      <item>Županijsko državno odvjetništvo u Dubrovniku, Dropčeva 1,20000 Dubrovnik</item>
      <item>Dijana Bošnjak</item>
      <item>FINA SPLIT</item>
      <item>Hypo Alpe Adria bank d.d. Zagreb</item>
      <item>Ana Beus, odvj. vježbenica kod Viktor Pisanski, III Vrbnik 9,10000 Zagreb</item>
      <item>Draženka Borovoac Adriana Čuzić, A.Hebranga 12,20350 Metković</item>
      <item>HRVATSKE ŠUME društvo s ograničenom odgovornošću, OIB 69693144506, Ul.Ljudevita Farkaša Vukotinovića 2,10000 Zagreb</item>
      <item>Odv. Zoran Tomić, Zelinska 2//,10000 Zagreb</item>
      <item>CIPINUS d.o.o., V.Nazora b.b.,32257 Drenovci</item>
      <item>Maroje Stjepović, OIB 57640555089, Pera Budmani 10,20000 Dubrovnik</item>
    </izvorni_sadrzaj>
    <derivirana_varijabla naziv="DomainObject.Predmet.SudioniciListAdressOIB_1">
      <item>RH,MINISTARSTVO FINANCIJA-POREZNA UPRAVA,PODRUČNI URED DUBROVNIK, OIB 18683136487, .,20000 Dubrovnik</item>
      <item>ANAID  društvo s ograničenom odgovornošću za trgovinu i usluge, OIB 78006550250, Kralja Zvonimira/4D,20350 Metković</item>
      <item>Županijsko državno odvjetništvo u Dubrovniku, Dropčeva 1,20000 Dubrovnik</item>
      <item>Dijana Bošnjak</item>
      <item>FINA SPLIT</item>
      <item>Hypo Alpe Adria bank d.d. Zagreb</item>
      <item>Ana Beus, odvj. vježbenica kod Viktor Pisanski, III Vrbnik 9,10000 Zagreb</item>
      <item>Draženka Borovoac Adriana Čuzić, A.Hebranga 12,20350 Metković</item>
      <item>HRVATSKE ŠUME društvo s ograničenom odgovornošću, OIB 69693144506, Ul.Ljudevita Farkaša Vukotinovića 2,10000 Zagreb</item>
      <item>Odv. Zoran Tomić, Zelinska 2//,10000 Zagreb</item>
      <item>CIPINUS d.o.o., V.Nazora b.b.,32257 Drenovci</item>
      <item>Maroje Stjepović, OIB 57640555089, Pera Budmani 10,20000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78006550250</item>
      <item>, OIB null</item>
      <item>, OIB null</item>
      <item>, OIB null</item>
      <item>, OIB null</item>
      <item>, OIB null</item>
      <item>, OIB null</item>
      <item>, OIB 69693144506</item>
      <item>, OIB null</item>
      <item>, OIB null</item>
      <item>, OIB 57640555089</item>
    </izvorni_sadrzaj>
    <derivirana_varijabla naziv="DomainObject.Predmet.SudioniciListNazivOIB_1">
      <item>, OIB 18683136487</item>
      <item>, OIB 78006550250</item>
      <item>, OIB null</item>
      <item>, OIB null</item>
      <item>, OIB null</item>
      <item>, OIB null</item>
      <item>, OIB null</item>
      <item>, OIB null</item>
      <item>, OIB 69693144506</item>
      <item>, OIB null</item>
      <item>, OIB null</item>
      <item>, OIB 57640555089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Stjepović, OIB 57640555089, Hermana Bužana 6b Zagreb</item>
    </izvorni_sadrzaj>
    <derivirana_varijabla naziv="DomainObject.Predmet.StecajniUpraviteljiListAddressOIB_1">
      <item>Maroje Stjepović, OIB 57640555089, Hermana Bužana 6b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5</properties:Pages>
  <properties:Words>2315</properties:Words>
  <properties:Characters>12573</properties:Characters>
  <properties:Lines>258</properties:Lines>
  <properties:Paragraphs>89</properties:Paragraphs>
  <properties:TotalTime>189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14911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2017-07-18T12:32:00Z</dcterms:created>
  <dc:creator>Ante Kačić</dc:creator>
  <cp:lastModifiedBy>Srđan Gavranić</cp:lastModifiedBy>
  <cp:lastPrinted>2017-07-26T08:25:00Z</cp:lastPrinted>
  <dcterms:modified xmlns:xsi="http://www.w3.org/2001/XMLSchema-instance" xsi:type="dcterms:W3CDTF">2017-07-26T08:27:00Z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