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5ab2" w14:paraId="0025ab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D578ED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2C3A31">
        <w:t>8</w:t>
      </w:r>
      <w:r w:rsidR="000938B8">
        <w:t>/1</w:t>
      </w:r>
      <w:r w:rsidR="00017B19">
        <w:t>7</w:t>
      </w:r>
      <w:r w:rsidR="000938B8">
        <w:t>-3</w:t>
      </w:r>
    </w:p>
    <w:p w:rsidRDefault="004337D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C85807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</w:t>
      </w:r>
      <w:r w:rsidR="00D92A60">
        <w:t>sutkinji</w:t>
      </w:r>
      <w:r>
        <w:t xml:space="preserve"> </w:t>
      </w:r>
      <w:r w:rsidR="00D578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E410A0" w:rsidRPr="00DA1006">
        <w:t>OIB 85821130368</w:t>
      </w:r>
      <w:r w:rsidR="00E410A0">
        <w:t xml:space="preserve">, </w:t>
      </w:r>
      <w:r w:rsidR="004A0D7B">
        <w:t xml:space="preserve">Regionalni centar Osijek Podružnica Osijek, L. </w:t>
      </w:r>
      <w:proofErr w:type="spellStart"/>
      <w:r w:rsidR="004A0D7B">
        <w:t>Jagera</w:t>
      </w:r>
      <w:proofErr w:type="spellEnd"/>
      <w:r w:rsidR="004A0D7B">
        <w:t xml:space="preserve"> 3, za pokretanje s</w:t>
      </w:r>
      <w:r w:rsidR="00876A51">
        <w:t>kraćenog stečajnog postupka</w:t>
      </w:r>
      <w:r w:rsidR="004A0D7B">
        <w:t xml:space="preserve"> nad dužnikom</w:t>
      </w:r>
      <w:r w:rsidR="00542BC7">
        <w:t xml:space="preserve"> </w:t>
      </w:r>
      <w:r w:rsidR="00711F8F" w:rsidRPr="00711F8F">
        <w:t>LEŽAIĆ d.o.o. u likvidaciji</w:t>
      </w:r>
      <w:r w:rsidR="005F6F25">
        <w:t xml:space="preserve">, </w:t>
      </w:r>
      <w:r w:rsidR="00711F8F" w:rsidRPr="00711F8F">
        <w:t>Vinkovačka ulica 40</w:t>
      </w:r>
      <w:r w:rsidR="005F6F25">
        <w:t xml:space="preserve">, </w:t>
      </w:r>
      <w:proofErr w:type="spellStart"/>
      <w:r w:rsidR="00711F8F" w:rsidRPr="00711F8F">
        <w:t>Jarmina</w:t>
      </w:r>
      <w:proofErr w:type="spellEnd"/>
      <w:r w:rsidR="0096040D">
        <w:t xml:space="preserve">, </w:t>
      </w:r>
      <w:r w:rsidR="00D253AD">
        <w:t xml:space="preserve">MBS: </w:t>
      </w:r>
      <w:r w:rsidR="00711F8F" w:rsidRPr="00711F8F">
        <w:t>030104260</w:t>
      </w:r>
      <w:r w:rsidR="00D253AD">
        <w:t xml:space="preserve">, OIB: </w:t>
      </w:r>
      <w:r w:rsidR="00711F8F" w:rsidRPr="00711F8F">
        <w:t>16921409952</w:t>
      </w:r>
      <w:r w:rsidR="00834BE0">
        <w:t xml:space="preserve">, </w:t>
      </w:r>
      <w:r w:rsidR="004A0D7B">
        <w:t xml:space="preserve">temeljem članka 430. Stečajnog zakona </w:t>
      </w:r>
      <w:r w:rsidR="00A35DEB">
        <w:t>(</w:t>
      </w:r>
      <w:r w:rsidR="004A0D7B">
        <w:t>„Narodne nov</w:t>
      </w:r>
      <w:r w:rsidR="00316816">
        <w:t>ine“ 71/15)</w:t>
      </w:r>
      <w:r w:rsidR="00C64B1E">
        <w:t xml:space="preserve">, dana </w:t>
      </w:r>
      <w:r w:rsidR="003D6C1B">
        <w:t>3</w:t>
      </w:r>
      <w:r w:rsidR="00017B19">
        <w:t>0</w:t>
      </w:r>
      <w:r w:rsidR="00B756F8">
        <w:t xml:space="preserve">. </w:t>
      </w:r>
      <w:r w:rsidR="00017B19">
        <w:t>siječnja</w:t>
      </w:r>
      <w:r w:rsidR="001C3F36">
        <w:t xml:space="preserve"> </w:t>
      </w:r>
      <w:r w:rsidR="00B756F8">
        <w:t>201</w:t>
      </w:r>
      <w:r w:rsidR="00017B19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7C37D8" w:rsidR="00F5045C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11F8F">
        <w:t xml:space="preserve">LEŽAIĆ d.o.o. u likvidaciji, Vinkovačka ulica 40, </w:t>
      </w:r>
      <w:proofErr w:type="spellStart"/>
      <w:r w:rsidR="00711F8F">
        <w:t>Jarmina</w:t>
      </w:r>
      <w:proofErr w:type="spellEnd"/>
      <w:r w:rsidR="00711F8F">
        <w:t>, MBS: 030104260, OIB: 16921409952</w:t>
      </w:r>
      <w:r w:rsidR="00D749EA">
        <w:t>,</w:t>
      </w:r>
      <w:r w:rsidR="00D92C9C">
        <w:t xml:space="preserve"> </w:t>
      </w:r>
      <w:r>
        <w:t xml:space="preserve">iznosi </w:t>
      </w:r>
      <w:r w:rsidR="00711F8F">
        <w:t>6.238,43</w:t>
      </w:r>
      <w:r>
        <w:t xml:space="preserve"> kn.</w:t>
      </w:r>
    </w:p>
    <w:p w:rsidRDefault="00EE5D72" w:rsidP="007C37D8" w:rsidR="00F5045C">
      <w:pPr>
        <w:ind w:left="708"/>
        <w:jc w:val="both"/>
      </w:pPr>
      <w:r>
        <w:t xml:space="preserve">II </w:t>
      </w:r>
      <w:r w:rsidR="004B7AC4">
        <w:t xml:space="preserve">Poziva se </w:t>
      </w:r>
      <w:r w:rsidR="00846D80">
        <w:t>likvidator</w:t>
      </w:r>
      <w:r w:rsidR="004B7AC4">
        <w:t xml:space="preserve"> </w:t>
      </w:r>
      <w:r w:rsidR="00711F8F" w:rsidRPr="00711F8F">
        <w:t xml:space="preserve">Mario </w:t>
      </w:r>
      <w:proofErr w:type="spellStart"/>
      <w:r w:rsidR="00711F8F" w:rsidRPr="00711F8F">
        <w:t>Ležaić</w:t>
      </w:r>
      <w:proofErr w:type="spellEnd"/>
      <w:r w:rsidR="00711F8F" w:rsidRPr="00711F8F">
        <w:t>, OIB: 56982271365</w:t>
      </w:r>
      <w:r w:rsidR="0096040D">
        <w:t>,</w:t>
      </w:r>
      <w:r w:rsidR="00876A51">
        <w:t xml:space="preserve"> </w:t>
      </w:r>
      <w:proofErr w:type="spellStart"/>
      <w:r w:rsidR="00711F8F" w:rsidRPr="00711F8F">
        <w:t>Jarmina</w:t>
      </w:r>
      <w:proofErr w:type="spellEnd"/>
      <w:r w:rsidR="00711F8F" w:rsidRPr="00711F8F">
        <w:t>, Vinkovačka ulica 40</w:t>
      </w:r>
      <w:r w:rsidR="004B7AC4">
        <w:t>,</w:t>
      </w:r>
      <w:r w:rsidR="00D776ED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</w:t>
      </w:r>
      <w:r w:rsidR="00C07D47">
        <w:t>e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7C37D8" w:rsidR="00F5045C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A690D">
        <w:t>1</w:t>
      </w:r>
      <w:r w:rsidR="000C26C6">
        <w:t xml:space="preserve"> 3000 0020 0 s pozivom na broj HR05 272-</w:t>
      </w:r>
      <w:r w:rsidR="002C3A31">
        <w:t>8</w:t>
      </w:r>
      <w:r w:rsidR="000C26C6">
        <w:t>-1</w:t>
      </w:r>
      <w:r w:rsidR="00846D80">
        <w:t>7</w:t>
      </w:r>
      <w:r w:rsidR="00316816">
        <w:t xml:space="preserve"> (članak 430</w:t>
      </w:r>
      <w:r w:rsidR="00467323">
        <w:t>.</w:t>
      </w:r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017B19">
        <w:t>30. siječnja 2017.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D92A60">
        <w:rPr>
          <w:bCs/>
        </w:rPr>
        <w:t>STEČAJNA SUTKINJA</w:t>
      </w:r>
    </w:p>
    <w:p w:rsidRDefault="00D578ED" w:rsidP="0077382A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D92A60">
        <w:rPr>
          <w:bCs/>
        </w:rPr>
        <w:t xml:space="preserve">       </w:t>
      </w:r>
      <w:r>
        <w:rPr>
          <w:bCs/>
        </w:rPr>
        <w:t xml:space="preserve">Nada Roso 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A690D" w:rsidR="00532E0A">
      <w:pPr>
        <w:numPr>
          <w:ilvl w:val="0"/>
          <w:numId w:val="1"/>
        </w:numPr>
      </w:pPr>
      <w:r>
        <w:t xml:space="preserve">kal. </w:t>
      </w:r>
      <w:r w:rsidR="00017B19">
        <w:t>2</w:t>
      </w:r>
      <w:r w:rsidR="00650D30">
        <w:t>0</w:t>
      </w:r>
      <w:r w:rsidR="00017B19">
        <w:t>.3.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BA9" w:rsidR="00DF3BA9">
      <w:r>
        <w:separator/>
      </w:r>
    </w:p>
  </w:endnote>
  <w:endnote w:id="0" w:type="continuationSeparator">
    <w:p w:rsidRDefault="00DF3BA9" w:rsidR="00DF3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BA9" w:rsidR="00DF3BA9">
      <w:r>
        <w:separator/>
      </w:r>
    </w:p>
  </w:footnote>
  <w:footnote w:id="0" w:type="continuationSeparator">
    <w:p w:rsidRDefault="00DF3BA9" w:rsidR="00DF3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2F71"/>
    <w:rsid w:val="00014887"/>
    <w:rsid w:val="00016B25"/>
    <w:rsid w:val="00017B19"/>
    <w:rsid w:val="00035864"/>
    <w:rsid w:val="00036441"/>
    <w:rsid w:val="000477CD"/>
    <w:rsid w:val="00047A8F"/>
    <w:rsid w:val="00050860"/>
    <w:rsid w:val="000535EA"/>
    <w:rsid w:val="00070FDD"/>
    <w:rsid w:val="00077C9D"/>
    <w:rsid w:val="00091B4B"/>
    <w:rsid w:val="000938B8"/>
    <w:rsid w:val="00095305"/>
    <w:rsid w:val="00097A82"/>
    <w:rsid w:val="000B0EBD"/>
    <w:rsid w:val="000B4AD6"/>
    <w:rsid w:val="000C26C6"/>
    <w:rsid w:val="000C5AF3"/>
    <w:rsid w:val="000D0569"/>
    <w:rsid w:val="000E463F"/>
    <w:rsid w:val="000E762A"/>
    <w:rsid w:val="000F61EA"/>
    <w:rsid w:val="00102060"/>
    <w:rsid w:val="0012388A"/>
    <w:rsid w:val="001437B2"/>
    <w:rsid w:val="00164F19"/>
    <w:rsid w:val="00173F18"/>
    <w:rsid w:val="00177EC7"/>
    <w:rsid w:val="00181891"/>
    <w:rsid w:val="00182640"/>
    <w:rsid w:val="00190ED8"/>
    <w:rsid w:val="001B49A2"/>
    <w:rsid w:val="001B5F20"/>
    <w:rsid w:val="001B70D9"/>
    <w:rsid w:val="001C1653"/>
    <w:rsid w:val="001C3E53"/>
    <w:rsid w:val="001C3F36"/>
    <w:rsid w:val="001C73F4"/>
    <w:rsid w:val="001C7F1E"/>
    <w:rsid w:val="001E2000"/>
    <w:rsid w:val="001E375C"/>
    <w:rsid w:val="001E47C3"/>
    <w:rsid w:val="00202FD9"/>
    <w:rsid w:val="00204C74"/>
    <w:rsid w:val="002063E3"/>
    <w:rsid w:val="00217C41"/>
    <w:rsid w:val="00221FE6"/>
    <w:rsid w:val="00224AFF"/>
    <w:rsid w:val="00225084"/>
    <w:rsid w:val="002358E7"/>
    <w:rsid w:val="0025000D"/>
    <w:rsid w:val="00250FA9"/>
    <w:rsid w:val="00261E40"/>
    <w:rsid w:val="00261F2E"/>
    <w:rsid w:val="00267D26"/>
    <w:rsid w:val="00276A35"/>
    <w:rsid w:val="0028507D"/>
    <w:rsid w:val="002A1B0C"/>
    <w:rsid w:val="002A2AF5"/>
    <w:rsid w:val="002A36D6"/>
    <w:rsid w:val="002A3BEF"/>
    <w:rsid w:val="002A4248"/>
    <w:rsid w:val="002B4236"/>
    <w:rsid w:val="002C3A31"/>
    <w:rsid w:val="002C3D49"/>
    <w:rsid w:val="002D099D"/>
    <w:rsid w:val="002D2610"/>
    <w:rsid w:val="002D6507"/>
    <w:rsid w:val="002D7681"/>
    <w:rsid w:val="002F4AAF"/>
    <w:rsid w:val="002F66FE"/>
    <w:rsid w:val="00300EC6"/>
    <w:rsid w:val="00316816"/>
    <w:rsid w:val="00317905"/>
    <w:rsid w:val="00320C64"/>
    <w:rsid w:val="003276D7"/>
    <w:rsid w:val="00331D2D"/>
    <w:rsid w:val="003337A6"/>
    <w:rsid w:val="00333810"/>
    <w:rsid w:val="00342079"/>
    <w:rsid w:val="00343CDC"/>
    <w:rsid w:val="003445D8"/>
    <w:rsid w:val="003612A7"/>
    <w:rsid w:val="00375C7E"/>
    <w:rsid w:val="00375ED8"/>
    <w:rsid w:val="00381D0A"/>
    <w:rsid w:val="003824C3"/>
    <w:rsid w:val="0038265B"/>
    <w:rsid w:val="003832CA"/>
    <w:rsid w:val="00383AE3"/>
    <w:rsid w:val="003879D1"/>
    <w:rsid w:val="003924AF"/>
    <w:rsid w:val="003A56C0"/>
    <w:rsid w:val="003A610E"/>
    <w:rsid w:val="003B025E"/>
    <w:rsid w:val="003C01DF"/>
    <w:rsid w:val="003C22AD"/>
    <w:rsid w:val="003C5E3D"/>
    <w:rsid w:val="003D02B1"/>
    <w:rsid w:val="003D6C1B"/>
    <w:rsid w:val="003E197B"/>
    <w:rsid w:val="003E2384"/>
    <w:rsid w:val="003E4C32"/>
    <w:rsid w:val="003E4DD9"/>
    <w:rsid w:val="003E7C98"/>
    <w:rsid w:val="003F0750"/>
    <w:rsid w:val="003F1980"/>
    <w:rsid w:val="003F3508"/>
    <w:rsid w:val="00413C80"/>
    <w:rsid w:val="00415293"/>
    <w:rsid w:val="0041638D"/>
    <w:rsid w:val="00421D71"/>
    <w:rsid w:val="00422FFE"/>
    <w:rsid w:val="00423F56"/>
    <w:rsid w:val="004337D0"/>
    <w:rsid w:val="004351D0"/>
    <w:rsid w:val="00436570"/>
    <w:rsid w:val="00443F69"/>
    <w:rsid w:val="00445204"/>
    <w:rsid w:val="004636C7"/>
    <w:rsid w:val="004638F5"/>
    <w:rsid w:val="0046632E"/>
    <w:rsid w:val="00467323"/>
    <w:rsid w:val="004753DA"/>
    <w:rsid w:val="00476EB4"/>
    <w:rsid w:val="00480973"/>
    <w:rsid w:val="00482F57"/>
    <w:rsid w:val="00484B20"/>
    <w:rsid w:val="0048554A"/>
    <w:rsid w:val="00485FC9"/>
    <w:rsid w:val="0048747B"/>
    <w:rsid w:val="004A0178"/>
    <w:rsid w:val="004A0D7B"/>
    <w:rsid w:val="004A6AE2"/>
    <w:rsid w:val="004A6F2C"/>
    <w:rsid w:val="004B490A"/>
    <w:rsid w:val="004B64DD"/>
    <w:rsid w:val="004B7AC4"/>
    <w:rsid w:val="004C3969"/>
    <w:rsid w:val="004D5A26"/>
    <w:rsid w:val="004E1973"/>
    <w:rsid w:val="004E3D9F"/>
    <w:rsid w:val="004E466C"/>
    <w:rsid w:val="004F48EA"/>
    <w:rsid w:val="004F5FE8"/>
    <w:rsid w:val="00510F6B"/>
    <w:rsid w:val="005126B5"/>
    <w:rsid w:val="005159C5"/>
    <w:rsid w:val="00521D3C"/>
    <w:rsid w:val="00532E0A"/>
    <w:rsid w:val="00534964"/>
    <w:rsid w:val="0053545A"/>
    <w:rsid w:val="005413EA"/>
    <w:rsid w:val="0054259D"/>
    <w:rsid w:val="00542BC7"/>
    <w:rsid w:val="005437AE"/>
    <w:rsid w:val="00550133"/>
    <w:rsid w:val="005524CF"/>
    <w:rsid w:val="00554CD6"/>
    <w:rsid w:val="00556098"/>
    <w:rsid w:val="005668D6"/>
    <w:rsid w:val="00567F63"/>
    <w:rsid w:val="0058243F"/>
    <w:rsid w:val="005868D0"/>
    <w:rsid w:val="005931E7"/>
    <w:rsid w:val="005A4FC3"/>
    <w:rsid w:val="005A5F8E"/>
    <w:rsid w:val="005B1166"/>
    <w:rsid w:val="005B59B6"/>
    <w:rsid w:val="005C01B9"/>
    <w:rsid w:val="005C2492"/>
    <w:rsid w:val="005C33E2"/>
    <w:rsid w:val="005D1E21"/>
    <w:rsid w:val="005D2A79"/>
    <w:rsid w:val="005D7EC1"/>
    <w:rsid w:val="005E0CFB"/>
    <w:rsid w:val="005E20FF"/>
    <w:rsid w:val="005E45F5"/>
    <w:rsid w:val="005E55B1"/>
    <w:rsid w:val="005F6F25"/>
    <w:rsid w:val="00613D0A"/>
    <w:rsid w:val="0061558B"/>
    <w:rsid w:val="006207DD"/>
    <w:rsid w:val="006310C2"/>
    <w:rsid w:val="00632865"/>
    <w:rsid w:val="00633654"/>
    <w:rsid w:val="006372FF"/>
    <w:rsid w:val="00644281"/>
    <w:rsid w:val="00650D30"/>
    <w:rsid w:val="00652724"/>
    <w:rsid w:val="00666402"/>
    <w:rsid w:val="00685E41"/>
    <w:rsid w:val="00692C01"/>
    <w:rsid w:val="00693BFD"/>
    <w:rsid w:val="00693CB5"/>
    <w:rsid w:val="0069656A"/>
    <w:rsid w:val="006A11E9"/>
    <w:rsid w:val="006A6EBE"/>
    <w:rsid w:val="006B29B9"/>
    <w:rsid w:val="006B5168"/>
    <w:rsid w:val="006C36CE"/>
    <w:rsid w:val="006C4FDF"/>
    <w:rsid w:val="006C6A31"/>
    <w:rsid w:val="006E7EDF"/>
    <w:rsid w:val="006F0DB1"/>
    <w:rsid w:val="00711561"/>
    <w:rsid w:val="00711F8F"/>
    <w:rsid w:val="0072168A"/>
    <w:rsid w:val="00722367"/>
    <w:rsid w:val="0073010A"/>
    <w:rsid w:val="007307CD"/>
    <w:rsid w:val="00734726"/>
    <w:rsid w:val="0073554C"/>
    <w:rsid w:val="00744CE9"/>
    <w:rsid w:val="007657AA"/>
    <w:rsid w:val="00765803"/>
    <w:rsid w:val="007658EB"/>
    <w:rsid w:val="00766D29"/>
    <w:rsid w:val="00767B75"/>
    <w:rsid w:val="0077329E"/>
    <w:rsid w:val="0077382A"/>
    <w:rsid w:val="0078009A"/>
    <w:rsid w:val="00796AED"/>
    <w:rsid w:val="007A4540"/>
    <w:rsid w:val="007A5699"/>
    <w:rsid w:val="007B0E12"/>
    <w:rsid w:val="007C37D8"/>
    <w:rsid w:val="007D7923"/>
    <w:rsid w:val="007E2590"/>
    <w:rsid w:val="007E7376"/>
    <w:rsid w:val="007F1C41"/>
    <w:rsid w:val="007F4FF1"/>
    <w:rsid w:val="008023F7"/>
    <w:rsid w:val="008135E6"/>
    <w:rsid w:val="00817C66"/>
    <w:rsid w:val="0082023A"/>
    <w:rsid w:val="00834BE0"/>
    <w:rsid w:val="00836CE2"/>
    <w:rsid w:val="0084069A"/>
    <w:rsid w:val="00846D80"/>
    <w:rsid w:val="008503EE"/>
    <w:rsid w:val="0085324B"/>
    <w:rsid w:val="00855A65"/>
    <w:rsid w:val="00860129"/>
    <w:rsid w:val="00864E64"/>
    <w:rsid w:val="008670C0"/>
    <w:rsid w:val="00874503"/>
    <w:rsid w:val="00875548"/>
    <w:rsid w:val="00876A51"/>
    <w:rsid w:val="008A224F"/>
    <w:rsid w:val="008A235F"/>
    <w:rsid w:val="008A6156"/>
    <w:rsid w:val="008A66B9"/>
    <w:rsid w:val="008A786C"/>
    <w:rsid w:val="008B0E56"/>
    <w:rsid w:val="008C7029"/>
    <w:rsid w:val="008D152F"/>
    <w:rsid w:val="008D795B"/>
    <w:rsid w:val="008E47CE"/>
    <w:rsid w:val="008F578B"/>
    <w:rsid w:val="00901EF5"/>
    <w:rsid w:val="00912CF5"/>
    <w:rsid w:val="009137B1"/>
    <w:rsid w:val="00916BED"/>
    <w:rsid w:val="00930B0A"/>
    <w:rsid w:val="00936874"/>
    <w:rsid w:val="00937840"/>
    <w:rsid w:val="00944616"/>
    <w:rsid w:val="009509F7"/>
    <w:rsid w:val="009525D4"/>
    <w:rsid w:val="00957168"/>
    <w:rsid w:val="0096040D"/>
    <w:rsid w:val="00963F9A"/>
    <w:rsid w:val="00980E4D"/>
    <w:rsid w:val="009933E4"/>
    <w:rsid w:val="009A412B"/>
    <w:rsid w:val="009B40D7"/>
    <w:rsid w:val="009B46D8"/>
    <w:rsid w:val="009B51B6"/>
    <w:rsid w:val="009C1900"/>
    <w:rsid w:val="009C670C"/>
    <w:rsid w:val="009D1C32"/>
    <w:rsid w:val="009D5A9B"/>
    <w:rsid w:val="009E5D6D"/>
    <w:rsid w:val="00A02565"/>
    <w:rsid w:val="00A061DF"/>
    <w:rsid w:val="00A07CA2"/>
    <w:rsid w:val="00A214C9"/>
    <w:rsid w:val="00A32ED0"/>
    <w:rsid w:val="00A34E1B"/>
    <w:rsid w:val="00A35DEB"/>
    <w:rsid w:val="00A371CB"/>
    <w:rsid w:val="00A405B5"/>
    <w:rsid w:val="00A429F9"/>
    <w:rsid w:val="00A46436"/>
    <w:rsid w:val="00A535F2"/>
    <w:rsid w:val="00A55A04"/>
    <w:rsid w:val="00A57AB7"/>
    <w:rsid w:val="00A57DB1"/>
    <w:rsid w:val="00A63F24"/>
    <w:rsid w:val="00A8702F"/>
    <w:rsid w:val="00A92274"/>
    <w:rsid w:val="00AA6B6E"/>
    <w:rsid w:val="00AB7B53"/>
    <w:rsid w:val="00AC36A5"/>
    <w:rsid w:val="00AE45D4"/>
    <w:rsid w:val="00AE4FFA"/>
    <w:rsid w:val="00AF1B39"/>
    <w:rsid w:val="00AF72EE"/>
    <w:rsid w:val="00B17A37"/>
    <w:rsid w:val="00B24B41"/>
    <w:rsid w:val="00B31B56"/>
    <w:rsid w:val="00B32948"/>
    <w:rsid w:val="00B44D0C"/>
    <w:rsid w:val="00B67389"/>
    <w:rsid w:val="00B756F8"/>
    <w:rsid w:val="00B82540"/>
    <w:rsid w:val="00B86000"/>
    <w:rsid w:val="00B95B20"/>
    <w:rsid w:val="00BB1978"/>
    <w:rsid w:val="00BB2E63"/>
    <w:rsid w:val="00BC77DD"/>
    <w:rsid w:val="00BE33FF"/>
    <w:rsid w:val="00BE7EA9"/>
    <w:rsid w:val="00BE7EEE"/>
    <w:rsid w:val="00BF32DE"/>
    <w:rsid w:val="00C07D47"/>
    <w:rsid w:val="00C2016D"/>
    <w:rsid w:val="00C20FF5"/>
    <w:rsid w:val="00C3065D"/>
    <w:rsid w:val="00C43CDA"/>
    <w:rsid w:val="00C43D17"/>
    <w:rsid w:val="00C56925"/>
    <w:rsid w:val="00C62E4B"/>
    <w:rsid w:val="00C64B1E"/>
    <w:rsid w:val="00C655E5"/>
    <w:rsid w:val="00C66216"/>
    <w:rsid w:val="00C85807"/>
    <w:rsid w:val="00C8590C"/>
    <w:rsid w:val="00C97C1E"/>
    <w:rsid w:val="00CA01EF"/>
    <w:rsid w:val="00CE0EE4"/>
    <w:rsid w:val="00CF1864"/>
    <w:rsid w:val="00CF4DCA"/>
    <w:rsid w:val="00CF63EE"/>
    <w:rsid w:val="00D1112C"/>
    <w:rsid w:val="00D20137"/>
    <w:rsid w:val="00D212DB"/>
    <w:rsid w:val="00D23251"/>
    <w:rsid w:val="00D24D2F"/>
    <w:rsid w:val="00D253AD"/>
    <w:rsid w:val="00D25F5C"/>
    <w:rsid w:val="00D5041E"/>
    <w:rsid w:val="00D505FE"/>
    <w:rsid w:val="00D578ED"/>
    <w:rsid w:val="00D64021"/>
    <w:rsid w:val="00D66346"/>
    <w:rsid w:val="00D745AC"/>
    <w:rsid w:val="00D749EA"/>
    <w:rsid w:val="00D776ED"/>
    <w:rsid w:val="00D77EA4"/>
    <w:rsid w:val="00D87686"/>
    <w:rsid w:val="00D92A60"/>
    <w:rsid w:val="00D92C36"/>
    <w:rsid w:val="00D92C9C"/>
    <w:rsid w:val="00D97782"/>
    <w:rsid w:val="00DA146A"/>
    <w:rsid w:val="00DA4636"/>
    <w:rsid w:val="00DA51E5"/>
    <w:rsid w:val="00DA61BE"/>
    <w:rsid w:val="00DC04DB"/>
    <w:rsid w:val="00DD6682"/>
    <w:rsid w:val="00DE5F69"/>
    <w:rsid w:val="00DF1BDE"/>
    <w:rsid w:val="00DF3BA9"/>
    <w:rsid w:val="00E142AA"/>
    <w:rsid w:val="00E23AF8"/>
    <w:rsid w:val="00E410A0"/>
    <w:rsid w:val="00E46B5A"/>
    <w:rsid w:val="00E60C19"/>
    <w:rsid w:val="00E63DC1"/>
    <w:rsid w:val="00E65909"/>
    <w:rsid w:val="00E710E6"/>
    <w:rsid w:val="00E92BB6"/>
    <w:rsid w:val="00E96356"/>
    <w:rsid w:val="00EA028A"/>
    <w:rsid w:val="00EB04D9"/>
    <w:rsid w:val="00EC0019"/>
    <w:rsid w:val="00EC72CA"/>
    <w:rsid w:val="00ED4C16"/>
    <w:rsid w:val="00EE0D49"/>
    <w:rsid w:val="00EE47CF"/>
    <w:rsid w:val="00EE5D72"/>
    <w:rsid w:val="00EF72DA"/>
    <w:rsid w:val="00F02A50"/>
    <w:rsid w:val="00F040DB"/>
    <w:rsid w:val="00F132F7"/>
    <w:rsid w:val="00F2165F"/>
    <w:rsid w:val="00F30D1C"/>
    <w:rsid w:val="00F46E60"/>
    <w:rsid w:val="00F5045C"/>
    <w:rsid w:val="00F60363"/>
    <w:rsid w:val="00F6215D"/>
    <w:rsid w:val="00F64E68"/>
    <w:rsid w:val="00F64FE5"/>
    <w:rsid w:val="00F734CA"/>
    <w:rsid w:val="00F73514"/>
    <w:rsid w:val="00F82537"/>
    <w:rsid w:val="00F83779"/>
    <w:rsid w:val="00F846EF"/>
    <w:rsid w:val="00FA690D"/>
    <w:rsid w:val="00FB2A9F"/>
    <w:rsid w:val="00FC5139"/>
    <w:rsid w:val="00FD5DC6"/>
    <w:rsid w:val="00FE0CCA"/>
    <w:rsid w:val="00FF15FC"/>
    <w:rsid w:val="00FF357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663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63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3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3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3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663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63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3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3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3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St-8/2017</izvorni_sadrzaj>
    <derivirana_varijabla naziv="DomainObject.Predmet.OznakaBroj_1">St-8/2017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LEŽAIĆ d.o.o.  za trgovinu i usluge u likvidaciji</izvorni_sadrzaj>
    <derivirana_varijabla naziv="DomainObject.Predmet.ProtustrankaFormated_1">  LEŽAIĆ d.o.o.  za trgovinu i usluge u likvidaciji</derivirana_varijabla>
  </DomainObject.Predmet.ProtustrankaFormated>
  <DomainObject.Predmet.ProtustrankaFormatedOIB>
    <izvorni_sadrzaj>  LEŽAIĆ d.o.o.  za trgovinu i usluge u likvidaciji, OIB 16921409952</izvorni_sadrzaj>
    <derivirana_varijabla naziv="DomainObject.Predmet.ProtustrankaFormatedOIB_1">  LEŽAIĆ d.o.o.  za trgovinu i usluge u likvidaciji, OIB 16921409952</derivirana_varijabla>
  </DomainObject.Predmet.ProtustrankaFormatedOIB>
  <DomainObject.Predmet.ProtustrankaFormatedWithAdress>
    <izvorni_sadrzaj> LEŽAIĆ d.o.o.  za trgovinu i usluge u likvidaciji, Vinkovačka ulica 40, 32280 Jarmina</izvorni_sadrzaj>
    <derivirana_varijabla naziv="DomainObject.Predmet.ProtustrankaFormatedWithAdress_1"> LEŽAIĆ d.o.o.  za trgovinu i usluge u likvidaciji, Vinkovačka ulica 40, 32280 Jarmina</derivirana_varijabla>
  </DomainObject.Predmet.ProtustrankaFormatedWithAdress>
  <DomainObject.Predmet.ProtustrankaFormatedWithAdressOIB>
    <izvorni_sadrzaj> LEŽAIĆ d.o.o.  za trgovinu i usluge u likvidaciji, OIB 16921409952, Vinkovačka ulica 40, 32280 Jarmina</izvorni_sadrzaj>
    <derivirana_varijabla naziv="DomainObject.Predmet.ProtustrankaFormatedWithAdressOIB_1"> LEŽAIĆ d.o.o.  za trgovinu i usluge u likvidaciji, OIB 16921409952, Vinkovačka ulica 40, 32280 Jarmina</derivirana_varijabla>
  </DomainObject.Predmet.ProtustrankaFormatedWithAdressOIB>
  <DomainObject.Predmet.ProtustrankaWithAdress>
    <izvorni_sadrzaj>LEŽAIĆ d.o.o.  za trgovinu i usluge u likvidaciji Vinkovačka ulica 40, 32280 Jarmina</izvorni_sadrzaj>
    <derivirana_varijabla naziv="DomainObject.Predmet.ProtustrankaWithAdress_1">LEŽAIĆ d.o.o.  za trgovinu i usluge u likvidaciji Vinkovačka ulica 40, 32280 Jarmina</derivirana_varijabla>
  </DomainObject.Predmet.ProtustrankaWithAdress>
  <DomainObject.Predmet.ProtustrankaWithAdressOIB>
    <izvorni_sadrzaj>LEŽAIĆ d.o.o.  za trgovinu i usluge u likvidaciji, OIB 16921409952, Vinkovačka ulica 40, 32280 Jarmina</izvorni_sadrzaj>
    <derivirana_varijabla naziv="DomainObject.Predmet.ProtustrankaWithAdressOIB_1">LEŽAIĆ d.o.o.  za trgovinu i usluge u likvidaciji, OIB 16921409952, Vinkovačka ulica 40, 32280 Jarmina</derivirana_varijabla>
  </DomainObject.Predmet.ProtustrankaWithAdressOIB>
  <DomainObject.Predmet.ProtustrankaNazivFormated>
    <izvorni_sadrzaj>LEŽAIĆ d.o.o.  za trgovinu i usluge u likvidaciji</izvorni_sadrzaj>
    <derivirana_varijabla naziv="DomainObject.Predmet.ProtustrankaNazivFormated_1">LEŽAIĆ d.o.o.  za trgovinu i usluge u likvidaciji</derivirana_varijabla>
  </DomainObject.Predmet.ProtustrankaNazivFormated>
  <DomainObject.Predmet.ProtustrankaNazivFormatedOIB>
    <izvorni_sadrzaj>LEŽAIĆ d.o.o.  za trgovinu i usluge u likvidaciji, OIB 16921409952</izvorni_sadrzaj>
    <derivirana_varijabla naziv="DomainObject.Predmet.ProtustrankaNazivFormatedOIB_1">LEŽAIĆ d.o.o.  za trgovinu i usluge u likvidaciji, OIB 16921409952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LEŽAIĆ d.o.o.  za trgovinu i usluge u likvidaciji</item>
    </izvorni_sadrzaj>
    <derivirana_varijabla naziv="DomainObject.Predmet.ProtuStrankaListFormated_1">
      <item>LEŽAIĆ d.o.o.  za trgovinu i usluge u likvidaciji</item>
    </derivirana_varijabla>
  </DomainObject.Predmet.ProtuStrankaListFormated>
  <DomainObject.Predmet.ProtuStrankaListFormatedOIB>
    <izvorni_sadrzaj>
      <item>LEŽAIĆ d.o.o.  za trgovinu i usluge u likvidaciji, OIB 16921409952</item>
    </izvorni_sadrzaj>
    <derivirana_varijabla naziv="DomainObject.Predmet.ProtuStrankaListFormatedOIB_1">
      <item>LEŽAIĆ d.o.o.  za trgovinu i usluge u likvidaciji, OIB 16921409952</item>
    </derivirana_varijabla>
  </DomainObject.Predmet.ProtuStrankaListFormatedOIB>
  <DomainObject.Predmet.ProtuStrankaListFormatedWithAdress>
    <izvorni_sadrzaj>
      <item>LEŽAIĆ d.o.o.  za trgovinu i usluge u likvidaciji, Vinkovačka ulica 40, 32280 Jarmina</item>
    </izvorni_sadrzaj>
    <derivirana_varijabla naziv="DomainObject.Predmet.ProtuStrankaListFormatedWithAdress_1">
      <item>LEŽAIĆ d.o.o.  za trgovinu i usluge u likvidaciji, Vinkovačka ulica 40, 32280 Jarmina</item>
    </derivirana_varijabla>
  </DomainObject.Predmet.ProtuStrankaListFormatedWithAdress>
  <DomainObject.Predmet.ProtuStrankaListFormatedWithAdressOIB>
    <izvorni_sadrzaj>
      <item>LEŽAIĆ d.o.o.  za trgovinu i usluge u likvidaciji, OIB 16921409952, Vinkovačka ulica 40, 32280 Jarmina</item>
    </izvorni_sadrzaj>
    <derivirana_varijabla naziv="DomainObject.Predmet.ProtuStrankaListFormatedWithAdressOIB_1">
      <item>LEŽAIĆ d.o.o.  za trgovinu i usluge u likvidaciji, OIB 16921409952, Vinkovačka ulica 40, 32280 Jarmina</item>
    </derivirana_varijabla>
  </DomainObject.Predmet.ProtuStrankaListFormatedWithAdressOIB>
  <DomainObject.Predmet.ProtuStrankaListNazivFormated>
    <izvorni_sadrzaj>
      <item>LEŽAIĆ d.o.o.  za trgovinu i usluge u likvidaciji</item>
    </izvorni_sadrzaj>
    <derivirana_varijabla naziv="DomainObject.Predmet.ProtuStrankaListNazivFormated_1">
      <item>LEŽAIĆ d.o.o.  za trgovinu i usluge u likvidaciji</item>
    </derivirana_varijabla>
  </DomainObject.Predmet.ProtuStrankaListNazivFormated>
  <DomainObject.Predmet.ProtuStrankaListNazivFormatedOIB>
    <izvorni_sadrzaj>
      <item>LEŽAIĆ d.o.o.  za trgovinu i usluge u likvidaciji, OIB 16921409952</item>
    </izvorni_sadrzaj>
    <derivirana_varijabla naziv="DomainObject.Predmet.ProtuStrankaListNazivFormatedOIB_1">
      <item>LEŽAIĆ d.o.o.  za trgovinu i usluge u likvidaciji, OIB 16921409952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LEŽAIĆ d.o.o.  za trgovinu i usluge u likvidaciji</izvorni_sadrzaj>
    <derivirana_varijabla naziv="DomainObject.Predmet.ProtustrankaIDrugi_1">LEŽAIĆ d.o.o.  za trgovinu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LEŽAIĆ d.o.o.  za trgovinu i usluge u likvidaciji, OIB 16921409952, Vinkovačka ulica 40, 32280 Jarmina</izvorni_sadrzaj>
    <derivirana_varijabla naziv="DomainObject.Predmet.ProtustrankaIDrugiAdressOIB_1">LEŽAIĆ d.o.o.  za trgovinu i usluge u likvidaciji, OIB 16921409952, Vinkovačka ulica 40, 32280 Jarmina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LEŽAIĆ d.o.o.  za trgovinu i usluge u likvidaciji</item>
    </izvorni_sadrzaj>
    <derivirana_varijabla naziv="DomainObject.Predmet.SudioniciListNaziv_1">
      <item>fina rc Osijek</item>
      <item>LEŽAIĆ d.o.o.  za trgovinu i usluge u likvidaciji</item>
    </derivirana_varijabla>
  </DomainObject.Predmet.SudioniciListNaziv>
  <DomainObject.Predmet.SudioniciListAdressOIB>
    <izvorni_sadrzaj>
      <item>fina rc Osijek, OIB 85821130368</item>
      <item>LEŽAIĆ d.o.o.  za trgovinu i usluge u likvidaciji, OIB 16921409952, Vinkovačka ulica 40,32280 Jarmina</item>
    </izvorni_sadrzaj>
    <derivirana_varijabla naziv="DomainObject.Predmet.SudioniciListAdressOIB_1">
      <item>fina rc Osijek, OIB 85821130368</item>
      <item>LEŽAIĆ d.o.o.  za trgovinu i usluge u likvidaciji, OIB 16921409952, Vinkovačka ulica 40,32280 Jarmina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16921409952</item>
    </izvorni_sadrzaj>
    <derivirana_varijabla naziv="DomainObject.Predmet.SudioniciListNazivOIB_1">
      <item>, OIB 85821130368</item>
      <item>, OIB 16921409952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1906</properties:Characters>
  <properties:Lines>47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2017-01-30T08:39:00Z</dcterms:created>
  <dc:creator>Korisnik</dc:creator>
  <cp:lastModifiedBy>Danijela Špeletić</cp:lastModifiedBy>
  <cp:lastPrinted>2017-01-30T08:38:00Z</cp:lastPrinted>
  <dcterms:modified xmlns:xsi="http://www.w3.org/2001/XMLSchema-instance" xsi:type="dcterms:W3CDTF">2017-01-30T08:59:00Z</dcterms:modified>
  <cp:revision>14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