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c25f" w14:paraId="051c25f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8455C">
        <w:rPr>
          <w:rFonts w:hAnsi="Times New Roman" w:ascii="Times New Roman"/>
          <w:b/>
          <w:bCs/>
          <w:sz w:val="24"/>
          <w:szCs w:val="24"/>
        </w:rPr>
        <w:t>20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695A83">
        <w:rPr>
          <w:rFonts w:hAnsi="Times New Roman" w:ascii="Times New Roman"/>
          <w:b/>
          <w:sz w:val="24"/>
          <w:szCs w:val="24"/>
        </w:rPr>
        <w:t>1. St-</w:t>
      </w:r>
      <w:r w:rsidR="001F65B9">
        <w:rPr>
          <w:rFonts w:hAnsi="Times New Roman" w:ascii="Times New Roman"/>
          <w:b/>
          <w:sz w:val="24"/>
          <w:szCs w:val="24"/>
        </w:rPr>
        <w:t>10</w:t>
      </w:r>
      <w:r w:rsidR="005B0653">
        <w:rPr>
          <w:rFonts w:hAnsi="Times New Roman" w:ascii="Times New Roman"/>
          <w:b/>
          <w:sz w:val="24"/>
          <w:szCs w:val="24"/>
        </w:rPr>
        <w:t>3</w:t>
      </w:r>
      <w:r w:rsidR="00FF1D60">
        <w:rPr>
          <w:rFonts w:hAnsi="Times New Roman" w:ascii="Times New Roman"/>
          <w:b/>
          <w:sz w:val="24"/>
          <w:szCs w:val="24"/>
        </w:rPr>
        <w:t>7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1F65B9">
        <w:rPr>
          <w:rFonts w:hAnsi="Times New Roman" w:ascii="Times New Roman"/>
        </w:rPr>
        <w:t>10</w:t>
      </w:r>
      <w:r w:rsidR="005B0653">
        <w:rPr>
          <w:rFonts w:hAnsi="Times New Roman" w:ascii="Times New Roman"/>
        </w:rPr>
        <w:t>3</w:t>
      </w:r>
      <w:r w:rsidR="00FF1D60">
        <w:rPr>
          <w:rFonts w:hAnsi="Times New Roman" w:ascii="Times New Roman"/>
        </w:rPr>
        <w:t>7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FF1D60" w:rsidRPr="00FF1D60">
        <w:rPr>
          <w:rFonts w:hAnsi="Times New Roman" w:ascii="Times New Roman"/>
        </w:rPr>
        <w:t>CVIJEĆE I DIZAJN DETALJ j.d.o.o.</w:t>
      </w:r>
      <w:r w:rsidR="00695A83">
        <w:rPr>
          <w:rFonts w:hAnsi="Times New Roman" w:ascii="Times New Roman"/>
        </w:rPr>
        <w:t xml:space="preserve">, </w:t>
      </w:r>
      <w:r w:rsidR="00524BA1">
        <w:rPr>
          <w:rFonts w:hAnsi="Times New Roman" w:ascii="Times New Roman"/>
        </w:rPr>
        <w:t xml:space="preserve">iz </w:t>
      </w:r>
      <w:r w:rsidR="00FF1D60">
        <w:rPr>
          <w:rFonts w:hAnsi="Times New Roman" w:ascii="Times New Roman"/>
        </w:rPr>
        <w:t>Lug Orehovečki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1674D0">
        <w:rPr>
          <w:rFonts w:hAnsi="Times New Roman" w:ascii="Times New Roman"/>
        </w:rPr>
        <w:t xml:space="preserve"> </w:t>
      </w:r>
      <w:r w:rsidR="00FF1D60" w:rsidRPr="00FF1D60">
        <w:rPr>
          <w:rFonts w:hAnsi="Times New Roman" w:ascii="Times New Roman"/>
        </w:rPr>
        <w:t>45838912734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1A42"/>
    <w:rsid w:val="00106A16"/>
    <w:rsid w:val="001674D0"/>
    <w:rsid w:val="00175D4A"/>
    <w:rsid w:val="001879A5"/>
    <w:rsid w:val="001F65B9"/>
    <w:rsid w:val="00204F6A"/>
    <w:rsid w:val="0025159D"/>
    <w:rsid w:val="00262EE9"/>
    <w:rsid w:val="00266ABA"/>
    <w:rsid w:val="002F095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5B0653"/>
    <w:rsid w:val="00635DFF"/>
    <w:rsid w:val="0064213A"/>
    <w:rsid w:val="0068106F"/>
    <w:rsid w:val="00695A83"/>
    <w:rsid w:val="006A5656"/>
    <w:rsid w:val="00704FBC"/>
    <w:rsid w:val="00714CCF"/>
    <w:rsid w:val="00716ACC"/>
    <w:rsid w:val="0074311C"/>
    <w:rsid w:val="0075164D"/>
    <w:rsid w:val="007C4C44"/>
    <w:rsid w:val="007E66B3"/>
    <w:rsid w:val="007F3002"/>
    <w:rsid w:val="007F43E5"/>
    <w:rsid w:val="00802C12"/>
    <w:rsid w:val="00811154"/>
    <w:rsid w:val="00826FB2"/>
    <w:rsid w:val="008D751A"/>
    <w:rsid w:val="009C6E31"/>
    <w:rsid w:val="00AC6C84"/>
    <w:rsid w:val="00B13639"/>
    <w:rsid w:val="00B2005C"/>
    <w:rsid w:val="00B217C6"/>
    <w:rsid w:val="00B8176D"/>
    <w:rsid w:val="00BC6E52"/>
    <w:rsid w:val="00BE36E8"/>
    <w:rsid w:val="00C0672F"/>
    <w:rsid w:val="00C30B09"/>
    <w:rsid w:val="00C448C3"/>
    <w:rsid w:val="00C7737A"/>
    <w:rsid w:val="00C8455C"/>
    <w:rsid w:val="00C94C4C"/>
    <w:rsid w:val="00CA51E9"/>
    <w:rsid w:val="00CB63FF"/>
    <w:rsid w:val="00DA3B6E"/>
    <w:rsid w:val="00DE2CBC"/>
    <w:rsid w:val="00E627D4"/>
    <w:rsid w:val="00E81A50"/>
    <w:rsid w:val="00E90331"/>
    <w:rsid w:val="00EB5AA9"/>
    <w:rsid w:val="00ED5A26"/>
    <w:rsid w:val="00F61C29"/>
    <w:rsid w:val="00FF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6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E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E5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E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E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6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E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E5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E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E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CVIJEĆE I DIZAJN DETALJ j.d.o.o. za usluge i trgovinu</izvorni_sadrzaj>
    <derivirana_varijabla naziv="DomainObject.Predmet.ProtustrankaFormated_1">  CVIJEĆE I DIZAJN DETALJ j.d.o.o. za usluge i trgovinu</derivirana_varijabla>
  </DomainObject.Predmet.ProtustrankaFormated>
  <DomainObject.Predmet.ProtustrankaFormatedOIB>
    <izvorni_sadrzaj>  CVIJEĆE I DIZAJN DETALJ j.d.o.o. za usluge i trgovinu, OIB 45838912734</izvorni_sadrzaj>
    <derivirana_varijabla naziv="DomainObject.Predmet.ProtustrankaFormatedOIB_1">  CVIJEĆE I DIZAJN DETALJ j.d.o.o. za usluge i trgovinu, OIB 45838912734</derivirana_varijabla>
  </DomainObject.Predmet.ProtustrankaFormatedOIB>
  <DomainObject.Predmet.ProtustrankaFormatedWithAdress>
    <izvorni_sadrzaj> CVIJEĆE I DIZAJN DETALJ j.d.o.o. za usluge i trgovinu, Lug Orehovički 16, 49221 Lug Orehovički</izvorni_sadrzaj>
    <derivirana_varijabla naziv="DomainObject.Predmet.ProtustrankaFormatedWithAdress_1"> CVIJEĆE I DIZAJN DETALJ j.d.o.o. za usluge i trgovinu, Lug Orehovički 16, 49221 Lug Orehovički</derivirana_varijabla>
  </DomainObject.Predmet.ProtustrankaFormatedWithAdress>
  <DomainObject.Predmet.ProtustrankaFormatedWithAdressOIB>
    <izvorni_sadrzaj> CVIJEĆE I DIZAJN DETALJ j.d.o.o. za usluge i trgovinu, OIB 45838912734, Lug Orehovički 16, 49221 Lug Orehovički</izvorni_sadrzaj>
    <derivirana_varijabla naziv="DomainObject.Predmet.ProtustrankaFormatedWithAdressOIB_1"> CVIJEĆE I DIZAJN DETALJ j.d.o.o. za usluge i trgovinu, OIB 45838912734, Lug Orehovički 16, 49221 Lug Orehovički</derivirana_varijabla>
  </DomainObject.Predmet.ProtustrankaFormatedWithAdressOIB>
  <DomainObject.Predmet.ProtustrankaWithAdress>
    <izvorni_sadrzaj>CVIJEĆE I DIZAJN DETALJ j.d.o.o. za usluge i trgovinu Lug Orehovički 16, 49221 Lug Orehovički</izvorni_sadrzaj>
    <derivirana_varijabla naziv="DomainObject.Predmet.ProtustrankaWithAdress_1">CVIJEĆE I DIZAJN DETALJ j.d.o.o. za usluge i trgovinu Lug Orehovički 16, 49221 Lug Orehovički</derivirana_varijabla>
  </DomainObject.Predmet.ProtustrankaWithAdress>
  <DomainObject.Predmet.ProtustrankaWithAdressOIB>
    <izvorni_sadrzaj>CVIJEĆE I DIZAJN DETALJ j.d.o.o. za usluge i trgovinu, OIB 45838912734, Lug Orehovički 16, 49221 Lug Orehovički</izvorni_sadrzaj>
    <derivirana_varijabla naziv="DomainObject.Predmet.ProtustrankaWithAdressOIB_1">CVIJEĆE I DIZAJN DETALJ j.d.o.o. za usluge i trgovinu, OIB 45838912734, Lug Orehovički 16, 49221 Lug Orehovički</derivirana_varijabla>
  </DomainObject.Predmet.ProtustrankaWithAdressOIB>
  <DomainObject.Predmet.ProtustrankaNazivFormated>
    <izvorni_sadrzaj>CVIJEĆE I DIZAJN DETALJ j.d.o.o. za usluge i trgovinu</izvorni_sadrzaj>
    <derivirana_varijabla naziv="DomainObject.Predmet.ProtustrankaNazivFormated_1">CVIJEĆE I DIZAJN DETALJ j.d.o.o. za usluge i trgovinu</derivirana_varijabla>
  </DomainObject.Predmet.ProtustrankaNazivFormated>
  <DomainObject.Predmet.ProtustrankaNazivFormatedOIB>
    <izvorni_sadrzaj>CVIJEĆE I DIZAJN DETALJ j.d.o.o. za usluge i trgovinu, OIB 45838912734</izvorni_sadrzaj>
    <derivirana_varijabla naziv="DomainObject.Predmet.ProtustrankaNazivFormatedOIB_1">CVIJEĆE I DIZAJN DETALJ j.d.o.o. za usluge i trgovinu, OIB 45838912734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CVIJEĆE I DIZAJN DETALJ j.d.o.o. za usluge i trgovinu</item>
    </izvorni_sadrzaj>
    <derivirana_varijabla naziv="DomainObject.Predmet.ProtuStrankaListFormated_1">
      <item>CVIJEĆE I DIZAJN DETALJ j.d.o.o. za usluge i trgovinu</item>
    </derivirana_varijabla>
  </DomainObject.Predmet.ProtuStrankaListFormated>
  <DomainObject.Predmet.ProtuStrankaListFormatedOIB>
    <izvorni_sadrzaj>
      <item>CVIJEĆE I DIZAJN DETALJ j.d.o.o. za usluge i trgovinu, OIB 45838912734</item>
    </izvorni_sadrzaj>
    <derivirana_varijabla naziv="DomainObject.Predmet.ProtuStrankaListFormatedOIB_1">
      <item>CVIJEĆE I DIZAJN DETALJ j.d.o.o. za usluge i trgovinu, OIB 45838912734</item>
    </derivirana_varijabla>
  </DomainObject.Predmet.ProtuStrankaListFormatedOIB>
  <DomainObject.Predmet.ProtuStrankaListFormatedWithAdress>
    <izvorni_sadrzaj>
      <item>CVIJEĆE I DIZAJN DETALJ j.d.o.o. za usluge i trgovinu, Lug Orehovički 16, 49221 Lug Orehovički</item>
    </izvorni_sadrzaj>
    <derivirana_varijabla naziv="DomainObject.Predmet.ProtuStrankaListFormatedWithAdress_1">
      <item>CVIJEĆE I DIZAJN DETALJ j.d.o.o. za usluge i trgovinu, Lug Orehovički 16, 49221 Lug Orehovički</item>
    </derivirana_varijabla>
  </DomainObject.Predmet.ProtuStrankaListFormatedWithAdress>
  <DomainObject.Predmet.ProtuStrankaListFormatedWithAdressOIB>
    <izvorni_sadrzaj>
      <item>CVIJEĆE I DIZAJN DETALJ j.d.o.o. za usluge i trgovinu, OIB 45838912734, Lug Orehovički 16, 49221 Lug Orehovički</item>
    </izvorni_sadrzaj>
    <derivirana_varijabla naziv="DomainObject.Predmet.ProtuStrankaListFormatedWithAdressOIB_1">
      <item>CVIJEĆE I DIZAJN DETALJ j.d.o.o. za usluge i trgovinu, OIB 45838912734, Lug Orehovički 16, 49221 Lug Orehovički</item>
    </derivirana_varijabla>
  </DomainObject.Predmet.ProtuStrankaListFormatedWithAdressOIB>
  <DomainObject.Predmet.ProtuStrankaListNazivFormated>
    <izvorni_sadrzaj>
      <item>CVIJEĆE I DIZAJN DETALJ j.d.o.o. za usluge i trgovinu</item>
    </izvorni_sadrzaj>
    <derivirana_varijabla naziv="DomainObject.Predmet.ProtuStrankaListNazivFormated_1">
      <item>CVIJEĆE I DIZAJN DETALJ j.d.o.o. za usluge i trgovinu</item>
    </derivirana_varijabla>
  </DomainObject.Predmet.ProtuStrankaListNazivFormated>
  <DomainObject.Predmet.ProtuStrankaListNazivFormatedOIB>
    <izvorni_sadrzaj>
      <item>CVIJEĆE I DIZAJN DETALJ j.d.o.o. za usluge i trgovinu, OIB 45838912734</item>
    </izvorni_sadrzaj>
    <derivirana_varijabla naziv="DomainObject.Predmet.ProtuStrankaListNazivFormatedOIB_1">
      <item>CVIJEĆE I DIZAJN DETALJ j.d.o.o. za usluge i trgovinu, OIB 45838912734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CVIJEĆE I DIZAJN DETALJ j.d.o.o. za usluge i trgovinu</izvorni_sadrzaj>
    <derivirana_varijabla naziv="DomainObject.Predmet.ProtustrankaIDrugi_1">CVIJEĆE I DIZAJN DETALJ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CVIJEĆE I DIZAJN DETALJ j.d.o.o. za usluge i trgovinu, OIB 45838912734, Lug Orehovički 16, 49221 Lug Orehovički</izvorni_sadrzaj>
    <derivirana_varijabla naziv="DomainObject.Predmet.ProtustrankaIDrugiAdressOIB_1">CVIJEĆE I DIZAJN DETALJ j.d.o.o. za usluge i trgovinu, OIB 45838912734, Lug Orehovički 16, 49221 Lug Orehovički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CVIJEĆE I DIZAJN DETALJ j.d.o.o. za usluge i trgovinu</item>
    </izvorni_sadrzaj>
    <derivirana_varijabla naziv="DomainObject.Predmet.SudioniciListNaziv_1">
      <item>FINA Regionalni centar Zagreb</item>
      <item>CVIJEĆE I DIZAJN DETALJ j.d.o.o.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CVIJEĆE I DIZAJN DETALJ j.d.o.o. za usluge i trgovinu, OIB 45838912734, Lug Orehovički 16,49221 Lug Orehovički</item>
    </izvorni_sadrzaj>
    <derivirana_varijabla naziv="DomainObject.Predmet.SudioniciListAdressOIB_1">
      <item>FINA Regionalni centar Zagreb, OIB 85821130368, Trg svibanjskih žrtava 1995. br. 1,10000 Zagreb</item>
      <item>CVIJEĆE I DIZAJN DETALJ j.d.o.o. za usluge i trgovinu, OIB 45838912734, Lug Orehovički 16,49221 Lug Orehovički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45838912734</item>
    </izvorni_sadrzaj>
    <derivirana_varijabla naziv="DomainObject.Predmet.SudioniciListNazivOIB_1">
      <item>, OIB 85821130368</item>
      <item>, OIB 45838912734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039E5A-CA37-486B-870B-2A4EC92F5D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794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2016-04-20T09:07:00Z</dcterms:created>
  <dc:creator>Melita Knežević</dc:creator>
  <cp:lastModifiedBy>Višnja Svečak</cp:lastModifiedBy>
  <cp:lastPrinted>2016-04-20T09:07:00Z</cp:lastPrinted>
  <dcterms:modified xmlns:xsi="http://www.w3.org/2001/XMLSchema-instance" xsi:type="dcterms:W3CDTF">2016-04-20T09:07:00Z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