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89d5" w14:paraId="c3189d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24A7C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324A7C" w:rsidP="005E3EB7" w:rsidR="005E3EB7" w:rsidRPr="005364F8">
      <w:r>
        <w:t xml:space="preserve"> 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CA6126">
      <w:pPr>
        <w:jc w:val="both"/>
      </w:pPr>
      <w:r w:rsidRPr="00DA15C9">
        <w:tab/>
      </w:r>
      <w:r w:rsidR="00012FFC" w:rsidRPr="00012FFC">
        <w:t xml:space="preserve">Trgovački sud u Pazinu, po stečajnom sucu Ivanu Dujiću, u postupku po prijedlogu predlagatelja Republike Hrvatske, Ministarstva financija, Porezna uprava, Područni ured Pazin, </w:t>
      </w:r>
      <w:r w:rsidR="003A1A72" w:rsidRPr="00012FFC">
        <w:t>OIB 52634238587</w:t>
      </w:r>
      <w:r w:rsidR="003A1A72">
        <w:t xml:space="preserve">, </w:t>
      </w:r>
      <w:r w:rsidR="00012FFC" w:rsidRPr="00012FFC">
        <w:t xml:space="preserve">zastupane po Županijskom državnom odvjetništvu u Puli – Pola, Pula, Rovinjska 2a, radi otvaranja stečajnog postupka nad trgovačkim društvom </w:t>
      </w:r>
      <w:r w:rsidR="007F2812" w:rsidRPr="007F2812">
        <w:t>AIR TECHNIC d.o.o. Novigrad, Ulica Murvi 15, OIB 70759111438</w:t>
      </w:r>
      <w:r w:rsidR="007F2812">
        <w:t>, 31</w:t>
      </w:r>
      <w:r w:rsidR="00012FFC" w:rsidRPr="00012FFC">
        <w:t xml:space="preserve">. </w:t>
      </w:r>
      <w:r w:rsidR="007F2812">
        <w:t>kolovoza</w:t>
      </w:r>
      <w:r w:rsidR="00012FFC" w:rsidRPr="00012FFC">
        <w:t xml:space="preserve"> 2018.</w:t>
      </w:r>
    </w:p>
    <w:p w:rsidRDefault="00012FFC" w:rsidP="005E3EB7" w:rsidR="00012FFC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7F2812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7F2812" w:rsidRPr="007F2812">
        <w:t>AIR TECHNIC d.o.o. Novigrad, Ulica Murvi 15, OIB 70759111438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7F2812" w:rsidR="00F47C0A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7F2812">
        <w:rPr>
          <w:lang w:val="pl-PL"/>
        </w:rPr>
        <w:t xml:space="preserve">Za privremenog stečajnog upravitelja imenuje se </w:t>
      </w:r>
      <w:r w:rsidR="007F2812" w:rsidRPr="007F2812">
        <w:rPr>
          <w:lang w:val="pl-PL"/>
        </w:rPr>
        <w:t>Ivor Pliskovac iz Rijeke, Agatićeva 6, OIB 33771945074.</w:t>
      </w:r>
    </w:p>
    <w:p w:rsidRDefault="007F2812" w:rsidP="007F2812" w:rsidR="007F2812" w:rsidRPr="007F2812">
      <w:pPr>
        <w:pStyle w:val="Odlomakpopisa"/>
        <w:ind w:left="1425"/>
        <w:jc w:val="both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Određuje se ročište </w:t>
      </w:r>
      <w:r w:rsidR="00CA6126" w:rsidRPr="00A43D8D">
        <w:rPr>
          <w:lang w:val="pl-PL"/>
        </w:rPr>
        <w:t>radi očitovanja o prijedlogu za otvaranje stečajnoga postupka (čl. 123. SZ-a)</w:t>
      </w:r>
      <w:r w:rsidR="00CA6126">
        <w:rPr>
          <w:lang w:val="pl-PL"/>
        </w:rPr>
        <w:t xml:space="preserve"> te </w:t>
      </w:r>
      <w:r w:rsidRPr="00A43D8D">
        <w:rPr>
          <w:lang w:val="pl-PL"/>
        </w:rPr>
        <w:t>radi rasprave o pretpostavkama za otvaranje stečajnoga postupka (čl. 128. st. 1. SZ-a)</w:t>
      </w:r>
      <w:r w:rsidRPr="00A43D8D">
        <w:t xml:space="preserve">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7F2812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18</w:t>
      </w:r>
      <w:r w:rsidR="00814FDD" w:rsidRPr="00A43D8D">
        <w:rPr>
          <w:b/>
          <w:lang w:val="pl-PL"/>
        </w:rPr>
        <w:t>.</w:t>
      </w:r>
      <w:r w:rsidR="00194CC9">
        <w:rPr>
          <w:b/>
          <w:lang w:val="pl-PL"/>
        </w:rPr>
        <w:t xml:space="preserve"> </w:t>
      </w:r>
      <w:r>
        <w:rPr>
          <w:b/>
          <w:lang w:val="pl-PL"/>
        </w:rPr>
        <w:t>listopada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E0333B">
        <w:rPr>
          <w:b/>
          <w:lang w:val="pl-PL"/>
        </w:rPr>
        <w:t>8</w:t>
      </w:r>
      <w:r w:rsidR="005E3EB7" w:rsidRPr="00A43D8D">
        <w:rPr>
          <w:b/>
          <w:lang w:val="pl-PL"/>
        </w:rPr>
        <w:t xml:space="preserve">. u </w:t>
      </w:r>
      <w:r w:rsidR="00012FFC">
        <w:rPr>
          <w:b/>
          <w:lang w:val="pl-PL"/>
        </w:rPr>
        <w:t>12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7F2812" w:rsidRPr="007F2812">
        <w:rPr>
          <w:lang w:val="pl-PL"/>
        </w:rPr>
        <w:t>Ivor Pliskovac iz Rijeke, Agatićeva 6</w:t>
      </w:r>
      <w:r w:rsidR="008833E8">
        <w:rPr>
          <w:lang w:val="pl-PL"/>
        </w:rPr>
        <w:t>,</w:t>
      </w:r>
    </w:p>
    <w:p w:rsidRDefault="00BA7D01" w:rsidP="00413B7B" w:rsidR="009D022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lastRenderedPageBreak/>
        <w:t>-</w:t>
      </w:r>
      <w:r>
        <w:rPr>
          <w:lang w:val="sv-SE"/>
        </w:rPr>
        <w:t xml:space="preserve"> </w:t>
      </w:r>
      <w:r w:rsidRPr="003C2AAF">
        <w:rPr>
          <w:lang w:val="sv-SE"/>
        </w:rPr>
        <w:t>predlagatelj</w:t>
      </w:r>
      <w:r w:rsidR="009D022B">
        <w:t>,</w:t>
      </w:r>
    </w:p>
    <w:p w:rsidRDefault="009D022B" w:rsidP="007F2812" w:rsidR="009D022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>-</w:t>
      </w:r>
      <w:r w:rsidR="00BA7D01">
        <w:rPr>
          <w:lang w:val="sv-SE"/>
        </w:rPr>
        <w:t xml:space="preserve"> </w:t>
      </w:r>
      <w:r>
        <w:rPr>
          <w:lang w:val="sv-SE"/>
        </w:rPr>
        <w:t>zakonski zastupni</w:t>
      </w:r>
      <w:r w:rsidR="00012FFC">
        <w:rPr>
          <w:lang w:val="sv-SE"/>
        </w:rPr>
        <w:t>k</w:t>
      </w:r>
      <w:r w:rsidR="00194CC9">
        <w:rPr>
          <w:lang w:val="sv-SE"/>
        </w:rPr>
        <w:t xml:space="preserve"> </w:t>
      </w:r>
      <w:r>
        <w:rPr>
          <w:lang w:val="sv-SE"/>
        </w:rPr>
        <w:t>dužnika</w:t>
      </w:r>
      <w:r w:rsidR="00012FFC" w:rsidRPr="00012FFC">
        <w:t xml:space="preserve"> </w:t>
      </w:r>
      <w:r w:rsidR="007F2812" w:rsidRPr="007F2812">
        <w:rPr>
          <w:lang w:val="sv-SE"/>
        </w:rPr>
        <w:t>Pietro Germano Ruaro, Italija, Schio, Viale dell' industria 77</w:t>
      </w:r>
      <w:r w:rsidR="00CA6126">
        <w:rPr>
          <w:lang w:val="sv-SE"/>
        </w:rPr>
        <w:t>.</w:t>
      </w:r>
    </w:p>
    <w:p w:rsidRDefault="00BA7D01" w:rsidP="00BA7D01" w:rsidR="00BA7D01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7F2812">
        <w:t>31</w:t>
      </w:r>
      <w:r w:rsidR="00036ADB">
        <w:t xml:space="preserve">. </w:t>
      </w:r>
      <w:r w:rsidR="007F2812">
        <w:t>kolovoza</w:t>
      </w:r>
      <w:r w:rsidR="00194CC9">
        <w:t xml:space="preserve"> </w:t>
      </w:r>
      <w:r w:rsidR="006E1647">
        <w:t>201</w:t>
      </w:r>
      <w:r w:rsidR="00884C64">
        <w:t>8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301520">
        <w:t>.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A052D5" w:rsidP="00A052D5" w:rsidR="00194CC9">
      <w:pPr>
        <w:jc w:val="both"/>
        <w:rPr>
          <w:lang w:val="sv-SE"/>
        </w:rPr>
      </w:pPr>
      <w:r w:rsidRPr="00A052D5">
        <w:rPr>
          <w:lang w:val="sv-SE"/>
        </w:rPr>
        <w:t xml:space="preserve">- privremeni stečajni upravitelj </w:t>
      </w:r>
      <w:r w:rsidR="007F2812" w:rsidRPr="007F2812">
        <w:rPr>
          <w:lang w:val="sv-SE"/>
        </w:rPr>
        <w:t>Ivor Pliskovac iz Rijek</w:t>
      </w:r>
      <w:r w:rsidR="007F2812">
        <w:rPr>
          <w:lang w:val="sv-SE"/>
        </w:rPr>
        <w:t>e, Agatićeva 6</w:t>
      </w:r>
      <w:r w:rsidR="00194CC9" w:rsidRPr="00194CC9">
        <w:rPr>
          <w:lang w:val="sv-SE"/>
        </w:rPr>
        <w:t>,</w:t>
      </w:r>
      <w:r w:rsidR="00194CC9">
        <w:rPr>
          <w:lang w:val="sv-SE"/>
        </w:rPr>
        <w:t xml:space="preserve"> uz preslike listova 5</w:t>
      </w:r>
      <w:r w:rsidR="00B024B9">
        <w:rPr>
          <w:lang w:val="sv-SE"/>
        </w:rPr>
        <w:t>-1</w:t>
      </w:r>
      <w:r w:rsidR="007F2812">
        <w:rPr>
          <w:lang w:val="sv-SE"/>
        </w:rPr>
        <w:t>3</w:t>
      </w:r>
      <w:r w:rsidR="00194CC9">
        <w:rPr>
          <w:lang w:val="sv-SE"/>
        </w:rPr>
        <w:t xml:space="preserve"> spisa</w:t>
      </w:r>
    </w:p>
    <w:p w:rsidRDefault="00BA7D01" w:rsidP="00A052D5" w:rsidR="00194CC9">
      <w:pPr>
        <w:jc w:val="both"/>
        <w:rPr>
          <w:lang w:val="sv-SE"/>
        </w:rPr>
      </w:pPr>
      <w:r>
        <w:rPr>
          <w:lang w:val="sv-SE"/>
        </w:rPr>
        <w:t>- predlagatelj</w:t>
      </w:r>
      <w:r w:rsidR="00194CC9">
        <w:rPr>
          <w:lang w:val="sv-SE"/>
        </w:rPr>
        <w:t xml:space="preserve"> po ŽDO Pula,</w:t>
      </w:r>
    </w:p>
    <w:p w:rsidRDefault="00194CC9" w:rsidP="00012FFC" w:rsidR="002E751B">
      <w:pPr>
        <w:jc w:val="both"/>
        <w:rPr>
          <w:lang w:val="sv-SE"/>
        </w:rPr>
      </w:pPr>
      <w:r w:rsidRPr="00194CC9">
        <w:rPr>
          <w:lang w:val="sv-SE"/>
        </w:rPr>
        <w:t xml:space="preserve">- </w:t>
      </w:r>
      <w:r w:rsidR="007F2812" w:rsidRPr="007F2812">
        <w:rPr>
          <w:lang w:val="sv-SE"/>
        </w:rPr>
        <w:t>Pietro Germano Ruaro, Italija, Schio, Viale dell' industria 77.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A22" w:rsidP="005E3EB7" w:rsidR="009A6A22">
      <w:r>
        <w:separator/>
      </w:r>
    </w:p>
  </w:endnote>
  <w:endnote w:id="0" w:type="continuationSeparator">
    <w:p w:rsidRDefault="009A6A22" w:rsidP="005E3EB7" w:rsidR="009A6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A22" w:rsidP="005E3EB7" w:rsidR="009A6A22">
      <w:r>
        <w:separator/>
      </w:r>
    </w:p>
  </w:footnote>
  <w:footnote w:id="0" w:type="continuationSeparator">
    <w:p w:rsidRDefault="009A6A22" w:rsidP="005E3EB7" w:rsidR="009A6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8657955"/>
      <w:docPartObj>
        <w:docPartGallery w:val="Page Numbers (Top of Page)"/>
        <w:docPartUnique/>
      </w:docPartObj>
    </w:sdtPr>
    <w:sdtEndPr/>
    <w:sdtContent>
      <w:p w:rsidRDefault="00324A7C" w:rsidP="00324A7C" w:rsidR="00324A7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52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7F2812">
          <w:t>10 St-322/2018-7</w:t>
        </w:r>
      </w:p>
    </w:sdtContent>
  </w:sdt>
  <w:p w:rsidRDefault="00301520" w:rsidP="00E02C86" w:rsidR="00DA15C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E5001A" w:rsidR="00E5001A">
    <w:pPr>
      <w:pStyle w:val="Zaglavlje"/>
      <w:jc w:val="right"/>
    </w:pPr>
    <w:r>
      <w:tab/>
    </w:r>
    <w:r>
      <w:tab/>
    </w:r>
    <w:r w:rsidR="00E5001A">
      <w:t>10 St-</w:t>
    </w:r>
    <w:r w:rsidR="007F2812">
      <w:t>322</w:t>
    </w:r>
    <w:r w:rsidR="00E02C86">
      <w:t>/</w:t>
    </w:r>
    <w:r w:rsidR="00194CC9">
      <w:t>2018</w:t>
    </w:r>
    <w:r w:rsidR="00E02C86">
      <w:t>-</w:t>
    </w:r>
    <w:r w:rsidR="007F2812">
      <w:t>7</w:t>
    </w:r>
  </w:p>
  <w:p w:rsidRDefault="00DF28E8" w:rsidR="00DF28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2FFC"/>
    <w:rsid w:val="00036ADB"/>
    <w:rsid w:val="0006647B"/>
    <w:rsid w:val="000873CD"/>
    <w:rsid w:val="000C7B4D"/>
    <w:rsid w:val="000F6D84"/>
    <w:rsid w:val="00107DA9"/>
    <w:rsid w:val="00144527"/>
    <w:rsid w:val="00146239"/>
    <w:rsid w:val="00147C9F"/>
    <w:rsid w:val="001638A8"/>
    <w:rsid w:val="001650D3"/>
    <w:rsid w:val="00167A8D"/>
    <w:rsid w:val="001771C1"/>
    <w:rsid w:val="00194CC9"/>
    <w:rsid w:val="001D102A"/>
    <w:rsid w:val="00243371"/>
    <w:rsid w:val="00262377"/>
    <w:rsid w:val="00264035"/>
    <w:rsid w:val="0029389A"/>
    <w:rsid w:val="002C73DE"/>
    <w:rsid w:val="002D55AD"/>
    <w:rsid w:val="002E751B"/>
    <w:rsid w:val="00301520"/>
    <w:rsid w:val="00310E34"/>
    <w:rsid w:val="00324A7C"/>
    <w:rsid w:val="00365FA1"/>
    <w:rsid w:val="003A1A72"/>
    <w:rsid w:val="003B74B1"/>
    <w:rsid w:val="003E563E"/>
    <w:rsid w:val="00413B7B"/>
    <w:rsid w:val="004311CC"/>
    <w:rsid w:val="004403B7"/>
    <w:rsid w:val="004824A7"/>
    <w:rsid w:val="00505EA8"/>
    <w:rsid w:val="0051365F"/>
    <w:rsid w:val="00522726"/>
    <w:rsid w:val="00554328"/>
    <w:rsid w:val="005A0365"/>
    <w:rsid w:val="005A4786"/>
    <w:rsid w:val="005E3EB7"/>
    <w:rsid w:val="00607D56"/>
    <w:rsid w:val="006E1647"/>
    <w:rsid w:val="006F2BCD"/>
    <w:rsid w:val="00723802"/>
    <w:rsid w:val="00794BE7"/>
    <w:rsid w:val="007F2812"/>
    <w:rsid w:val="0080629B"/>
    <w:rsid w:val="00814FDD"/>
    <w:rsid w:val="00877A7B"/>
    <w:rsid w:val="00880D71"/>
    <w:rsid w:val="008833E8"/>
    <w:rsid w:val="00884C64"/>
    <w:rsid w:val="008B520D"/>
    <w:rsid w:val="008C1B2A"/>
    <w:rsid w:val="00975974"/>
    <w:rsid w:val="00985388"/>
    <w:rsid w:val="00997040"/>
    <w:rsid w:val="009A015A"/>
    <w:rsid w:val="009A6A22"/>
    <w:rsid w:val="009D022B"/>
    <w:rsid w:val="00A02A37"/>
    <w:rsid w:val="00A052D5"/>
    <w:rsid w:val="00A43D8D"/>
    <w:rsid w:val="00A560B4"/>
    <w:rsid w:val="00A6467D"/>
    <w:rsid w:val="00B024B9"/>
    <w:rsid w:val="00B1500A"/>
    <w:rsid w:val="00B849FE"/>
    <w:rsid w:val="00BA7D01"/>
    <w:rsid w:val="00C82279"/>
    <w:rsid w:val="00CA6126"/>
    <w:rsid w:val="00D14604"/>
    <w:rsid w:val="00DF28E8"/>
    <w:rsid w:val="00E02C86"/>
    <w:rsid w:val="00E0333B"/>
    <w:rsid w:val="00E0710F"/>
    <w:rsid w:val="00E1576B"/>
    <w:rsid w:val="00E40527"/>
    <w:rsid w:val="00E5001A"/>
    <w:rsid w:val="00E758EE"/>
    <w:rsid w:val="00EB1623"/>
    <w:rsid w:val="00F15BD5"/>
    <w:rsid w:val="00F26397"/>
    <w:rsid w:val="00F47C0A"/>
    <w:rsid w:val="00F96428"/>
    <w:rsid w:val="00FA0B7B"/>
    <w:rsid w:val="00FA0EF9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5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5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5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5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5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5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5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5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2018.</izvorni_sadrzaj>
    <derivirana_varijabla naziv="DomainObject.Predmet.DatumOsnivanja_1">30.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 TECHNIC d.o.o. NOVIGRAD</izvorni_sadrzaj>
    <derivirana_varijabla naziv="DomainObject.Predmet.ProtustrankaFormated_1">  AIR TECHNIC d.o.o. NOVIGRAD</derivirana_varijabla>
  </DomainObject.Predmet.ProtustrankaFormated>
  <DomainObject.Predmet.ProtustrankaFormatedOIB>
    <izvorni_sadrzaj>  AIR TECHNIC d.o.o. NOVIGRAD, OIB 70759111438</izvorni_sadrzaj>
    <derivirana_varijabla naziv="DomainObject.Predmet.ProtustrankaFormatedOIB_1">  AIR TECHNIC d.o.o. NOVIGRAD, OIB 70759111438</derivirana_varijabla>
  </DomainObject.Predmet.ProtustrankaFormatedOIB>
  <DomainObject.Predmet.ProtustrankaFormatedWithAdress>
    <izvorni_sadrzaj> AIR TECHNIC d.o.o. NOVIGRAD, Ulica Murvi 15, 52466 Novigrad</izvorni_sadrzaj>
    <derivirana_varijabla naziv="DomainObject.Predmet.ProtustrankaFormatedWithAdress_1"> AIR TECHNIC d.o.o. NOVIGRAD, Ulica Murvi 15, 52466 Novigrad</derivirana_varijabla>
  </DomainObject.Predmet.ProtustrankaFormatedWithAdress>
  <DomainObject.Predmet.ProtustrankaFormatedWithAdressOIB>
    <izvorni_sadrzaj> AIR TECHNIC d.o.o. NOVIGRAD, OIB 70759111438, Ulica Murvi 15, 52466 Novigrad</izvorni_sadrzaj>
    <derivirana_varijabla naziv="DomainObject.Predmet.ProtustrankaFormatedWithAdressOIB_1"> AIR TECHNIC d.o.o. NOVIGRAD, OIB 70759111438, Ulica Murvi 15, 52466 Novigrad</derivirana_varijabla>
  </DomainObject.Predmet.ProtustrankaFormatedWithAdressOIB>
  <DomainObject.Predmet.ProtustrankaWithAdress>
    <izvorni_sadrzaj>AIR TECHNIC d.o.o. NOVIGRAD Ulica Murvi 15, 52466 Novigrad</izvorni_sadrzaj>
    <derivirana_varijabla naziv="DomainObject.Predmet.ProtustrankaWithAdress_1">AIR TECHNIC d.o.o. NOVIGRAD Ulica Murvi 15, 52466 Novigrad</derivirana_varijabla>
  </DomainObject.Predmet.ProtustrankaWithAdress>
  <DomainObject.Predmet.ProtustrankaWithAdressOIB>
    <izvorni_sadrzaj>AIR TECHNIC d.o.o. NOVIGRAD, OIB 70759111438, Ulica Murvi 15, 52466 Novigrad</izvorni_sadrzaj>
    <derivirana_varijabla naziv="DomainObject.Predmet.ProtustrankaWithAdressOIB_1">AIR TECHNIC d.o.o. NOVIGRAD, OIB 70759111438, Ulica Murvi 15, 52466 Novigrad</derivirana_varijabla>
  </DomainObject.Predmet.ProtustrankaWithAdressOIB>
  <DomainObject.Predmet.ProtustrankaNazivFormated>
    <izvorni_sadrzaj>AIR TECHNIC d.o.o. NOVIGRAD</izvorni_sadrzaj>
    <derivirana_varijabla naziv="DomainObject.Predmet.ProtustrankaNazivFormated_1">AIR TECHNIC d.o.o. NOVIGRAD</derivirana_varijabla>
  </DomainObject.Predmet.ProtustrankaNazivFormated>
  <DomainObject.Predmet.ProtustrankaNazivFormatedOIB>
    <izvorni_sadrzaj>AIR TECHNIC d.o.o. NOVIGRAD, OIB 70759111438</izvorni_sadrzaj>
    <derivirana_varijabla naziv="DomainObject.Predmet.ProtustrankaNazivFormatedOIB_1">AIR TECHNIC d.o.o. NOVIGRAD, OIB 70759111438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Područni ured Pazin zastupanog po punomoćniku ŽDO PULA</izvorni_sadrzaj>
    <derivirana_varijabla naziv="DomainObject.Predmet.StrankaFormated_1">  Republika Hrvatska, Ministarstvo financija, Područni ured Pazin zastupanog po punomoćniku ŽDO PULA</derivirana_varijabla>
  </DomainObject.Predmet.StrankaFormated>
  <DomainObject.Predmet.StrankaFormatedOIB>
    <izvorni_sadrzaj>  Republika Hrvatska, Ministarstvo financija, Područni ured Pazin, OIB 52634238587 zastupanog po punomoćniku ŽDO PULA</izvorni_sadrzaj>
    <derivirana_varijabla naziv="DomainObject.Predmet.StrankaFormatedOIB_1">  Republika Hrvatska, Ministarstvo financija, Područni ured Pazin, OIB 52634238587 zastupanog po punomoćniku ŽDO PULA</derivirana_varijabla>
  </DomainObject.Predmet.StrankaFormatedOIB>
  <DomainObject.Predmet.StrankaFormatedWithAdress>
    <izvorni_sadrzaj> Republika Hrvatska, Ministarstvo financija, Područni ured Pazin zastupanog po punomoćniku ŽDO PULA</izvorni_sadrzaj>
    <derivirana_varijabla naziv="DomainObject.Predmet.StrankaFormatedWithAdress_1"> Republika Hrvatska, Ministarstvo financija, Područni ured Pazin zastupanog po punomoćniku ŽDO PULA</derivirana_varijabla>
  </DomainObject.Predmet.StrankaFormatedWithAdress>
  <DomainObject.Predmet.StrankaFormatedWithAdressOIB>
    <izvorni_sadrzaj> Republika Hrvatska, Ministarstvo financija, Područni ured Pazin, OIB 52634238587 zastupanog po punomoćniku ŽDO PULA</izvorni_sadrzaj>
    <derivirana_varijabla naziv="DomainObject.Predmet.StrankaFormatedWithAdressOIB_1"> Republika Hrvatska, Ministarstvo financija, Područni ured Pazin, OIB 52634238587 zastupanog po punomoćniku ŽDO PULA</derivirana_varijabla>
  </DomainObject.Predmet.StrankaFormatedWithAdressOIB>
  <DomainObject.Predmet.StrankaWithAdress>
    <izvorni_sadrzaj>Republika Hrvatska, Ministarstvo financija, Područni ured Pazin </izvorni_sadrzaj>
    <derivirana_varijabla naziv="DomainObject.Predmet.StrankaWithAdress_1">Republika Hrvatska, Ministarstvo financija, Područni ured Pazin </derivirana_varijabla>
  </DomainObject.Predmet.StrankaWithAdress>
  <DomainObject.Predmet.StrankaWithAdressOIB>
    <izvorni_sadrzaj>Republika Hrvatska, Ministarstvo financija, Područni ured Pazin, OIB 52634238587</izvorni_sadrzaj>
    <derivirana_varijabla naziv="DomainObject.Predmet.StrankaWithAdressOIB_1">Republika Hrvatska, Ministarstvo financija, Područni ured Pazin, OIB 52634238587</derivirana_varijabla>
  </DomainObject.Predmet.StrankaWithAdressOIB>
  <DomainObject.Predmet.StrankaNazivFormated>
    <izvorni_sadrzaj>Republika Hrvatska, Ministarstvo financija, Područni ured Pazin</izvorni_sadrzaj>
    <derivirana_varijabla naziv="DomainObject.Predmet.StrankaNazivFormated_1">Republika Hrvatska, Ministarstvo financija, Područni ured Pazin</derivirana_varijabla>
  </DomainObject.Predmet.StrankaNazivFormated>
  <DomainObject.Predmet.StrankaNazivFormatedOIB>
    <izvorni_sadrzaj>Republika Hrvatska, Ministarstvo financija, Područni ured Pazin, OIB 52634238587</izvorni_sadrzaj>
    <derivirana_varijabla naziv="DomainObject.Predmet.StrankaNazivFormatedOIB_1">Republika Hrvatska, Ministarstvo financija,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7539.67</izvorni_sadrzaj>
    <derivirana_varijabla naziv="DomainObject.Predmet.TrenutnaVrijednost_1">7539.67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Područni ured Pazin zastupanog po punomoćniku ŽDO PULA</item>
    </izvorni_sadrzaj>
    <derivirana_varijabla naziv="DomainObject.Predmet.StrankaListFormated_1">
      <item>Republika Hrvatska, Ministarstvo financija, Područni ured Pazin zastupanog po punomoćniku ŽDO PULA</item>
    </derivirana_varijabla>
  </DomainObject.Predmet.StrankaListFormated>
  <DomainObject.Predmet.StrankaListFormatedOIB>
    <izvorni_sadrzaj>
      <item>Republika Hrvatska, Ministarstvo financija, Područni ured Pazin, OIB 52634238587 zastupanog po punomoćniku ŽDO PULA</item>
    </izvorni_sadrzaj>
    <derivirana_varijabla naziv="DomainObject.Predmet.StrankaListFormatedOIB_1">
      <item>Republika Hrvatska, Ministarstvo financija, Područni ured Pazin, OIB 52634238587 zastupanog po punomoćniku ŽDO PULA</item>
    </derivirana_varijabla>
  </DomainObject.Predmet.StrankaListFormatedOIB>
  <DomainObject.Predmet.StrankaListFormatedWithAdress>
    <izvorni_sadrzaj>
      <item>Republika Hrvatska, Ministarstvo financija, Područni ured Pazin zastupanog po punomoćniku ŽDO PULA</item>
    </izvorni_sadrzaj>
    <derivirana_varijabla naziv="DomainObject.Predmet.StrankaListFormatedWithAdress_1">
      <item>Republika Hrvatska, Ministarstvo financija, Područni ured Pazin zastupanog po punomoćniku ŽDO PULA</item>
    </derivirana_varijabla>
  </DomainObject.Predmet.StrankaListFormatedWithAdress>
  <DomainObject.Predmet.StrankaListFormatedWithAdressOIB>
    <izvorni_sadrzaj>
      <item>Republika Hrvatska, Ministarstvo financija, Područni ured Pazin, OIB 52634238587 zastupanog po punomoćniku ŽDO PULA</item>
    </izvorni_sadrzaj>
    <derivirana_varijabla naziv="DomainObject.Predmet.StrankaListFormatedWithAdressOIB_1">
      <item>Republika Hrvatska, Ministarstvo financija, Područni ured Pazin, OIB 52634238587 zastupanog po punomoćniku ŽDO PULA</item>
    </derivirana_varijabla>
  </DomainObject.Predmet.StrankaListFormatedWithAdressOIB>
  <DomainObject.Predmet.StrankaListNazivFormated>
    <izvorni_sadrzaj>
      <item>Republika Hrvatska, Ministarstvo financija, Područni ured Pazin</item>
    </izvorni_sadrzaj>
    <derivirana_varijabla naziv="DomainObject.Predmet.StrankaListNazivFormated_1">
      <item>Republika Hrvatska, Ministarstvo financija, Područni ured Pazin</item>
    </derivirana_varijabla>
  </DomainObject.Predmet.StrankaListNazivFormated>
  <DomainObject.Predmet.StrankaListNazivFormatedOIB>
    <izvorni_sadrzaj>
      <item>Republika Hrvatska, Ministarstvo financija, Područni ured Pazin, OIB 52634238587</item>
    </izvorni_sadrzaj>
    <derivirana_varijabla naziv="DomainObject.Predmet.StrankaListNazivFormatedOIB_1">
      <item>Republika Hrvatska, Ministarstvo financija, Područni ured Pazin, OIB 52634238587</item>
    </derivirana_varijabla>
  </DomainObject.Predmet.StrankaListNazivFormatedOIB>
  <DomainObject.Predmet.ProtuStrankaListFormated>
    <izvorni_sadrzaj>
      <item>AIR TECHNIC d.o.o. NOVIGRAD</item>
    </izvorni_sadrzaj>
    <derivirana_varijabla naziv="DomainObject.Predmet.ProtuStrankaListFormated_1">
      <item>AIR TECHNIC d.o.o. NOVIGRAD</item>
    </derivirana_varijabla>
  </DomainObject.Predmet.ProtuStrankaListFormated>
  <DomainObject.Predmet.ProtuStrankaListFormatedOIB>
    <izvorni_sadrzaj>
      <item>AIR TECHNIC d.o.o. NOVIGRAD, OIB 70759111438</item>
    </izvorni_sadrzaj>
    <derivirana_varijabla naziv="DomainObject.Predmet.ProtuStrankaListFormatedOIB_1">
      <item>AIR TECHNIC d.o.o. NOVIGRAD, OIB 70759111438</item>
    </derivirana_varijabla>
  </DomainObject.Predmet.ProtuStrankaListFormatedOIB>
  <DomainObject.Predmet.ProtuStrankaListFormatedWithAdress>
    <izvorni_sadrzaj>
      <item>AIR TECHNIC d.o.o. NOVIGRAD, Ulica Murvi 15, 52466 Novigrad</item>
    </izvorni_sadrzaj>
    <derivirana_varijabla naziv="DomainObject.Predmet.ProtuStrankaListFormatedWithAdress_1">
      <item>AIR TECHNIC d.o.o. NOVIGRAD, Ulica Murvi 15, 52466 Novigrad</item>
    </derivirana_varijabla>
  </DomainObject.Predmet.ProtuStrankaListFormatedWithAdress>
  <DomainObject.Predmet.ProtuStrankaListFormatedWithAdressOIB>
    <izvorni_sadrzaj>
      <item>AIR TECHNIC d.o.o. NOVIGRAD, OIB 70759111438, Ulica Murvi 15, 52466 Novigrad</item>
    </izvorni_sadrzaj>
    <derivirana_varijabla naziv="DomainObject.Predmet.ProtuStrankaListFormatedWithAdressOIB_1">
      <item>AIR TECHNIC d.o.o. NOVIGRAD, OIB 70759111438, Ulica Murvi 15, 52466 Novigrad</item>
    </derivirana_varijabla>
  </DomainObject.Predmet.ProtuStrankaListFormatedWithAdressOIB>
  <DomainObject.Predmet.ProtuStrankaListNazivFormated>
    <izvorni_sadrzaj>
      <item>AIR TECHNIC d.o.o. NOVIGRAD</item>
    </izvorni_sadrzaj>
    <derivirana_varijabla naziv="DomainObject.Predmet.ProtuStrankaListNazivFormated_1">
      <item>AIR TECHNIC d.o.o. NOVIGRAD</item>
    </derivirana_varijabla>
  </DomainObject.Predmet.ProtuStrankaListNazivFormated>
  <DomainObject.Predmet.ProtuStrankaListNazivFormatedOIB>
    <izvorni_sadrzaj>
      <item>AIR TECHNIC d.o.o. NOVIGRAD, OIB 70759111438</item>
    </izvorni_sadrzaj>
    <derivirana_varijabla naziv="DomainObject.Predmet.ProtuStrankaListNazivFormatedOIB_1">
      <item>AIR TECHNIC d.o.o. NOVIGRAD, OIB 70759111438</item>
    </derivirana_varijabla>
  </DomainObject.Predmet.ProtuStrankaListNazivFormatedOIB>
  <DomainObject.Predmet.OstaliListFormated>
    <izvorni_sadrzaj>
      <item>ŽDO PULA punomoćnik sudionika u postupku Republika Hrvatska, Ministarstvo financija, Područni ured Pazin</item>
    </izvorni_sadrzaj>
    <derivirana_varijabla naziv="DomainObject.Predmet.OstaliListFormated_1">
      <item>ŽDO PULA punomoćnik sudionika u postupku Republika Hrvatska, Ministarstvo financija, Područni ured Pazin</item>
    </derivirana_varijabla>
  </DomainObject.Predmet.OstaliListFormated>
  <DomainObject.Predmet.OstaliListFormatedOIB>
    <izvorni_sadrzaj>
      <item>ŽDO PULA, OIB 93993757343 punomoćnik sudionika u postupku Republika Hrvatska, Ministarstvo financija, Područni ured Pazin</item>
    </izvorni_sadrzaj>
    <derivirana_varijabla naziv="DomainObject.Predmet.OstaliListFormatedOIB_1">
      <item>ŽDO PULA, OIB 93993757343 punomoćnik sudionika u postupku Republika Hrvatska, Ministarstvo financija, Područni ured Pazin</item>
    </derivirana_varijabla>
  </DomainObject.Predmet.OstaliListFormatedOIB>
  <DomainObject.Predmet.OstaliListFormatedWithAdress>
    <izvorni_sadrzaj>
      <item>ŽDO PULA punomoćnik sudionika u postupku Republika Hrvatska, Ministarstvo financija, Područni ured Pazin</item>
    </izvorni_sadrzaj>
    <derivirana_varijabla naziv="DomainObject.Predmet.OstaliListFormatedWithAdress_1">
      <item>ŽDO PULA punomoćnik sudionika u postupku Republika Hrvatska, Ministarstvo financija, Područni ured Pazin</item>
    </derivirana_varijabla>
  </DomainObject.Predmet.OstaliListFormatedWithAdress>
  <DomainObject.Predmet.OstaliListFormatedWithAdressOIB>
    <izvorni_sadrzaj>
      <item>ŽDO PULA, OIB 93993757343 punomoćnik sudionika u postupku Republika Hrvatska, Ministarstvo financija, Područni ured Pazin</item>
    </izvorni_sadrzaj>
    <derivirana_varijabla naziv="DomainObject.Predmet.OstaliListFormatedWithAdressOIB_1">
      <item>ŽDO PULA, OIB 93993757343 punomoćnik sudionika u postupku Republika Hrvatska, Ministarstvo financija, Područni ured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Područni ured Pazin</izvorni_sadrzaj>
    <derivirana_varijabla naziv="DomainObject.Predmet.StrankaIDrugi_1">Republika Hrvatska, Ministarstvo financija, Područni ured Pazin</derivirana_varijabla>
  </DomainObject.Predmet.StrankaIDrugi>
  <DomainObject.Predmet.ProtustrankaIDrugi>
    <izvorni_sadrzaj>AIR TECHNIC d.o.o. NOVIGRAD</izvorni_sadrzaj>
    <derivirana_varijabla naziv="DomainObject.Predmet.ProtustrankaIDrugi_1">AIR TECHNIC d.o.o. NOVIGRAD</derivirana_varijabla>
  </DomainObject.Predmet.ProtustrankaIDrugi>
  <DomainObject.Predmet.StrankaIDrugiAdressOIB>
    <izvorni_sadrzaj>Republika Hrvatska, Ministarstvo financija, Područni ured Pazin, OIB 52634238587</izvorni_sadrzaj>
    <derivirana_varijabla naziv="DomainObject.Predmet.StrankaIDrugiAdressOIB_1">Republika Hrvatska, Ministarstvo financija, Područni ured Pazin, OIB 52634238587</derivirana_varijabla>
  </DomainObject.Predmet.StrankaIDrugiAdressOIB>
  <DomainObject.Predmet.ProtustrankaIDrugiAdressOIB>
    <izvorni_sadrzaj>AIR TECHNIC d.o.o. NOVIGRAD, OIB 70759111438, Ulica Murvi 15, 52466 Novigrad</izvorni_sadrzaj>
    <derivirana_varijabla naziv="DomainObject.Predmet.ProtustrankaIDrugiAdressOIB_1">AIR TECHNIC d.o.o. NOVIGRAD, OIB 70759111438, Ulica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AIR TECHNIC d.o.o. NOVIGRAD</item>
      <item>Republika Hrvatska, Ministarstvo financija, Područni ured Pazin</item>
      <item>ŽDO PULA</item>
    </izvorni_sadrzaj>
    <derivirana_varijabla naziv="DomainObject.Predmet.SudioniciListNaziv_1">
      <item>AIR TECHNIC d.o.o. NOVIGRAD</item>
      <item>Republika Hrvatska, Ministarstvo financija, Područni ured Pazin</item>
      <item>ŽDO PULA</item>
    </derivirana_varijabla>
  </DomainObject.Predmet.SudioniciListNaziv>
  <DomainObject.Predmet.SudioniciListAdressOIB>
    <izvorni_sadrzaj>
      <item>AIR TECHNIC d.o.o. NOVIGRAD, OIB 70759111438, Ulica Murvi 15,52466 Novigrad</item>
      <item>Republika Hrvatska, Ministarstvo financija, Područni ured Pazin, OIB 52634238587</item>
      <item>ŽDO PULA, OIB 93993757343</item>
    </izvorni_sadrzaj>
    <derivirana_varijabla naziv="DomainObject.Predmet.SudioniciListAdressOIB_1">
      <item>AIR TECHNIC d.o.o. NOVIGRAD, OIB 70759111438, Ulica Murvi 15,52466 Novigrad</item>
      <item>Republika Hrvatska, Ministarstvo financija, Područni ured Pazin, OIB 52634238587</item>
      <item>ŽDO PULA, OIB 93993757343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70759111438</item>
      <item>, OIB 52634238587</item>
      <item>, OIB 93993757343</item>
    </izvorni_sadrzaj>
    <derivirana_varijabla naziv="DomainObject.Predmet.SudioniciListNazivOIB_1">
      <item>, OIB 70759111438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A3439-409F-4FA9-925D-D4906E1F7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2057</properties:Characters>
  <properties:Lines>66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2018-08-31T10:24:00Z</dcterms:created>
  <dc:creator>Jasmina Matika</dc:creator>
  <cp:lastModifiedBy>Sanja Lakošeljac</cp:lastModifiedBy>
  <dcterms:modified xmlns:xsi="http://www.w3.org/2001/XMLSchema-instance" xsi:type="dcterms:W3CDTF">2018-08-31T10:26:00Z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- ROČIŠTE + PRIVR STEČ UPR - St-322-18.docx)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