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08a72" w14:paraId="ec08a72" w:rsidRDefault="00DE5318" w:rsidP="00DE5318" w:rsidR="00DE531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E5318" w:rsidP="00DE5318" w:rsidR="00DE531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DE5318" w:rsidP="00DE5318" w:rsidR="00DE53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DE5318" w:rsidP="00DE5318" w:rsidR="00DE531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DE5318" w:rsidP="00DE5318" w:rsidR="00DE5318"/>
    <w:p w:rsidRDefault="00DE5318" w:rsidP="00DE5318" w:rsidR="00DE53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DE5318" w:rsidP="00DE5318" w:rsidR="00DE53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DE5318" w:rsidP="00DE5318" w:rsidR="00DE53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DE5318" w:rsidP="00DE5318" w:rsidR="00DE53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5318" w:rsidP="00DE5318" w:rsidR="00DE53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3200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28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>UDRUGA PRIJATELJA ŽIVOTINJA BUJŠTINE, Novigrad, Strada Contessa 40, OIB 03141840720, 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E5318" w:rsidP="00DE5318" w:rsidR="00DE53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5318" w:rsidP="00DE5318" w:rsidR="00DE53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DE5318" w:rsidP="00DE5318" w:rsidR="00DE53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5318" w:rsidP="00DE5318" w:rsidR="00DE531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>UDRUGA PRIJATELJA ŽIVOTINJA BUJŠTINE, Novigrad, Strada Contessa 40, OIB 03141840720.</w:t>
      </w:r>
    </w:p>
    <w:p w:rsidRDefault="00DE5318" w:rsidP="00DE5318" w:rsidR="00DE53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5318" w:rsidP="00DE5318" w:rsidR="00DE531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DE5318" w:rsidP="00DE5318" w:rsidR="00DE53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DE5318" w:rsidP="00DE5318" w:rsidR="00DE53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UDRUGA PRIJATELJA ŽIVOTINJA BUJŠTINE, Novigrad.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1805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13.575,62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DE5318" w:rsidP="00DE5318" w:rsidR="00DE53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DE5318" w:rsidP="00DE5318" w:rsidR="00DE53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DE5318" w:rsidP="00DE5318" w:rsidR="00DE531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DE5318" w:rsidP="00DE5318" w:rsidR="00DE531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Pazinu </w:t>
      </w:r>
      <w:r w:rsidR="00294B2E">
        <w:rPr>
          <w:rFonts w:cs="Times New Roman" w:eastAsia="Times New Roman"/>
          <w:szCs w:val="24"/>
          <w:lang w:eastAsia="hr-HR"/>
        </w:rPr>
        <w:t>24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DE5318" w:rsidP="00DE5318" w:rsidR="00DE531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DE5318" w:rsidP="00DE5318" w:rsidR="00DE531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 w:rsidR="00D00A76">
        <w:rPr>
          <w:rFonts w:cs="Times New Roman" w:eastAsia="Times New Roman"/>
          <w:szCs w:val="24"/>
          <w:lang w:eastAsia="hr-HR"/>
        </w:rPr>
        <w:t>, v. r.</w:t>
      </w:r>
    </w:p>
    <w:p w:rsidRDefault="00DE5318" w:rsidP="00DE5318" w:rsidR="00DE53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DE5318" w:rsidP="00DE5318" w:rsidR="00DE53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DE5318" w:rsidP="00DE5318" w:rsidR="00DE531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DE5318" w:rsidP="00DE5318" w:rsidR="00DE531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37B37" w:rsidP="00DE5318" w:rsidR="00DE5318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1. e-Oglasna ploča sudova, </w:t>
      </w:r>
    </w:p>
    <w:p w:rsidRDefault="00973682" w:rsidP="00DE5318" w:rsidR="00737B37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registar udruga (</w:t>
      </w:r>
      <w:r w:rsidR="00F10238">
        <w:rPr>
          <w:rFonts w:cs="Times New Roman" w:eastAsia="Times New Roman"/>
          <w:szCs w:val="24"/>
          <w:lang w:eastAsia="hr-HR"/>
        </w:rPr>
        <w:t xml:space="preserve">UDUŽ, </w:t>
      </w:r>
      <w:r>
        <w:rPr>
          <w:rFonts w:cs="Times New Roman" w:eastAsia="Times New Roman"/>
          <w:szCs w:val="24"/>
          <w:lang w:eastAsia="hr-HR"/>
        </w:rPr>
        <w:t>prema sjedištu dužnika).</w:t>
      </w:r>
    </w:p>
    <w:p w:rsidRDefault="00DE5318" w:rsidP="00DE5318" w:rsidR="00DE5318"/>
    <w:p w:rsidRDefault="00DE5318" w:rsidP="00DE5318" w:rsidR="00DE5318"/>
    <w:p w:rsidRDefault="0085410F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45A6" w:rsidP="00DE5318" w:rsidR="00B345A6">
      <w:r>
        <w:separator/>
      </w:r>
    </w:p>
  </w:endnote>
  <w:endnote w:id="0" w:type="continuationSeparator">
    <w:p w:rsidRDefault="00B345A6" w:rsidP="00DE5318" w:rsidR="00B34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45A6" w:rsidP="00DE5318" w:rsidR="00B345A6">
      <w:r>
        <w:separator/>
      </w:r>
    </w:p>
  </w:footnote>
  <w:footnote w:id="0" w:type="continuationSeparator">
    <w:p w:rsidRDefault="00B345A6" w:rsidP="00DE5318" w:rsidR="00B34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574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85410F">
          <w:rPr>
            <w:noProof/>
          </w:rPr>
          <w:t>2</w:t>
        </w:r>
        <w:r>
          <w:fldChar w:fldCharType="end"/>
        </w:r>
      </w:sdtContent>
    </w:sdt>
    <w:r>
      <w:tab/>
      <w:t>11 St-</w:t>
    </w:r>
    <w:r w:rsidR="00DE5318">
      <w:t>315</w:t>
    </w:r>
    <w:r>
      <w:t>/2015-3</w:t>
    </w:r>
  </w:p>
  <w:p w:rsidRDefault="0085410F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3574" w:rsidP="007B623F" w:rsidR="007B623F">
    <w:pPr>
      <w:pStyle w:val="Zaglavlje"/>
      <w:jc w:val="right"/>
    </w:pPr>
    <w:r>
      <w:t>11 St-</w:t>
    </w:r>
    <w:r w:rsidR="00DE5318">
      <w:t>315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2F29"/>
    <w:rsid w:val="000D3574"/>
    <w:rsid w:val="00294B2E"/>
    <w:rsid w:val="00737B37"/>
    <w:rsid w:val="0085410F"/>
    <w:rsid w:val="00973682"/>
    <w:rsid w:val="009A6044"/>
    <w:rsid w:val="009B2F29"/>
    <w:rsid w:val="00B345A6"/>
    <w:rsid w:val="00BF033F"/>
    <w:rsid w:val="00BF3966"/>
    <w:rsid w:val="00C63278"/>
    <w:rsid w:val="00D00A76"/>
    <w:rsid w:val="00DE5318"/>
    <w:rsid w:val="00F1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531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531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531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3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531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531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531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41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10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10F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1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10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531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E531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531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E53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531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DE531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531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8541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10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10F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1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10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St-315/2015</izvorni_sadrzaj>
    <derivirana_varijabla naziv="DomainObject.Predmet.OznakaBroj_1">St-315/2015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PRIJATELJA ŽIVOTINJA BUJŠTINE, NOVIGRAD</izvorni_sadrzaj>
    <derivirana_varijabla naziv="DomainObject.Predmet.ProtustrankaFormated_1">  UDRUGA PRIJATELJA ŽIVOTINJA BUJŠTINE, NOVIGRAD</derivirana_varijabla>
  </DomainObject.Predmet.ProtustrankaFormated>
  <DomainObject.Predmet.ProtustrankaFormatedOIB>
    <izvorni_sadrzaj>  UDRUGA PRIJATELJA ŽIVOTINJA BUJŠTINE, NOVIGRAD, OIB 03141840720</izvorni_sadrzaj>
    <derivirana_varijabla naziv="DomainObject.Predmet.ProtustrankaFormatedOIB_1">  UDRUGA PRIJATELJA ŽIVOTINJA BUJŠTINE, NOVIGRAD, OIB 03141840720</derivirana_varijabla>
  </DomainObject.Predmet.ProtustrankaFormatedOIB>
  <DomainObject.Predmet.ProtustrankaFormatedWithAdress>
    <izvorni_sadrzaj> UDRUGA PRIJATELJA ŽIVOTINJA BUJŠTINE, NOVIGRAD, Strada Contessa 40, 52466 Novigrad</izvorni_sadrzaj>
    <derivirana_varijabla naziv="DomainObject.Predmet.ProtustrankaFormatedWithAdress_1"> UDRUGA PRIJATELJA ŽIVOTINJA BUJŠTINE, NOVIGRAD, Strada Contessa 40, 52466 Novigrad</derivirana_varijabla>
  </DomainObject.Predmet.ProtustrankaFormatedWithAdress>
  <DomainObject.Predmet.ProtustrankaFormatedWithAdressOIB>
    <izvorni_sadrzaj> UDRUGA PRIJATELJA ŽIVOTINJA BUJŠTINE, NOVIGRAD, OIB 03141840720, Strada Contessa 40, 52466 Novigrad</izvorni_sadrzaj>
    <derivirana_varijabla naziv="DomainObject.Predmet.ProtustrankaFormatedWithAdressOIB_1"> UDRUGA PRIJATELJA ŽIVOTINJA BUJŠTINE, NOVIGRAD, OIB 03141840720, Strada Contessa 40, 52466 Novigrad</derivirana_varijabla>
  </DomainObject.Predmet.ProtustrankaFormatedWithAdressOIB>
  <DomainObject.Predmet.ProtustrankaWithAdress>
    <izvorni_sadrzaj>UDRUGA PRIJATELJA ŽIVOTINJA BUJŠTINE, NOVIGRAD Strada Contessa 40, 52466 Novigrad</izvorni_sadrzaj>
    <derivirana_varijabla naziv="DomainObject.Predmet.ProtustrankaWithAdress_1">UDRUGA PRIJATELJA ŽIVOTINJA BUJŠTINE, NOVIGRAD Strada Contessa 40, 52466 Novigrad</derivirana_varijabla>
  </DomainObject.Predmet.ProtustrankaWithAdress>
  <DomainObject.Predmet.ProtustrankaWithAdressOIB>
    <izvorni_sadrzaj>UDRUGA PRIJATELJA ŽIVOTINJA BUJŠTINE, NOVIGRAD, OIB 03141840720, Strada Contessa 40, 52466 Novigrad</izvorni_sadrzaj>
    <derivirana_varijabla naziv="DomainObject.Predmet.ProtustrankaWithAdressOIB_1">UDRUGA PRIJATELJA ŽIVOTINJA BUJŠTINE, NOVIGRAD, OIB 03141840720, Strada Contessa 40, 52466 Novigrad</derivirana_varijabla>
  </DomainObject.Predmet.ProtustrankaWithAdressOIB>
  <DomainObject.Predmet.ProtustrankaNazivFormated>
    <izvorni_sadrzaj>UDRUGA PRIJATELJA ŽIVOTINJA BUJŠTINE, NOVIGRAD</izvorni_sadrzaj>
    <derivirana_varijabla naziv="DomainObject.Predmet.ProtustrankaNazivFormated_1">UDRUGA PRIJATELJA ŽIVOTINJA BUJŠTINE, NOVIGRAD</derivirana_varijabla>
  </DomainObject.Predmet.ProtustrankaNazivFormated>
  <DomainObject.Predmet.ProtustrankaNazivFormatedOIB>
    <izvorni_sadrzaj>UDRUGA PRIJATELJA ŽIVOTINJA BUJŠTINE, NOVIGRAD, OIB 03141840720</izvorni_sadrzaj>
    <derivirana_varijabla naziv="DomainObject.Predmet.ProtustrankaNazivFormatedOIB_1">UDRUGA PRIJATELJA ŽIVOTINJA BUJŠTINE, NOVIGRAD, OIB 03141840720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13575.62</izvorni_sadrzaj>
    <derivirana_varijabla naziv="DomainObject.Predmet.TrenutnaVrijednost_1">13575.62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PRIJATELJA ŽIVOTINJA BUJŠTINE, NOVIGRAD</item>
    </izvorni_sadrzaj>
    <derivirana_varijabla naziv="DomainObject.Predmet.ProtuStrankaListFormated_1">
      <item>UDRUGA PRIJATELJA ŽIVOTINJA BUJŠTINE, NOVIGRAD</item>
    </derivirana_varijabla>
  </DomainObject.Predmet.ProtuStrankaListFormated>
  <DomainObject.Predmet.ProtuStrankaListFormatedOIB>
    <izvorni_sadrzaj>
      <item>UDRUGA PRIJATELJA ŽIVOTINJA BUJŠTINE, NOVIGRAD, OIB 03141840720</item>
    </izvorni_sadrzaj>
    <derivirana_varijabla naziv="DomainObject.Predmet.ProtuStrankaListFormatedOIB_1">
      <item>UDRUGA PRIJATELJA ŽIVOTINJA BUJŠTINE, NOVIGRAD, OIB 03141840720</item>
    </derivirana_varijabla>
  </DomainObject.Predmet.ProtuStrankaListFormatedOIB>
  <DomainObject.Predmet.ProtuStrankaListFormatedWithAdress>
    <izvorni_sadrzaj>
      <item>UDRUGA PRIJATELJA ŽIVOTINJA BUJŠTINE, NOVIGRAD, Strada Contessa 40, 52466 Novigrad</item>
    </izvorni_sadrzaj>
    <derivirana_varijabla naziv="DomainObject.Predmet.ProtuStrankaListFormatedWithAdress_1">
      <item>UDRUGA PRIJATELJA ŽIVOTINJA BUJŠTINE, NOVIGRAD, Strada Contessa 40, 52466 Novigrad</item>
    </derivirana_varijabla>
  </DomainObject.Predmet.ProtuStrankaListFormatedWithAdress>
  <DomainObject.Predmet.ProtuStrankaListFormatedWithAdressOIB>
    <izvorni_sadrzaj>
      <item>UDRUGA PRIJATELJA ŽIVOTINJA BUJŠTINE, NOVIGRAD, OIB 03141840720, Strada Contessa 40, 52466 Novigrad</item>
    </izvorni_sadrzaj>
    <derivirana_varijabla naziv="DomainObject.Predmet.ProtuStrankaListFormatedWithAdressOIB_1">
      <item>UDRUGA PRIJATELJA ŽIVOTINJA BUJŠTINE, NOVIGRAD, OIB 03141840720, Strada Contessa 40, 52466 Novigrad</item>
    </derivirana_varijabla>
  </DomainObject.Predmet.ProtuStrankaListFormatedWithAdressOIB>
  <DomainObject.Predmet.ProtuStrankaListNazivFormated>
    <izvorni_sadrzaj>
      <item>UDRUGA PRIJATELJA ŽIVOTINJA BUJŠTINE, NOVIGRAD</item>
    </izvorni_sadrzaj>
    <derivirana_varijabla naziv="DomainObject.Predmet.ProtuStrankaListNazivFormated_1">
      <item>UDRUGA PRIJATELJA ŽIVOTINJA BUJŠTINE, NOVIGRAD</item>
    </derivirana_varijabla>
  </DomainObject.Predmet.ProtuStrankaListNazivFormated>
  <DomainObject.Predmet.ProtuStrankaListNazivFormatedOIB>
    <izvorni_sadrzaj>
      <item>UDRUGA PRIJATELJA ŽIVOTINJA BUJŠTINE, NOVIGRAD, OIB 03141840720</item>
    </izvorni_sadrzaj>
    <derivirana_varijabla naziv="DomainObject.Predmet.ProtuStrankaListNazivFormatedOIB_1">
      <item>UDRUGA PRIJATELJA ŽIVOTINJA BUJŠTINE, NOVIGRAD, OIB 03141840720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PRIJATELJA ŽIVOTINJA BUJŠTINE, NOVIGRAD</izvorni_sadrzaj>
    <derivirana_varijabla naziv="DomainObject.Predmet.ProtustrankaIDrugi_1">UDRUGA PRIJATELJA ŽIVOTINJA BUJŠTINE,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PRIJATELJA ŽIVOTINJA BUJŠTINE, NOVIGRAD, OIB 03141840720, Strada Contessa 40, 52466 Novigrad</izvorni_sadrzaj>
    <derivirana_varijabla naziv="DomainObject.Predmet.ProtustrankaIDrugiAdressOIB_1">UDRUGA PRIJATELJA ŽIVOTINJA BUJŠTINE, NOVIGRAD, OIB 03141840720, Strada Contessa 40,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PRIJATELJA ŽIVOTINJA BUJŠTINE, NOVIGRAD</item>
    </izvorni_sadrzaj>
    <derivirana_varijabla naziv="DomainObject.Predmet.SudioniciListNaziv_1">
      <item>FINANCIJSKA AGENCIJA, RC RIJEKA, PODRUŽNICA PULA, PULA</item>
      <item>UDRUGA PRIJATELJA ŽIVOTINJA BUJŠTINE,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PRIJATELJA ŽIVOTINJA BUJŠTINE, NOVIGRAD, OIB 03141840720, Strada Contessa 40,52466 Novigrad</item>
    </izvorni_sadrzaj>
    <derivirana_varijabla naziv="DomainObject.Predmet.SudioniciListAdressOIB_1">
      <item>FINANCIJSKA AGENCIJA, RC RIJEKA, PODRUŽNICA PULA, PULA, OIB 85821130368, Giardini 5,52100 Pula</item>
      <item>UDRUGA PRIJATELJA ŽIVOTINJA BUJŠTINE, NOVIGRAD, OIB 03141840720, Strada Contessa 40,52466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03141840720</item>
    </izvorni_sadrzaj>
    <derivirana_varijabla naziv="DomainObject.Predmet.SudioniciListNazivOIB_1">
      <item>, OIB 85821130368</item>
      <item>, OIB 03141840720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344</properties:Words>
  <properties:Characters>1937</properties:Characters>
  <properties:Lines>52</properties:Lines>
  <properties:Paragraphs>20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2015-11-24T09:08:00Z</dcterms:created>
  <dc:creator>Mihaela Kaligari</dc:creator>
  <dc:description/>
  <cp:keywords/>
  <cp:lastModifiedBy>Mihaela Kaligari</cp:lastModifiedBy>
  <cp:lastPrinted>2015-11-24T10:55:00Z</cp:lastPrinted>
  <dcterms:modified xmlns:xsi="http://www.w3.org/2001/XMLSchema-instance" xsi:type="dcterms:W3CDTF">2015-12-07T12:03:00Z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