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1d2c" w14:paraId="5881d2c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41045">
        <w:t>1</w:t>
      </w:r>
      <w:r w:rsidR="00713F63">
        <w:t>06</w:t>
      </w:r>
      <w:r>
        <w:t>/</w:t>
      </w:r>
      <w:r w:rsidR="00F55AA7">
        <w:t>1</w:t>
      </w:r>
      <w:r w:rsidR="00713F63">
        <w:t>0</w:t>
      </w:r>
      <w:r>
        <w:t>-</w:t>
      </w:r>
      <w:r w:rsidR="00641045">
        <w:t>1</w:t>
      </w:r>
      <w:r w:rsidR="00713F63">
        <w:t>99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713F63" w:rsidP="00713F63" w:rsidR="00713F63">
      <w:pPr>
        <w:ind w:firstLine="708"/>
        <w:jc w:val="both"/>
      </w:pPr>
      <w:r>
        <w:t xml:space="preserve">Trgovački sud u Osijeku, po sucu mr. sc. Tihomiru Kovačeviću, kao stečajnom sucu, u stečajnom postupku nad stečajnom masom iza stečajnog </w:t>
      </w:r>
      <w:r w:rsidR="00894F85">
        <w:t xml:space="preserve">dužnika </w:t>
      </w:r>
      <w:r>
        <w:t>VAŠE NEKRETNINE VIKI d.o.o. za održavanje i upravljanje nekretninama u stečaju, Osijek, Svetog Roka 44</w:t>
      </w:r>
      <w:r w:rsidRPr="005C7B1C">
        <w:t>, MBS 030</w:t>
      </w:r>
      <w:r>
        <w:t>200198</w:t>
      </w:r>
      <w:r w:rsidRPr="005C7B1C">
        <w:t xml:space="preserve">, OIB </w:t>
      </w:r>
      <w:r>
        <w:t>67677942088</w:t>
      </w:r>
      <w:r w:rsidRPr="005C7B1C">
        <w:t>,</w:t>
      </w:r>
      <w:r>
        <w:rPr>
          <w:b/>
          <w:bCs/>
        </w:rPr>
        <w:t xml:space="preserve"> </w:t>
      </w:r>
      <w:r>
        <w:t xml:space="preserve">dana </w:t>
      </w:r>
      <w:r w:rsidRPr="00713F63">
        <w:t xml:space="preserve">2. studenog </w:t>
      </w:r>
      <w:r>
        <w:t xml:space="preserve">2018. </w:t>
      </w:r>
    </w:p>
    <w:p w:rsidRDefault="00655E92" w:rsidP="00F55AA7" w:rsidR="008275DF">
      <w:pPr>
        <w:jc w:val="both"/>
      </w:pPr>
      <w:r>
        <w:t xml:space="preserve"> </w:t>
      </w: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</w:t>
      </w:r>
      <w:r w:rsidR="00894F85">
        <w:rPr>
          <w:bCs/>
        </w:rPr>
        <w:t>a</w:t>
      </w:r>
      <w:r w:rsidR="00DC3007" w:rsidRPr="001237F8">
        <w:rPr>
          <w:b/>
          <w:bCs/>
        </w:rPr>
        <w:t xml:space="preserve"> </w:t>
      </w:r>
      <w:r w:rsidR="00894F85">
        <w:t>VAŠE NEKRETNINE VIKI d.o.o. za održavanje i upravljanje nekretninama u stečaju, Osijek, Svetog Roka 44</w:t>
      </w:r>
      <w:r w:rsidR="00894F85" w:rsidRPr="005C7B1C">
        <w:t>, MBS 030</w:t>
      </w:r>
      <w:r w:rsidR="00894F85">
        <w:t>200198</w:t>
      </w:r>
      <w:r w:rsidR="00894F85" w:rsidRPr="005C7B1C">
        <w:t xml:space="preserve">, OIB </w:t>
      </w:r>
      <w:r w:rsidR="00894F85">
        <w:t>67677942088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894F85">
        <w:t>VAŠE NEKRETNINE VIKI d.o.o. za održavanje i upravljanje nekretninama u stečaju, Osijek, Svetog Roka 44</w:t>
      </w:r>
      <w:r w:rsidR="00894F85" w:rsidRPr="005C7B1C">
        <w:t>, MBS 030</w:t>
      </w:r>
      <w:r w:rsidR="00894F85">
        <w:t>200198</w:t>
      </w:r>
      <w:r w:rsidR="00894F85" w:rsidRPr="005C7B1C">
        <w:t xml:space="preserve">, OIB </w:t>
      </w:r>
      <w:r w:rsidR="00894F85">
        <w:t>67677942088</w:t>
      </w:r>
      <w:r w:rsidR="00F90083">
        <w:rPr>
          <w:bCs/>
        </w:rPr>
        <w:t xml:space="preserve"> i stečajn</w:t>
      </w:r>
      <w:r w:rsidR="00894F85">
        <w:rPr>
          <w:bCs/>
        </w:rPr>
        <w:t>og</w:t>
      </w:r>
      <w:r w:rsidR="00F73437">
        <w:rPr>
          <w:bCs/>
        </w:rPr>
        <w:t xml:space="preserve"> upravitelj</w:t>
      </w:r>
      <w:r w:rsidR="00894F85">
        <w:rPr>
          <w:bCs/>
        </w:rPr>
        <w:t>a</w:t>
      </w:r>
      <w:r w:rsidR="00F90083">
        <w:rPr>
          <w:bCs/>
        </w:rPr>
        <w:t xml:space="preserve"> </w:t>
      </w:r>
      <w:r w:rsidR="00F73437" w:rsidRPr="007655E8">
        <w:rPr>
          <w:bCs/>
        </w:rPr>
        <w:t>Joz</w:t>
      </w:r>
      <w:r w:rsidR="00F73437">
        <w:rPr>
          <w:bCs/>
        </w:rPr>
        <w:t>e</w:t>
      </w:r>
      <w:r w:rsidR="00F73437" w:rsidRPr="007655E8">
        <w:rPr>
          <w:bCs/>
        </w:rPr>
        <w:t xml:space="preserve"> Pavičić</w:t>
      </w:r>
      <w:r w:rsidR="00F73437">
        <w:rPr>
          <w:bCs/>
        </w:rPr>
        <w:t>a</w:t>
      </w:r>
      <w:r w:rsidR="00F73437" w:rsidRPr="007655E8">
        <w:rPr>
          <w:bCs/>
        </w:rPr>
        <w:t>, Osijek, Svetog Roka 44</w:t>
      </w:r>
      <w:r w:rsidR="00F73437" w:rsidRPr="007655E8">
        <w:t>,</w:t>
      </w:r>
      <w:r w:rsidR="00F73437">
        <w:rPr>
          <w:b/>
        </w:rPr>
        <w:t xml:space="preserve"> </w:t>
      </w:r>
      <w:r w:rsidR="00F73437">
        <w:t>OIB 69969627936</w:t>
      </w:r>
      <w:r w:rsidR="00F90083">
        <w:t>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F73437" w:rsidRPr="00F73437">
        <w:rPr>
          <w:bCs/>
        </w:rPr>
        <w:t>VAŠE NEKRETNINE VIKI d.o.o. za održavanje i upravljanje nekretninama u stečaju, Osijek, Svetog Roka 44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C214A">
        <w:rPr>
          <w:bCs/>
        </w:rPr>
        <w:t>1</w:t>
      </w:r>
      <w:r w:rsidR="00F73437">
        <w:rPr>
          <w:bCs/>
        </w:rPr>
        <w:t>06</w:t>
      </w:r>
      <w:r>
        <w:rPr>
          <w:bCs/>
        </w:rPr>
        <w:t>/</w:t>
      </w:r>
      <w:r w:rsidR="002C214A">
        <w:rPr>
          <w:bCs/>
        </w:rPr>
        <w:t>1</w:t>
      </w:r>
      <w:r w:rsidR="00F73437">
        <w:rPr>
          <w:bCs/>
        </w:rPr>
        <w:t>0</w:t>
      </w:r>
      <w:r>
        <w:rPr>
          <w:bCs/>
        </w:rPr>
        <w:t>-</w:t>
      </w:r>
      <w:r w:rsidR="002C214A">
        <w:rPr>
          <w:bCs/>
        </w:rPr>
        <w:t>1</w:t>
      </w:r>
      <w:r w:rsidR="00F73437">
        <w:rPr>
          <w:bCs/>
        </w:rPr>
        <w:t>30</w:t>
      </w:r>
      <w:r>
        <w:rPr>
          <w:bCs/>
        </w:rPr>
        <w:t xml:space="preserve"> od </w:t>
      </w:r>
      <w:r w:rsidR="00F73437">
        <w:rPr>
          <w:bCs/>
        </w:rPr>
        <w:t>5</w:t>
      </w:r>
      <w:r>
        <w:rPr>
          <w:bCs/>
        </w:rPr>
        <w:t>.</w:t>
      </w:r>
      <w:r w:rsidR="002C214A">
        <w:rPr>
          <w:bCs/>
        </w:rPr>
        <w:t>0</w:t>
      </w:r>
      <w:r w:rsidR="00F73437">
        <w:rPr>
          <w:bCs/>
        </w:rPr>
        <w:t>3</w:t>
      </w:r>
      <w:r>
        <w:rPr>
          <w:bCs/>
        </w:rPr>
        <w:t>.20</w:t>
      </w:r>
      <w:r w:rsidR="00901D5A">
        <w:rPr>
          <w:bCs/>
        </w:rPr>
        <w:t>1</w:t>
      </w:r>
      <w:r w:rsidR="00F73437">
        <w:rPr>
          <w:bCs/>
        </w:rPr>
        <w:t>3</w:t>
      </w:r>
      <w:r>
        <w:rPr>
          <w:bCs/>
        </w:rPr>
        <w:t>., uz obvezu stečajn</w:t>
      </w:r>
      <w:r w:rsidR="00C46EED">
        <w:rPr>
          <w:bCs/>
        </w:rPr>
        <w:t>og</w:t>
      </w:r>
      <w:r>
        <w:rPr>
          <w:bCs/>
        </w:rPr>
        <w:t xml:space="preserve"> upravitelj</w:t>
      </w:r>
      <w:r w:rsidR="00C46EED">
        <w:rPr>
          <w:bCs/>
        </w:rPr>
        <w:t>a</w:t>
      </w:r>
      <w:r>
        <w:rPr>
          <w:bCs/>
        </w:rPr>
        <w:t xml:space="preserve"> da završi započet</w:t>
      </w:r>
      <w:r w:rsidR="00402736">
        <w:rPr>
          <w:bCs/>
        </w:rPr>
        <w:t>e</w:t>
      </w:r>
      <w:r>
        <w:rPr>
          <w:bCs/>
        </w:rPr>
        <w:t xml:space="preserve"> sudsk</w:t>
      </w:r>
      <w:r w:rsidR="00402736">
        <w:rPr>
          <w:bCs/>
        </w:rPr>
        <w:t>e</w:t>
      </w:r>
      <w:r>
        <w:rPr>
          <w:bCs/>
        </w:rPr>
        <w:t xml:space="preserve"> postupk</w:t>
      </w:r>
      <w:r w:rsidR="00402736">
        <w:rPr>
          <w:bCs/>
        </w:rPr>
        <w:t>e</w:t>
      </w:r>
      <w:r w:rsidR="00901D5A">
        <w:rPr>
          <w:bCs/>
        </w:rPr>
        <w:t xml:space="preserve"> u ime i za račun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St-1</w:t>
      </w:r>
      <w:r w:rsidR="00402736">
        <w:rPr>
          <w:bCs/>
        </w:rPr>
        <w:t>06</w:t>
      </w:r>
      <w:r w:rsidR="00B90611" w:rsidRPr="00B90611">
        <w:rPr>
          <w:bCs/>
        </w:rPr>
        <w:t>/1</w:t>
      </w:r>
      <w:r w:rsidR="00402736">
        <w:rPr>
          <w:bCs/>
        </w:rPr>
        <w:t>0</w:t>
      </w:r>
      <w:r w:rsidR="00B90611" w:rsidRPr="00B90611">
        <w:rPr>
          <w:bCs/>
        </w:rPr>
        <w:t>-1</w:t>
      </w:r>
      <w:r w:rsidR="00402736">
        <w:rPr>
          <w:bCs/>
        </w:rPr>
        <w:t>89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8318F1">
        <w:rPr>
          <w:bCs/>
        </w:rPr>
        <w:t>2</w:t>
      </w:r>
      <w:r w:rsidR="00402736">
        <w:rPr>
          <w:bCs/>
        </w:rPr>
        <w:t>1</w:t>
      </w:r>
      <w:r w:rsidR="005D501F" w:rsidRPr="005D501F">
        <w:rPr>
          <w:bCs/>
        </w:rPr>
        <w:t>.</w:t>
      </w:r>
      <w:r w:rsidR="00B90611">
        <w:rPr>
          <w:bCs/>
        </w:rPr>
        <w:t>0</w:t>
      </w:r>
      <w:r w:rsidR="00402736">
        <w:rPr>
          <w:bCs/>
        </w:rPr>
        <w:t>2</w:t>
      </w:r>
      <w:r w:rsidR="0093705E">
        <w:rPr>
          <w:bCs/>
        </w:rPr>
        <w:t>.201</w:t>
      </w:r>
      <w:r w:rsidR="00402736">
        <w:rPr>
          <w:bCs/>
        </w:rPr>
        <w:t>8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402736">
        <w:rPr>
          <w:bCs/>
        </w:rPr>
        <w:t xml:space="preserve"> stečajne mase</w:t>
      </w:r>
      <w:r w:rsidR="0093705E">
        <w:rPr>
          <w:bCs/>
        </w:rPr>
        <w:t>.</w:t>
      </w:r>
    </w:p>
    <w:p w:rsidRDefault="00655E92" w:rsidP="00DC3007" w:rsidR="00655E92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F97175" w:rsidP="00DC3007" w:rsidR="00F97175">
      <w:pPr>
        <w:jc w:val="both"/>
        <w:rPr>
          <w:bCs/>
        </w:rPr>
      </w:pPr>
    </w:p>
    <w:p w:rsidRDefault="00274A41" w:rsidP="00AD6801" w:rsidR="0093705E" w:rsidRPr="0095512B">
      <w:pPr>
        <w:jc w:val="both"/>
        <w:rPr>
          <w:rFonts w:cstheme="majorBidi" w:hAnsiTheme="majorBidi" w:asciiTheme="majorBidi"/>
        </w:rPr>
      </w:pPr>
      <w:r>
        <w:rPr>
          <w:bCs/>
        </w:rPr>
        <w:lastRenderedPageBreak/>
        <w:tab/>
        <w:t>Budući je stečajn</w:t>
      </w:r>
      <w:r w:rsidR="00AD6801">
        <w:rPr>
          <w:bCs/>
        </w:rPr>
        <w:t>i</w:t>
      </w:r>
      <w:r>
        <w:rPr>
          <w:bCs/>
        </w:rPr>
        <w:t xml:space="preserve"> upravitelj svojim podneskom od </w:t>
      </w:r>
      <w:r w:rsidR="00AD6801">
        <w:rPr>
          <w:bCs/>
        </w:rPr>
        <w:t>30</w:t>
      </w:r>
      <w:r>
        <w:rPr>
          <w:bCs/>
        </w:rPr>
        <w:t>.</w:t>
      </w:r>
      <w:r w:rsidR="00CC2C2B">
        <w:rPr>
          <w:bCs/>
        </w:rPr>
        <w:t>1</w:t>
      </w:r>
      <w:r w:rsidR="00F55AA7">
        <w:rPr>
          <w:bCs/>
        </w:rPr>
        <w:t>0</w:t>
      </w:r>
      <w:r>
        <w:rPr>
          <w:bCs/>
        </w:rPr>
        <w:t>.201</w:t>
      </w:r>
      <w:r w:rsidR="00AD6801">
        <w:rPr>
          <w:bCs/>
        </w:rPr>
        <w:t>8</w:t>
      </w:r>
      <w:r>
        <w:rPr>
          <w:bCs/>
        </w:rPr>
        <w:t>. izvijesti</w:t>
      </w:r>
      <w:r w:rsidR="00AD6801">
        <w:rPr>
          <w:bCs/>
        </w:rPr>
        <w:t>o</w:t>
      </w:r>
      <w:r>
        <w:rPr>
          <w:bCs/>
        </w:rPr>
        <w:t xml:space="preserve"> sud da je prove</w:t>
      </w:r>
      <w:r w:rsidR="00AD6801">
        <w:rPr>
          <w:bCs/>
        </w:rPr>
        <w:t>o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D75163">
        <w:rPr>
          <w:rFonts w:cstheme="majorBidi" w:hAnsiTheme="majorBidi" w:asciiTheme="majorBidi"/>
        </w:rPr>
        <w:t xml:space="preserve"> i 104/17</w:t>
      </w:r>
      <w:r w:rsidR="0095512B" w:rsidRPr="004768CC">
        <w:rPr>
          <w:rFonts w:cstheme="majorBidi" w:hAnsiTheme="majorBidi" w:asciiTheme="majorBidi"/>
        </w:rPr>
        <w:t>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13F63" w:rsidRPr="00713F63">
        <w:rPr>
          <w:bCs/>
        </w:rPr>
        <w:t>2. studenog 2018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</w:t>
      </w:r>
      <w:r w:rsidR="00D75163">
        <w:rPr>
          <w:bCs/>
        </w:rPr>
        <w:t>i</w:t>
      </w:r>
      <w:r>
        <w:rPr>
          <w:bCs/>
        </w:rPr>
        <w:t xml:space="preserve"> upravitelj</w:t>
      </w:r>
      <w:r w:rsidR="00B276C3">
        <w:rPr>
          <w:bCs/>
        </w:rPr>
        <w:t xml:space="preserve"> </w:t>
      </w:r>
      <w:r w:rsidR="00D75163">
        <w:rPr>
          <w:bCs/>
        </w:rPr>
        <w:t>Jozo Pavičić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  <w:r w:rsidR="00D75163">
        <w:rPr>
          <w:bCs/>
        </w:rPr>
        <w:t xml:space="preserve">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AD6801" w:rsidRPr="00AD6801">
      <w:t>106/10-199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557C4"/>
    <w:rsid w:val="000660E6"/>
    <w:rsid w:val="00070493"/>
    <w:rsid w:val="00092642"/>
    <w:rsid w:val="00094C57"/>
    <w:rsid w:val="001237F8"/>
    <w:rsid w:val="001A1060"/>
    <w:rsid w:val="001B07A1"/>
    <w:rsid w:val="001B54E4"/>
    <w:rsid w:val="001D708C"/>
    <w:rsid w:val="002148E6"/>
    <w:rsid w:val="00226EAF"/>
    <w:rsid w:val="00274A41"/>
    <w:rsid w:val="002C214A"/>
    <w:rsid w:val="002F49EA"/>
    <w:rsid w:val="00335117"/>
    <w:rsid w:val="003B5A6E"/>
    <w:rsid w:val="003C0FC5"/>
    <w:rsid w:val="00402736"/>
    <w:rsid w:val="0044667F"/>
    <w:rsid w:val="0045113A"/>
    <w:rsid w:val="00520AF6"/>
    <w:rsid w:val="005345EF"/>
    <w:rsid w:val="00581DDF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713F63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94F85"/>
    <w:rsid w:val="008968DC"/>
    <w:rsid w:val="00901D5A"/>
    <w:rsid w:val="00925CAB"/>
    <w:rsid w:val="0093705E"/>
    <w:rsid w:val="00944CCA"/>
    <w:rsid w:val="0095512B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D6801"/>
    <w:rsid w:val="00AE7FA5"/>
    <w:rsid w:val="00B03C8F"/>
    <w:rsid w:val="00B276C3"/>
    <w:rsid w:val="00B706CC"/>
    <w:rsid w:val="00B73EA6"/>
    <w:rsid w:val="00B801D6"/>
    <w:rsid w:val="00B90611"/>
    <w:rsid w:val="00BD7895"/>
    <w:rsid w:val="00BF1EDE"/>
    <w:rsid w:val="00BF211A"/>
    <w:rsid w:val="00C04832"/>
    <w:rsid w:val="00C454A8"/>
    <w:rsid w:val="00C46EED"/>
    <w:rsid w:val="00C7002A"/>
    <w:rsid w:val="00C85B66"/>
    <w:rsid w:val="00CA0DC0"/>
    <w:rsid w:val="00CC2C2B"/>
    <w:rsid w:val="00CD3FD3"/>
    <w:rsid w:val="00CF77B4"/>
    <w:rsid w:val="00D430D5"/>
    <w:rsid w:val="00D75163"/>
    <w:rsid w:val="00DC3007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7343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2010.</izvorni_sadrzaj>
    <derivirana_varijabla naziv="DomainObject.Predmet.DatumOsnivanja_1">30.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2013.</izvorni_sadrzaj>
    <derivirana_varijabla naziv="DomainObject.Predmet.DatumRjesavanja_1">7.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St-106/2010</izvorni_sadrzaj>
    <derivirana_varijabla naziv="DomainObject.Predmet.OznakaBroj_1">St-106/2010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05.12.2013 rješenjem
Tt-13/2188-3,stečajna masa upisana</izvorni_sadrzaj>
    <derivirana_varijabla naziv="DomainObject.Predmet.PrimjedbaSuca_1">subjekt brisan 05.12.2013 rješenjem
Tt-13/2188-3,stečajna masa upisana</derivirana_varijabla>
  </DomainObject.Predmet.PrimjedbaSuca>
  <DomainObject.Predmet.ProtustrankaFormated>
    <izvorni_sadrzaj>  VAŠE NEKRETNINE VIKI d.o.o. zastupanog po punomoćniku VEDRAN PAJIĆ,ODVJETNIK</izvorni_sadrzaj>
    <derivirana_varijabla naziv="DomainObject.Predmet.ProtustrankaFormated_1">  VAŠE NEKRETNINE VIKI d.o.o. zastupanog po punomoćniku VEDRAN PAJIĆ,ODVJETNIK</derivirana_varijabla>
  </DomainObject.Predmet.ProtustrankaFormated>
  <DomainObject.Predmet.ProtustrankaFormatedOIB>
    <izvorni_sadrzaj>  VAŠE NEKRETNINE VIKI d.o.o., OIB 37327354392 zastupanog po punomoćniku VEDRAN PAJIĆ,ODVJETNIK</izvorni_sadrzaj>
    <derivirana_varijabla naziv="DomainObject.Predmet.ProtustrankaFormatedOIB_1">  VAŠE NEKRETNINE VIKI d.o.o., OIB 37327354392 zastupanog po punomoćniku VEDRAN PAJIĆ,ODVJETNIK</derivirana_varijabla>
  </DomainObject.Predmet.ProtustrankaFormatedOIB>
  <DomainObject.Predmet.ProtustrankaFormatedWithAdress>
    <izvorni_sadrzaj> VAŠE NEKRETNINE VIKI d.o.o., Sjenjak 135, Osijek zastupanog po punomoćniku VEDRAN PAJIĆ,ODVJETNIK</izvorni_sadrzaj>
    <derivirana_varijabla naziv="DomainObject.Predmet.ProtustrankaFormatedWithAdress_1"> VAŠE NEKRETNINE VIKI d.o.o., Sjenjak 135, Osijek zastupanog po punomoćniku VEDRAN PAJIĆ,ODVJETNIK</derivirana_varijabla>
  </DomainObject.Predmet.ProtustrankaFormatedWithAdress>
  <DomainObject.Predmet.ProtustrankaFormatedWithAdressOIB>
    <izvorni_sadrzaj> VAŠE NEKRETNINE VIKI d.o.o., OIB 37327354392, Sjenjak 135, Osijek zastupanog po punomoćniku VEDRAN PAJIĆ,ODVJETNIK</izvorni_sadrzaj>
    <derivirana_varijabla naziv="DomainObject.Predmet.ProtustrankaFormatedWithAdressOIB_1"> VAŠE NEKRETNINE VIKI d.o.o., OIB 37327354392, Sjenjak 135, Osijek zastupanog po punomoćniku VEDRAN PAJIĆ,ODVJETNIK</derivirana_varijabla>
  </DomainObject.Predmet.ProtustrankaFormatedWithAdressOIB>
  <DomainObject.Predmet.ProtustrankaWithAdress>
    <izvorni_sadrzaj>VAŠE NEKRETNINE VIKI d.o.o. Sjenjak 135, Osijek</izvorni_sadrzaj>
    <derivirana_varijabla naziv="DomainObject.Predmet.ProtustrankaWithAdress_1">VAŠE NEKRETNINE VIKI d.o.o. Sjenjak 135, Osijek</derivirana_varijabla>
  </DomainObject.Predmet.ProtustrankaWithAdress>
  <DomainObject.Predmet.ProtustrankaWithAdressOIB>
    <izvorni_sadrzaj>VAŠE NEKRETNINE VIKI d.o.o., OIB 37327354392, Sjenjak 135, Osijek</izvorni_sadrzaj>
    <derivirana_varijabla naziv="DomainObject.Predmet.ProtustrankaWithAdressOIB_1">VAŠE NEKRETNINE VIKI d.o.o., OIB 37327354392, Sjenjak 135, Osijek</derivirana_varijabla>
  </DomainObject.Predmet.ProtustrankaWithAdressOIB>
  <DomainObject.Predmet.ProtustrankaNazivFormated>
    <izvorni_sadrzaj>VAŠE NEKRETNINE VIKI d.o.o.</izvorni_sadrzaj>
    <derivirana_varijabla naziv="DomainObject.Predmet.ProtustrankaNazivFormated_1">VAŠE NEKRETNINE VIKI d.o.o.</derivirana_varijabla>
  </DomainObject.Predmet.ProtustrankaNazivFormated>
  <DomainObject.Predmet.ProtustrankaNazivFormatedOIB>
    <izvorni_sadrzaj>VAŠE NEKRETNINE VIKI d.o.o., OIB 37327354392</izvorni_sadrzaj>
    <derivirana_varijabla naziv="DomainObject.Predmet.ProtustrankaNazivFormatedOIB_1">VAŠE NEKRETNINE VIKI d.o.o., OIB 37327354392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GAJDAŠEVIĆ I DR.; BORIS TADIJANIĆ; MIRELA MAKEK; NADA PAVLOVIĆ; SILVA REČIĆ; BRANKA GRBIĆ; Erste &amp; Steiermarkische bank d.d. Rijeka; ŽDO GUO Osijek; VESNA LJUBIČIĆ; HYPO LEASING KROATIEN d.o.o. Zagreb</izvorni_sadrzaj>
    <derivirana_varijabla naziv="DomainObject.Predmet.StrankaFormated_1">  JULIJANA GAJDAŠEVIĆ I DR.; BORIS TADIJANIĆ; MIRELA MAKEK; NADA PAVLOVIĆ; SILVA REČIĆ; BRANKA GRBIĆ; Erste &amp; Steiermarkische bank d.d. Rijeka; ŽDO GUO Osijek; VESNA LJUBIČIĆ; HYPO LEASING KROATIEN d.o.o. Zagreb</derivirana_varijabla>
  </DomainObject.Predmet.StrankaFormated>
  <DomainObject.Predmet.StrankaFormatedOIB>
    <izvorni_sadrzaj>  JULIJANA GAJDAŠEVIĆ I DR.; BORIS TADIJANIĆ; MIRELA MAKEK; NADA PAVLOVIĆ; SILVA REČIĆ; BRANKA GRBIĆ; Erste &amp; Steiermarkische bank d.d. Rijeka; ŽDO GUO Osijek; VESNA LJUBIČIĆ; HYPO LEASING KROATIEN d.o.o. Zagreb</izvorni_sadrzaj>
    <derivirana_varijabla naziv="DomainObject.Predmet.StrankaFormatedOIB_1">  JULIJANA GAJDAŠEVIĆ I DR.; BORIS TADIJANIĆ; MIRELA MAKEK; NADA PAVLOVIĆ; SILVA REČIĆ; BRANKA GRBIĆ; Erste &amp; Steiermarkische bank d.d. Rijeka; ŽDO GUO Osijek; VESNA LJUBIČIĆ; HYPO LEASING KROATIEN d.o.o. Zagreb</derivirana_varijabla>
  </DomainObject.Predmet.StrankaFormatedOIB>
  <DomainObject.Predmet.StrankaFormatedWithAdress>
    <izvorni_sadrzaj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izvorni_sadrzaj>
    <derivirana_varijabla naziv="DomainObject.Predmet.StrankaFormatedWithAdress_1"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derivirana_varijabla>
  </DomainObject.Predmet.StrankaFormatedWithAdress>
  <DomainObject.Predmet.StrankaFormatedWithAdressOIB>
    <izvorni_sadrzaj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izvorni_sadrzaj>
    <derivirana_varijabla naziv="DomainObject.Predmet.StrankaFormatedWithAdressOIB_1"> JULIJANA GAJDAŠEVIĆ I DR., BRANKA RADIČEVIĆA 81, Tenja; BORIS TADIJANIĆ, Zadarska 33, Osijek; MIRELA MAKEK, Stonska 4, Osijek; NADA PAVLOVIĆ, Sv. Roka 38A, Osijek; SILVA REČIĆ, Zeleno polje 29, Osijek; BRANKA GRBIĆ, 30. svibnja 11, Koška; Erste &amp; Steiermarkische bank d.d. Rijeka; ŽDO GUO Osijek; VESNA LJUBIČIĆ, Sjenjak 135, Osijek; HYPO LEASING KROATIEN d.o.o. Zagreb</derivirana_varijabla>
  </DomainObject.Predmet.StrankaFormatedWithAdressOIB>
  <DomainObject.Predmet.StrankaWithAdress>
    <izvorni_sadrzaj>JULIJANA GAJDAŠEVIĆ I DR. BRANKA RADIČEVIĆA 81,Tenja,BORIS TADIJANIĆ Zadarska 33,Osijek,MIRELA MAKEK Stonska 4,Osijek,NADA PAVLOVIĆ Sv. Roka 38A,Osijek,SILVA REČIĆ Zeleno polje 29,Osijek,BRANKA GRBIĆ 30. svibnja 11,Koška,Erste &amp; Steiermarkische bank d.d. Rijeka ,ŽDO GUO Osijek ,VESNA LJUBIČIĆ Sjenjak 135,Osijek,HYPO LEASING KROATIEN d.o.o. Zagreb </izvorni_sadrzaj>
    <derivirana_varijabla naziv="DomainObject.Predmet.StrankaWithAdress_1">JULIJANA GAJDAŠEVIĆ I DR. BRANKA RADIČEVIĆA 81,Tenja,BORIS TADIJANIĆ Zadarska 33,Osijek,MIRELA MAKEK Stonska 4,Osijek,NADA PAVLOVIĆ Sv. Roka 38A,Osijek,SILVA REČIĆ Zeleno polje 29,Osijek,BRANKA GRBIĆ 30. svibnja 11,Koška,Erste &amp; Steiermarkische bank d.d. Rijeka ,ŽDO GUO Osijek ,VESNA LJUBIČIĆ Sjenjak 135,Osijek,HYPO LEASING KROATIEN d.o.o. Zagreb </derivirana_varijabla>
  </DomainObject.Predmet.StrankaWithAdress>
  <DomainObject.Predmet.StrankaWithAdressOIB>
    <izvorni_sadrzaj>JULIJANA GAJDAŠEVIĆ I DR., BRANKA RADIČEVIĆA 81,Tenja,BORIS TADIJANIĆ, Zadarska 33,Osijek,MIRELA MAKEK, Stonska 4,Osijek,NADA PAVLOVIĆ, Sv. Roka 38A,Osijek,SILVA REČIĆ, Zeleno polje 29,Osijek,BRANKA GRBIĆ, 30. svibnja 11,Koška,Erste &amp; Steiermarkische bank d.d. Rijeka,ŽDO GUO Osijek,VESNA LJUBIČIĆ, Sjenjak 135,Osijek,HYPO LEASING KROATIEN d.o.o. Zagreb</izvorni_sadrzaj>
    <derivirana_varijabla naziv="DomainObject.Predmet.StrankaWithAdressOIB_1">JULIJANA GAJDAŠEVIĆ I DR., BRANKA RADIČEVIĆA 81,Tenja,BORIS TADIJANIĆ, Zadarska 33,Osijek,MIRELA MAKEK, Stonska 4,Osijek,NADA PAVLOVIĆ, Sv. Roka 38A,Osijek,SILVA REČIĆ, Zeleno polje 29,Osijek,BRANKA GRBIĆ, 30. svibnja 11,Koška,Erste &amp; Steiermarkische bank d.d. Rijeka,ŽDO GUO Osijek,VESNA LJUBIČIĆ, Sjenjak 135,Osijek,HYPO LEASING KROATIEN d.o.o. Zagreb</derivirana_varijabla>
  </DomainObject.Predmet.StrankaWithAdressOIB>
  <DomainObject.Predmet.StrankaNazivFormated>
    <izvorni_sadrzaj>JULIJANA GAJDAŠEVIĆ I DR.,BORIS TADIJANIĆ,MIRELA MAKEK,NADA PAVLOVIĆ,SILVA REČIĆ,BRANKA GRBIĆ,Erste &amp; Steiermarkische bank d.d. Rijeka,ŽDO GUO Osijek,VESNA LJUBIČIĆ,HYPO LEASING KROATIEN d.o.o. Zagreb</izvorni_sadrzaj>
    <derivirana_varijabla naziv="DomainObject.Predmet.StrankaNazivFormated_1">JULIJANA GAJDAŠEVIĆ I DR.,BORIS TADIJANIĆ,MIRELA MAKEK,NADA PAVLOVIĆ,SILVA REČIĆ,BRANKA GRBIĆ,Erste &amp; Steiermarkische bank d.d. Rijeka,ŽDO GUO Osijek,VESNA LJUBIČIĆ,HYPO LEASING KROATIEN d.o.o. Zagreb</derivirana_varijabla>
  </DomainObject.Predmet.StrankaNazivFormated>
  <DomainObject.Predmet.StrankaNazivFormatedOIB>
    <izvorni_sadrzaj>JULIJANA GAJDAŠEVIĆ I DR.,BORIS TADIJANIĆ,MIRELA MAKEK,NADA PAVLOVIĆ,SILVA REČIĆ,BRANKA GRBIĆ,Erste &amp; Steiermarkische bank d.d. Rijeka,ŽDO GUO Osijek,VESNA LJUBIČIĆ,HYPO LEASING KROATIEN d.o.o. Zagreb</izvorni_sadrzaj>
    <derivirana_varijabla naziv="DomainObject.Predmet.StrankaNazivFormatedOIB_1">JULIJANA GAJDAŠEVIĆ I DR.,BORIS TADIJANIĆ,MIRELA MAKEK,NADA PAVLOVIĆ,SILVA REČIĆ,BRANKA GRBIĆ,Erste &amp; Steiermarkische bank d.d. Rijeka,ŽDO GUO Osijek,VESNA LJUBIČIĆ,HYPO LEASING KROATIEN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Formated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Formated>
  <DomainObject.Predmet.StrankaListFormatedOIB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FormatedOIB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FormatedOIB>
  <DomainObject.Predmet.StrankaListFormatedWithAdress>
    <izvorni_sadrzaj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izvorni_sadrzaj>
    <derivirana_varijabla naziv="DomainObject.Predmet.StrankaListFormatedWithAdress_1"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derivirana_varijabla>
  </DomainObject.Predmet.StrankaListFormatedWithAdress>
  <DomainObject.Predmet.StrankaListFormatedWithAdressOIB>
    <izvorni_sadrzaj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izvorni_sadrzaj>
    <derivirana_varijabla naziv="DomainObject.Predmet.StrankaListFormatedWithAdressOIB_1">
      <item>JULIJANA GAJDAŠEVIĆ I DR., BRANKA RADIČEVIĆA 81, Tenja</item>
      <item>BORIS TADIJANIĆ, Zadarska 33, Osijek</item>
      <item>MIRELA MAKEK, Stonska 4, Osijek</item>
      <item>NADA PAVLOVIĆ, Sv. Roka 38A, Osijek</item>
      <item>SILVA REČIĆ, Zeleno polje 29, Osijek</item>
      <item>BRANKA GRBIĆ, 30. svibnja 11, Koška</item>
      <item>Erste &amp; Steiermarkische bank d.d. Rijeka</item>
      <item>ŽDO GUO Osijek</item>
      <item>VESNA LJUBIČIĆ, Sjenjak 135, Osijek</item>
      <item>HYPO LEASING KROATIEN d.o.o. Zagreb</item>
    </derivirana_varijabla>
  </DomainObject.Predmet.StrankaListFormatedWithAdressOIB>
  <DomainObject.Predmet.StrankaListNazivFormated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NazivFormated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NazivFormated>
  <DomainObject.Predmet.StrankaListNazivFormatedOIB>
    <izvorni_sadrzaj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izvorni_sadrzaj>
    <derivirana_varijabla naziv="DomainObject.Predmet.StrankaListNazivFormatedOIB_1">
      <item>JULIJANA GAJDAŠEVIĆ I DR.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HYPO LEASING KROATIEN d.o.o. Zagreb</item>
    </derivirana_varijabla>
  </DomainObject.Predmet.StrankaListNazivFormatedOIB>
  <DomainObject.Predmet.ProtuStrankaListFormated>
    <izvorni_sadrzaj>
      <item>VAŠE NEKRETNINE VIKI d.o.o. zastupanog po punomoćniku VEDRAN PAJIĆ,ODVJETNIK</item>
    </izvorni_sadrzaj>
    <derivirana_varijabla naziv="DomainObject.Predmet.ProtuStrankaListFormated_1">
      <item>VAŠE NEKRETNINE VIKI d.o.o. zastupanog po punomoćniku VEDRAN PAJIĆ,ODVJETNIK</item>
    </derivirana_varijabla>
  </DomainObject.Predmet.ProtuStrankaListFormated>
  <DomainObject.Predmet.ProtuStrankaListFormatedOIB>
    <izvorni_sadrzaj>
      <item>VAŠE NEKRETNINE VIKI d.o.o., OIB 37327354392 zastupanog po punomoćniku VEDRAN PAJIĆ,ODVJETNIK</item>
    </izvorni_sadrzaj>
    <derivirana_varijabla naziv="DomainObject.Predmet.ProtuStrankaListFormatedOIB_1">
      <item>VAŠE NEKRETNINE VIKI d.o.o., OIB 37327354392 zastupanog po punomoćniku VEDRAN PAJIĆ,ODVJETNIK</item>
    </derivirana_varijabla>
  </DomainObject.Predmet.ProtuStrankaListFormatedOIB>
  <DomainObject.Predmet.ProtuStrankaListFormatedWithAdress>
    <izvorni_sadrzaj>
      <item>VAŠE NEKRETNINE VIKI d.o.o., Sjenjak 135, Osijek zastupanog po punomoćniku VEDRAN PAJIĆ,ODVJETNIK</item>
    </izvorni_sadrzaj>
    <derivirana_varijabla naziv="DomainObject.Predmet.ProtuStrankaListFormatedWithAdress_1">
      <item>VAŠE NEKRETNINE VIKI d.o.o., Sjenjak 135, Osijek zastupanog po punomoćniku VEDRAN PAJIĆ,ODVJETNIK</item>
    </derivirana_varijabla>
  </DomainObject.Predmet.ProtuStrankaListFormatedWithAdress>
  <DomainObject.Predmet.ProtuStrankaListFormatedWithAdressOIB>
    <izvorni_sadrzaj>
      <item>VAŠE NEKRETNINE VIKI d.o.o., OIB 37327354392, Sjenjak 135, Osijek zastupanog po punomoćniku VEDRAN PAJIĆ,ODVJETNIK</item>
    </izvorni_sadrzaj>
    <derivirana_varijabla naziv="DomainObject.Predmet.ProtuStrankaListFormatedWithAdressOIB_1">
      <item>VAŠE NEKRETNINE VIKI d.o.o., OIB 37327354392, Sjenjak 135, Osijek zastupanog po punomoćniku VEDRAN PAJIĆ,ODVJETNIK</item>
    </derivirana_varijabla>
  </DomainObject.Predmet.ProtuStrankaListFormatedWithAdressOIB>
  <DomainObject.Predmet.ProtuStrankaListNazivFormated>
    <izvorni_sadrzaj>
      <item>VAŠE NEKRETNINE VIKI d.o.o.</item>
    </izvorni_sadrzaj>
    <derivirana_varijabla naziv="DomainObject.Predmet.ProtuStrankaListNazivFormated_1">
      <item>VAŠE NEKRETNINE VIKI d.o.o.</item>
    </derivirana_varijabla>
  </DomainObject.Predmet.ProtuStrankaListNazivFormated>
  <DomainObject.Predmet.ProtuStrankaListNazivFormatedOIB>
    <izvorni_sadrzaj>
      <item>VAŠE NEKRETNINE VIKI d.o.o., OIB 37327354392</item>
    </izvorni_sadrzaj>
    <derivirana_varijabla naziv="DomainObject.Predmet.ProtuStrankaListNazivFormatedOIB_1">
      <item>VAŠE NEKRETNINE VIKI d.o.o., OIB 37327354392</item>
    </derivirana_varijabla>
  </DomainObject.Predmet.ProtuStrankaListNazivFormatedOIB>
  <DomainObject.Predmet.OstaliListFormated>
    <izvorni_sadrzaj>
      <item>VEDRAN PAJIĆ,ODVJETNIK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_1">
      <item>VEDRAN PAJIĆ,ODVJETNIK punomoćnik sudionika u postupku VAŠE NEKRETNINE VIKI d.o.o.</item>
      <item>OTIS d.o.o. Zagreb</item>
      <item>FINANCIJSKA AGENCIJA ZAGREB, Zagreb</item>
      <item>UNIKOM d.o.o. Osijek</item>
    </derivirana_varijabla>
  </DomainObject.Predmet.OstaliListFormated>
  <DomainObject.Predmet.OstaliListFormatedOIB>
    <izvorni_sadrzaj>
      <item>VEDRAN PAJIĆ,ODVJETNIK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OIB_1">
      <item>VEDRAN PAJIĆ,ODVJETNIK punomoćnik sudionika u postupku VAŠE NEKRETNINE VIKI d.o.o.</item>
      <item>OTIS d.o.o. Zagreb</item>
      <item>FINANCIJSKA AGENCIJA ZAGREB, Zagreb</item>
      <item>UNIKOM d.o.o. Osijek</item>
    </derivirana_varijabla>
  </DomainObject.Predmet.OstaliListFormatedOIB>
  <DomainObject.Predmet.OstaliListFormatedWithAdress>
    <izvorni_sadrzaj>
      <item>VEDRAN PAJIĆ,ODVJETNIK, FRANJE KREŽME 11, 31000 Osijek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WithAdress_1">
      <item>VEDRAN PAJIĆ,ODVJETNIK, FRANJE KREŽME 11, 31000 Osijek punomoćnik sudionika u postupku VAŠE NEKRETNINE VIKI d.o.o.</item>
      <item>OTIS d.o.o. Zagreb</item>
      <item>FINANCIJSKA AGENCIJA ZAGREB, Zagreb</item>
      <item>UNIKOM d.o.o. Osijek</item>
    </derivirana_varijabla>
  </DomainObject.Predmet.OstaliListFormatedWithAdress>
  <DomainObject.Predmet.OstaliListFormatedWithAdressOIB>
    <izvorni_sadrzaj>
      <item>VEDRAN PAJIĆ,ODVJETNIK, FRANJE KREŽME 11, 31000 Osijek punomoćnik sudionika u postupku VAŠE NEKRETNINE VIKI d.o.o.</item>
      <item>OTIS d.o.o. Zagreb</item>
      <item>FINANCIJSKA AGENCIJA ZAGREB, Zagreb</item>
      <item>UNIKOM d.o.o. Osijek</item>
    </izvorni_sadrzaj>
    <derivirana_varijabla naziv="DomainObject.Predmet.OstaliListFormatedWithAdressOIB_1">
      <item>VEDRAN PAJIĆ,ODVJETNIK, FRANJE KREŽME 11, 31000 Osijek punomoćnik sudionika u postupku VAŠE NEKRETNINE VIKI d.o.o.</item>
      <item>OTIS d.o.o. Zagreb</item>
      <item>FINANCIJSKA AGENCIJA ZAGREB, Zagreb</item>
      <item>UNIKOM d.o.o. Osijek</item>
    </derivirana_varijabla>
  </DomainObject.Predmet.OstaliListFormatedWithAdressOIB>
  <DomainObject.Predmet.OstaliListNazivFormated>
    <izvorni_sadrzaj>
      <item>VEDRAN PAJIĆ,ODVJETNIK</item>
      <item>OTIS d.o.o. Zagreb</item>
      <item>FINANCIJSKA AGENCIJA ZAGREB, Zagreb</item>
      <item>UNIKOM d.o.o. Osijek</item>
    </izvorni_sadrzaj>
    <derivirana_varijabla naziv="DomainObject.Predmet.OstaliListNazivFormated_1">
      <item>VEDRAN PAJIĆ,ODVJETNIK</item>
      <item>OTIS d.o.o. Zagreb</item>
      <item>FINANCIJSKA AGENCIJA ZAGREB, Zagreb</item>
      <item>UNIKOM d.o.o. Osijek</item>
    </derivirana_varijabla>
  </DomainObject.Predmet.OstaliListNazivFormated>
  <DomainObject.Predmet.OstaliListNazivFormatedOIB>
    <izvorni_sadrzaj>
      <item>VEDRAN PAJIĆ,ODVJETNIK</item>
      <item>OTIS d.o.o. Zagreb</item>
      <item>FINANCIJSKA AGENCIJA ZAGREB, Zagreb</item>
      <item>UNIKOM d.o.o. Osijek</item>
    </izvorni_sadrzaj>
    <derivirana_varijabla naziv="DomainObject.Predmet.OstaliListNazivFormatedOIB_1">
      <item>VEDRAN PAJIĆ,ODVJETNIK</item>
      <item>OTIS d.o.o. Zagreb</item>
      <item>FINANCIJSKA AGENCIJA ZAGREB, Zagreb</item>
      <item>UNIKOM d.o.o.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LEASING KROATIEN d.o.o. Zagreb i dr.</izvorni_sadrzaj>
    <derivirana_varijabla naziv="DomainObject.Predmet.StrankaIDrugi_1">HYPO LEASING KROATIEN d.o.o. Zagreb i dr.</derivirana_varijabla>
  </DomainObject.Predmet.StrankaIDrugi>
  <DomainObject.Predmet.ProtustrankaIDrugi>
    <izvorni_sadrzaj>VAŠE NEKRETNINE VIKI d.o.o.</izvorni_sadrzaj>
    <derivirana_varijabla naziv="DomainObject.Predmet.ProtustrankaIDrugi_1">VAŠE NEKRETNINE VIKI d.o.o.</derivirana_varijabla>
  </DomainObject.Predmet.ProtustrankaIDrugi>
  <DomainObject.Predmet.StrankaIDrugiAdressOIB>
    <izvorni_sadrzaj>HYPO LEASING KROATIEN d.o.o. Zagreb i dr.</izvorni_sadrzaj>
    <derivirana_varijabla naziv="DomainObject.Predmet.StrankaIDrugiAdressOIB_1">HYPO LEASING KROATIEN d.o.o. Zagreb i dr.</derivirana_varijabla>
  </DomainObject.Predmet.StrankaIDrugiAdressOIB>
  <DomainObject.Predmet.ProtustrankaIDrugiAdressOIB>
    <izvorni_sadrzaj>VAŠE NEKRETNINE VIKI d.o.o., OIB 37327354392, Sjenjak 135, Osijek</izvorni_sadrzaj>
    <derivirana_varijabla naziv="DomainObject.Predmet.ProtustrankaIDrugiAdressOIB_1">VAŠE NEKRETNINE VIKI d.o.o., OIB 37327354392, Sjenjak 135,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2013.</izvorni_sadrzaj>
    <derivirana_varijabla naziv="DomainObject.Predmet.OdlukaRjesenje.DatumDonosenjaOdluke_1">5. ožujka 2013.</derivirana_varijabla>
  </DomainObject.Predmet.OdlukaRjesenje.DatumDonosenjaOdluke>
  <DomainObject.Predmet.OdlukaRjesenje.DatumPravomocnosti>
    <izvorni_sadrzaj>10. travnja 2013.</izvorni_sadrzaj>
    <derivirana_varijabla naziv="DomainObject.Predmet.OdlukaRjesenje.DatumPravomocnosti_1">10. travnja 2013.</derivirana_varijabla>
  </DomainObject.Predmet.OdlukaRjesenje.DatumPravomocnosti>
  <DomainObject.Predmet.OdlukaRjesenje.Oznaka>
    <izvorni_sadrzaj>St-106/2010-130</izvorni_sadrzaj>
    <derivirana_varijabla naziv="DomainObject.Predmet.OdlukaRjesenje.Oznaka_1">St-106/2010-130</derivirana_varijabla>
  </DomainObject.Predmet.OdlukaRjesenje.Oznaka>
  <DomainObject.Predmet.SudioniciListNaziv>
    <izvorni_sadrzaj>
      <item>JULIJANA GAJDAŠEVIĆ I DR.</item>
      <item>VAŠE NEKRETNINE VIKI d.o.o.</item>
      <item>VEDRAN PAJIĆ,ODVJETNIK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OTIS d.o.o. Zagreb</item>
      <item>HYPO LEASING KROATIEN d.o.o. Zagreb</item>
      <item>FINANCIJSKA AGENCIJA ZAGREB, Zagreb</item>
      <item>UNIKOM d.o.o. Osijek</item>
    </izvorni_sadrzaj>
    <derivirana_varijabla naziv="DomainObject.Predmet.SudioniciListNaziv_1">
      <item>JULIJANA GAJDAŠEVIĆ I DR.</item>
      <item>VAŠE NEKRETNINE VIKI d.o.o.</item>
      <item>VEDRAN PAJIĆ,ODVJETNIK</item>
      <item>BORIS TADIJANIĆ</item>
      <item>MIRELA MAKEK</item>
      <item>NADA PAVLOVIĆ</item>
      <item>SILVA REČIĆ</item>
      <item>BRANKA GRBIĆ</item>
      <item>Erste &amp; Steiermarkische bank d.d. Rijeka</item>
      <item>ŽDO GUO Osijek</item>
      <item>VESNA LJUBIČIĆ</item>
      <item>OTIS d.o.o. Zagreb</item>
      <item>HYPO LEASING KROATIEN d.o.o. Zagreb</item>
      <item>FINANCIJSKA AGENCIJA ZAGREB, Zagreb</item>
      <item>UNIKOM d.o.o. Osijek</item>
    </derivirana_varijabla>
  </DomainObject.Predmet.SudioniciListNaziv>
  <DomainObject.Predmet.SudioniciListAdressOIB>
    <izvorni_sadrzaj>
      <item>JULIJANA GAJDAŠEVIĆ I DR., BRANKA RADIČEVIĆA 81,Tenja</item>
      <item>VAŠE NEKRETNINE VIKI d.o.o., OIB 37327354392, Sjenjak 135,Osijek</item>
      <item>VEDRAN PAJIĆ,ODVJETNIK, FRANJE KREŽME 11,31000 Osijek</item>
      <item>BORIS TADIJANIĆ, Zadarska 33,Osijek</item>
      <item>MIRELA MAKEK, Stonska 4,Osijek</item>
      <item>NADA PAVLOVIĆ, Sv. Roka 38A,Osijek</item>
      <item>SILVA REČIĆ, Zeleno polje 29,Osijek</item>
      <item>BRANKA GRBIĆ, 30. svibnja 11,Koška</item>
      <item>Erste &amp; Steiermarkische bank d.d. Rijeka</item>
      <item>ŽDO GUO Osijek</item>
      <item>VESNA LJUBIČIĆ, Sjenjak 135,Osijek</item>
      <item>OTIS d.o.o. Zagreb</item>
      <item>HYPO LEASING KROATIEN d.o.o. Zagreb</item>
      <item>FINANCIJSKA AGENCIJA ZAGREB, Zagreb</item>
      <item>UNIKOM d.o.o. Osijek</item>
    </izvorni_sadrzaj>
    <derivirana_varijabla naziv="DomainObject.Predmet.SudioniciListAdressOIB_1">
      <item>JULIJANA GAJDAŠEVIĆ I DR., BRANKA RADIČEVIĆA 81,Tenja</item>
      <item>VAŠE NEKRETNINE VIKI d.o.o., OIB 37327354392, Sjenjak 135,Osijek</item>
      <item>VEDRAN PAJIĆ,ODVJETNIK, FRANJE KREŽME 11,31000 Osijek</item>
      <item>BORIS TADIJANIĆ, Zadarska 33,Osijek</item>
      <item>MIRELA MAKEK, Stonska 4,Osijek</item>
      <item>NADA PAVLOVIĆ, Sv. Roka 38A,Osijek</item>
      <item>SILVA REČIĆ, Zeleno polje 29,Osijek</item>
      <item>BRANKA GRBIĆ, 30. svibnja 11,Koška</item>
      <item>Erste &amp; Steiermarkische bank d.d. Rijeka</item>
      <item>ŽDO GUO Osijek</item>
      <item>VESNA LJUBIČIĆ, Sjenjak 135,Osijek</item>
      <item>OTIS d.o.o. Zagreb</item>
      <item>HYPO LEASING KROATIEN d.o.o. Zagreb</item>
      <item>FINANCIJSKA AGENCIJA ZAGREB, Zagreb</item>
      <item>UNIKOM d.o.o.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37327354392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37327354392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2013.</izvorni_sadrzaj>
    <derivirana_varijabla naziv="DomainObject.Predmet.DatumZadnjeOdrzaneSudskeRadnje_1">5. ožujka 2013.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St-106/2010-195</izvorni_sadrzaj>
    <derivirana_varijabla naziv="DomainObject.PredzadnjaOdlukaIzPredmeta.Oznaka_1">St-106/2010-195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343</properties:Words>
  <properties:Characters>1883</properties:Characters>
  <properties:Lines>67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2018-11-02T10:16:00Z</cp:lastPrinted>
  <dcterms:modified xmlns:xsi="http://www.w3.org/2001/XMLSchema-instance" xsi:type="dcterms:W3CDTF">2018-11-02T10:52:00Z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zaključenje st.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