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9e3dd" w14:paraId="289e3dd" w:rsidRDefault="00B403EA" w:rsidP="00910611" w:rsidR="00B403E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403EA" w:rsidP="00910611" w:rsidR="00B403EA">
      <w:r>
        <w:rPr>
          <w:rFonts w:eastAsia="MS Mincho"/>
        </w:rPr>
        <w:t>REPUBLIKA HRVATSKA</w:t>
      </w:r>
    </w:p>
    <w:p w:rsidRDefault="00B403EA" w:rsidP="00910611" w:rsidR="00B403EA">
      <w:r>
        <w:rPr>
          <w:rFonts w:eastAsia="MS Mincho"/>
        </w:rPr>
        <w:t>TRGOVAČKI SUD U RIJECI</w:t>
      </w:r>
    </w:p>
    <w:p w:rsidRDefault="00B403EA" w:rsidR="00B403EA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A56D3B" w:rsidP="004F57EB" w:rsidR="00A56D3B" w:rsidRPr="009F41CE">
      <w:pPr>
        <w:jc w:val="center"/>
      </w:pPr>
    </w:p>
    <w:p w:rsidRDefault="00801D70" w:rsidP="004F57EB" w:rsidR="00801D70" w:rsidRPr="009F41CE">
      <w:pPr>
        <w:jc w:val="center"/>
      </w:pPr>
    </w:p>
    <w:p w:rsidRDefault="00CF0346" w:rsidP="00360BE2" w:rsidR="00F057D3" w:rsidRPr="009F41CE">
      <w:pPr>
        <w:jc w:val="center"/>
        <w:rPr>
          <w:bCs/>
        </w:rPr>
      </w:pPr>
      <w:r>
        <w:rPr>
          <w:bCs/>
        </w:rPr>
        <w:t xml:space="preserve">U    I M E    </w:t>
      </w:r>
      <w:r w:rsidR="00F057D3" w:rsidRPr="009F41CE">
        <w:rPr>
          <w:bCs/>
        </w:rPr>
        <w:t xml:space="preserve">R E P U B L I K </w:t>
      </w:r>
      <w:r>
        <w:rPr>
          <w:bCs/>
        </w:rPr>
        <w:t>E</w:t>
      </w:r>
      <w:r w:rsidR="00F057D3" w:rsidRPr="009F41CE">
        <w:rPr>
          <w:bCs/>
        </w:rPr>
        <w:t xml:space="preserve">     H R V A T S K </w:t>
      </w:r>
      <w:r>
        <w:rPr>
          <w:bCs/>
        </w:rPr>
        <w:t>E</w:t>
      </w:r>
    </w:p>
    <w:p w:rsidRDefault="00360BE2" w:rsidP="00360BE2" w:rsidR="00360BE2" w:rsidRPr="009F41CE">
      <w:pPr>
        <w:jc w:val="center"/>
        <w:rPr>
          <w:bCs/>
        </w:rPr>
      </w:pPr>
      <w:r w:rsidRPr="009F41CE">
        <w:rPr>
          <w:bCs/>
        </w:rPr>
        <w:t>R</w:t>
      </w:r>
      <w:r w:rsidR="00A56D3B" w:rsidRPr="009F41CE">
        <w:rPr>
          <w:bCs/>
        </w:rPr>
        <w:t xml:space="preserve"> </w:t>
      </w:r>
      <w:r w:rsidRPr="009F41CE">
        <w:rPr>
          <w:bCs/>
        </w:rPr>
        <w:t>J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  <w:r w:rsidR="00A56D3B" w:rsidRPr="009F41CE">
        <w:rPr>
          <w:bCs/>
        </w:rPr>
        <w:t xml:space="preserve"> </w:t>
      </w:r>
      <w:r w:rsidRPr="009F41CE">
        <w:rPr>
          <w:bCs/>
        </w:rPr>
        <w:t>Š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  <w:r w:rsidR="00A56D3B" w:rsidRPr="009F41CE">
        <w:rPr>
          <w:bCs/>
        </w:rPr>
        <w:t xml:space="preserve"> </w:t>
      </w:r>
      <w:r w:rsidRPr="009F41CE">
        <w:rPr>
          <w:bCs/>
        </w:rPr>
        <w:t>N</w:t>
      </w:r>
      <w:r w:rsidR="00A56D3B" w:rsidRPr="009F41CE">
        <w:rPr>
          <w:bCs/>
        </w:rPr>
        <w:t xml:space="preserve"> </w:t>
      </w:r>
      <w:r w:rsidRPr="009F41CE">
        <w:rPr>
          <w:bCs/>
        </w:rPr>
        <w:t>J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</w:p>
    <w:p w:rsidRDefault="00570F32" w:rsidP="00360BE2" w:rsidR="00570F32" w:rsidRPr="009F41CE">
      <w:pPr>
        <w:jc w:val="center"/>
      </w:pPr>
    </w:p>
    <w:p w:rsidRDefault="000D5718" w:rsidP="000D5718" w:rsidR="00AE49FC" w:rsidRPr="000249B7">
      <w:pPr>
        <w:jc w:val="both"/>
      </w:pPr>
      <w:r>
        <w:tab/>
      </w:r>
      <w: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DENTALIA RI društvo s ograničenom odgovornošću za opću dentalnu medicinu, dentalnu protetiku, oralnu kirurgiju, endodonciju i RTG-ortopan Rijeka (Grad Rijeka), Giuseppea Duella 2, OIB: 90707257797, MBS: 040300721, dana 29. </w:t>
      </w:r>
      <w:r w:rsidR="00AE49FC" w:rsidRPr="000249B7">
        <w:t xml:space="preserve">prosinca 2017.  </w:t>
      </w:r>
    </w:p>
    <w:p w:rsidRDefault="00EF2F5F" w:rsidP="00EF2F5F" w:rsidR="00EF2F5F" w:rsidRPr="00D157A3">
      <w:pPr>
        <w:jc w:val="both"/>
        <w:rPr>
          <w:b/>
        </w:rPr>
      </w:pPr>
    </w:p>
    <w:p w:rsidRDefault="00360BE2" w:rsidP="00360BE2" w:rsidR="00360BE2" w:rsidRPr="009F41CE">
      <w:pPr>
        <w:jc w:val="both"/>
      </w:pPr>
    </w:p>
    <w:p w:rsidRDefault="00360BE2" w:rsidP="00360BE2" w:rsidR="00360BE2" w:rsidRPr="009F41CE">
      <w:pPr>
        <w:jc w:val="center"/>
      </w:pPr>
      <w:r w:rsidRPr="009F41CE">
        <w:t>r</w:t>
      </w:r>
      <w:r w:rsidR="00B403EA">
        <w:t xml:space="preserve"> </w:t>
      </w:r>
      <w:r w:rsidRPr="009F41CE">
        <w:t>i</w:t>
      </w:r>
      <w:r w:rsidR="00B403EA">
        <w:t xml:space="preserve"> </w:t>
      </w:r>
      <w:r w:rsidRPr="009F41CE">
        <w:t>j</w:t>
      </w:r>
      <w:r w:rsidR="00B403EA">
        <w:t xml:space="preserve"> </w:t>
      </w:r>
      <w:r w:rsidRPr="009F41CE">
        <w:t>e</w:t>
      </w:r>
      <w:r w:rsidR="00B403EA">
        <w:t xml:space="preserve"> </w:t>
      </w:r>
      <w:r w:rsidRPr="009F41CE">
        <w:t>š</w:t>
      </w:r>
      <w:r w:rsidR="00B403EA">
        <w:t xml:space="preserve"> </w:t>
      </w:r>
      <w:r w:rsidRPr="009F41CE">
        <w:t>i</w:t>
      </w:r>
      <w:r w:rsidR="00B403EA">
        <w:t xml:space="preserve"> </w:t>
      </w:r>
      <w:r w:rsidRPr="009F41CE">
        <w:t xml:space="preserve">o </w:t>
      </w:r>
      <w:r w:rsidR="00B403EA">
        <w:t xml:space="preserve">  </w:t>
      </w:r>
      <w:r w:rsidRPr="009F41CE">
        <w:t>j</w:t>
      </w:r>
      <w:r w:rsidR="00B403EA">
        <w:t xml:space="preserve"> </w:t>
      </w:r>
      <w:r w:rsidRPr="009F41CE">
        <w:t>e</w:t>
      </w:r>
    </w:p>
    <w:p w:rsidRDefault="005D23EA" w:rsidP="00360BE2" w:rsidR="005D23EA" w:rsidRPr="009F41CE">
      <w:pPr>
        <w:jc w:val="center"/>
      </w:pP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Otvara se stečajni postupak nad dužnikom </w:t>
      </w:r>
      <w:r w:rsidR="000D5718">
        <w:t>DENTALIA RI društvo s ograničenom odgovornošću za opću dentalnu medicinu, dentalnu protetiku, oralnu kirurgiju, endodonciju i RTG-ortopan Rijeka (Grad Rijeka), Giuseppea Duella 2, OIB: 90707257797, MBS: 040300721</w:t>
      </w:r>
      <w:r w:rsidR="00557AD1" w:rsidRPr="009F41CE">
        <w:rPr>
          <w:bCs/>
        </w:rPr>
        <w:t>.</w:t>
      </w:r>
    </w:p>
    <w:p w:rsidRDefault="00C5695B" w:rsidP="00360BE2" w:rsidR="00C5695B" w:rsidRPr="00475AC2">
      <w:pPr>
        <w:numPr>
          <w:ilvl w:val="0"/>
          <w:numId w:val="1"/>
        </w:numPr>
        <w:jc w:val="both"/>
        <w:rPr>
          <w:bCs/>
        </w:rPr>
      </w:pPr>
      <w:r w:rsidRPr="009F41CE">
        <w:t xml:space="preserve">Oglas o otvaranju stečajnog postupka istaknut će se na </w:t>
      </w:r>
      <w:r w:rsidR="00EF2F5F">
        <w:t xml:space="preserve">mrežnoj stranici </w:t>
      </w:r>
      <w:r w:rsidR="005C5033">
        <w:t>e-</w:t>
      </w:r>
      <w:r w:rsidR="00EF2F5F">
        <w:t>O</w:t>
      </w:r>
      <w:r w:rsidRPr="009F41CE">
        <w:t>glasn</w:t>
      </w:r>
      <w:r w:rsidR="00EF2F5F">
        <w:t>a</w:t>
      </w:r>
      <w:r w:rsidRPr="009F41CE">
        <w:t xml:space="preserve"> ploč</w:t>
      </w:r>
      <w:r w:rsidR="00EF2F5F">
        <w:t>a</w:t>
      </w:r>
      <w:r w:rsidRPr="009F41CE">
        <w:t xml:space="preserve"> sud</w:t>
      </w:r>
      <w:r w:rsidR="00EF2F5F">
        <w:t>ova</w:t>
      </w:r>
      <w:r w:rsidRPr="009F41CE">
        <w:t xml:space="preserve"> dana </w:t>
      </w:r>
      <w:r w:rsidR="00AE49FC" w:rsidRPr="00475AC2">
        <w:t>2</w:t>
      </w:r>
      <w:r w:rsidR="00475AC2" w:rsidRPr="00475AC2">
        <w:t>9</w:t>
      </w:r>
      <w:r w:rsidR="00AE49FC" w:rsidRPr="00475AC2">
        <w:t>. prosinca</w:t>
      </w:r>
      <w:r w:rsidR="002F3701" w:rsidRPr="00475AC2">
        <w:t xml:space="preserve"> 2017</w:t>
      </w:r>
      <w:r w:rsidRPr="00475AC2">
        <w:t xml:space="preserve">. godine u </w:t>
      </w:r>
      <w:r w:rsidR="00B403EA">
        <w:t>9</w:t>
      </w:r>
      <w:r w:rsidRPr="00475AC2">
        <w:t>,</w:t>
      </w:r>
      <w:r w:rsidR="00156092" w:rsidRPr="00475AC2">
        <w:t>0</w:t>
      </w:r>
      <w:r w:rsidR="00B04834" w:rsidRPr="00475AC2">
        <w:t>5</w:t>
      </w:r>
      <w:r w:rsidRPr="00475AC2">
        <w:t xml:space="preserve"> sati.</w:t>
      </w:r>
    </w:p>
    <w:p w:rsidRDefault="00360BE2" w:rsidP="00360BE2" w:rsidR="00360BE2" w:rsidRPr="00475AC2">
      <w:pPr>
        <w:numPr>
          <w:ilvl w:val="0"/>
          <w:numId w:val="1"/>
        </w:numPr>
        <w:jc w:val="both"/>
        <w:rPr>
          <w:bCs/>
        </w:rPr>
      </w:pPr>
      <w:r w:rsidRPr="00475AC2">
        <w:t xml:space="preserve">Za stečajnog upravitelja imenuje se </w:t>
      </w:r>
      <w:r w:rsidR="000D5718" w:rsidRPr="00037CD4">
        <w:t>Darko Zorc, OIB: 34200203602, Agatićeva 6, Rijeka</w:t>
      </w:r>
      <w:r w:rsidR="0081532F" w:rsidRPr="00475AC2">
        <w:t>.</w:t>
      </w: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475AC2">
        <w:rPr>
          <w:bCs/>
        </w:rPr>
        <w:t>Zaključuje se stečajni postupak</w:t>
      </w:r>
      <w:r w:rsidRPr="009F41CE">
        <w:rPr>
          <w:bCs/>
        </w:rPr>
        <w:t xml:space="preserve"> nad dužnikom </w:t>
      </w:r>
      <w:r w:rsidR="000D5718">
        <w:t>DENTALIA RI društvo s ograničenom odgovornošću za opću dentalnu medicinu, dentalnu protetiku, oralnu kirurgiju, endodonciju i RTG-ortopan Rijeka (Grad Rijeka), Giuseppea Duella 2, OIB: 90707257797, MBS: 040300721</w:t>
      </w:r>
      <w:r w:rsidR="0081532F" w:rsidRPr="009F41CE">
        <w:t>.</w:t>
      </w:r>
    </w:p>
    <w:p w:rsidRDefault="0004736A" w:rsidP="00360BE2" w:rsidR="006830EE">
      <w:pPr>
        <w:numPr>
          <w:ilvl w:val="0"/>
          <w:numId w:val="1"/>
        </w:numPr>
        <w:jc w:val="both"/>
        <w:rPr>
          <w:bCs/>
        </w:rPr>
      </w:pPr>
      <w:r w:rsidRPr="009F41CE">
        <w:t>Otvaranje stečajnog postupka upisati će se u sudski registar ovog suda, a</w:t>
      </w:r>
      <w:r w:rsidR="006830EE" w:rsidRPr="009F41CE">
        <w:rPr>
          <w:bCs/>
        </w:rPr>
        <w:t xml:space="preserve"> po  pravomoćnosti </w:t>
      </w:r>
      <w:r w:rsidRPr="009F41CE">
        <w:rPr>
          <w:bCs/>
        </w:rPr>
        <w:t xml:space="preserve">ovog rješenja će  se isto rješenje još jednom </w:t>
      </w:r>
      <w:r w:rsidR="006830EE" w:rsidRPr="009F41CE">
        <w:rPr>
          <w:bCs/>
        </w:rPr>
        <w:t xml:space="preserve">dostaviti sudskom registru ovog suda </w:t>
      </w:r>
      <w:r w:rsidRPr="009F41CE">
        <w:rPr>
          <w:bCs/>
        </w:rPr>
        <w:t xml:space="preserve">uz potvrdu pravomoćnosti </w:t>
      </w:r>
      <w:r w:rsidR="006830EE" w:rsidRPr="009F41CE">
        <w:rPr>
          <w:bCs/>
        </w:rPr>
        <w:t>radi  brisanja dužnika.</w:t>
      </w:r>
    </w:p>
    <w:p w:rsidRDefault="00567B4C" w:rsidP="00567B4C" w:rsidR="00567B4C" w:rsidRPr="00AC1696">
      <w:pPr>
        <w:numPr>
          <w:ilvl w:val="0"/>
          <w:numId w:val="1"/>
        </w:numPr>
        <w:jc w:val="both"/>
      </w:pPr>
      <w:r>
        <w:tab/>
      </w:r>
      <w:r>
        <w:rPr>
          <w:bCs/>
        </w:rPr>
        <w:t xml:space="preserve">Ukida se mjera osiguranja imenovanjem privremenog stečajnog </w:t>
      </w:r>
      <w:r w:rsidRPr="00475AC2">
        <w:rPr>
          <w:bCs/>
        </w:rPr>
        <w:t>upravitelja</w:t>
      </w:r>
      <w:r w:rsidR="00431C46" w:rsidRPr="00475AC2">
        <w:rPr>
          <w:bCs/>
        </w:rPr>
        <w:t xml:space="preserve"> </w:t>
      </w:r>
      <w:r w:rsidR="000D5718" w:rsidRPr="000D5718">
        <w:rPr>
          <w:bCs/>
        </w:rPr>
        <w:t>Dark</w:t>
      </w:r>
      <w:r w:rsidR="000D5718">
        <w:rPr>
          <w:bCs/>
        </w:rPr>
        <w:t>a</w:t>
      </w:r>
      <w:r w:rsidR="000D5718" w:rsidRPr="000D5718">
        <w:rPr>
          <w:bCs/>
        </w:rPr>
        <w:t xml:space="preserve"> Zorc</w:t>
      </w:r>
      <w:r w:rsidR="000D5718">
        <w:rPr>
          <w:bCs/>
        </w:rPr>
        <w:t>a</w:t>
      </w:r>
      <w:r w:rsidR="000D5718" w:rsidRPr="000D5718">
        <w:rPr>
          <w:bCs/>
        </w:rPr>
        <w:t>, OIB: 34200203602, Agatićeva 6, Rijeka</w:t>
      </w:r>
      <w:r w:rsidR="000D5718">
        <w:rPr>
          <w:bCs/>
        </w:rPr>
        <w:t xml:space="preserve"> </w:t>
      </w:r>
      <w:r w:rsidRPr="00475AC2">
        <w:rPr>
          <w:bCs/>
        </w:rPr>
        <w:t xml:space="preserve">određena rješenjem ovog suda </w:t>
      </w:r>
      <w:r w:rsidR="00475AC2" w:rsidRPr="00475AC2">
        <w:t>posl.br. 14 St-</w:t>
      </w:r>
      <w:r w:rsidR="000D5718">
        <w:t>1201</w:t>
      </w:r>
      <w:r w:rsidR="00475AC2" w:rsidRPr="00475AC2">
        <w:t>/2016</w:t>
      </w:r>
      <w:r w:rsidR="000D5718">
        <w:t>-15</w:t>
      </w:r>
      <w:r w:rsidR="00475AC2" w:rsidRPr="00475AC2">
        <w:t xml:space="preserve"> od</w:t>
      </w:r>
      <w:r w:rsidR="00475AC2" w:rsidRPr="000249B7">
        <w:t xml:space="preserve"> </w:t>
      </w:r>
      <w:r w:rsidR="000D5718">
        <w:t>5. rujna</w:t>
      </w:r>
      <w:r w:rsidR="00475AC2">
        <w:t xml:space="preserve"> 2017</w:t>
      </w:r>
      <w:r>
        <w:t>.</w:t>
      </w:r>
    </w:p>
    <w:p w:rsidRDefault="00360BE2" w:rsidP="00360BE2" w:rsidR="00360BE2" w:rsidRPr="009F41CE">
      <w:pPr>
        <w:jc w:val="center"/>
      </w:pPr>
    </w:p>
    <w:p w:rsidRDefault="00570F32" w:rsidP="00360BE2" w:rsidR="00570F32" w:rsidRPr="009F41CE">
      <w:pPr>
        <w:jc w:val="center"/>
      </w:pPr>
    </w:p>
    <w:p w:rsidRDefault="00360BE2" w:rsidP="00360BE2" w:rsidR="00360BE2">
      <w:pPr>
        <w:jc w:val="center"/>
      </w:pPr>
      <w:r w:rsidRPr="009F41CE">
        <w:t>Obrazloženje</w:t>
      </w:r>
    </w:p>
    <w:p w:rsidRDefault="009F41CE" w:rsidP="00360BE2" w:rsidR="009F41CE" w:rsidRPr="009F41CE">
      <w:pPr>
        <w:jc w:val="center"/>
      </w:pPr>
    </w:p>
    <w:p w:rsidRDefault="00744D1C" w:rsidP="00744D1C" w:rsidR="00744D1C" w:rsidRPr="009F41CE">
      <w:pPr>
        <w:jc w:val="both"/>
        <w:rPr>
          <w:bCs/>
        </w:rPr>
      </w:pPr>
      <w:r w:rsidRPr="009F41CE">
        <w:tab/>
      </w:r>
      <w:r w:rsidRPr="009F41CE">
        <w:tab/>
        <w:t>Predlagatelj</w:t>
      </w:r>
      <w:r w:rsidR="008169D8" w:rsidRPr="009F41CE">
        <w:t xml:space="preserve"> </w:t>
      </w:r>
      <w:r w:rsidR="00F057D3" w:rsidRPr="009F41CE">
        <w:t>je</w:t>
      </w:r>
      <w:r w:rsidR="008169D8" w:rsidRPr="009F41CE">
        <w:t xml:space="preserve"> </w:t>
      </w:r>
      <w:r w:rsidRPr="009F41CE">
        <w:t xml:space="preserve">dana </w:t>
      </w:r>
      <w:r w:rsidR="000D5718">
        <w:t>17. lipnja</w:t>
      </w:r>
      <w:r w:rsidR="002F3701">
        <w:t xml:space="preserve"> 2016</w:t>
      </w:r>
      <w:r w:rsidR="00F057D3" w:rsidRPr="009F41CE">
        <w:t>. godine podnio</w:t>
      </w:r>
      <w:r w:rsidRPr="009F41CE">
        <w:t xml:space="preserve"> sudu prijedlog za otvaranje stečajnog postupka nad dužnikom</w:t>
      </w:r>
      <w:r w:rsidR="00475AC2">
        <w:t xml:space="preserve"> </w:t>
      </w:r>
      <w:r w:rsidR="000D5718">
        <w:t>DENTALIA RI društvo s ograničenom odgovornošću za opću dentalnu medicinu, dentalnu protetiku, oralnu kirurgiju, endodonciju i RTG-ortopan Rijeka (Grad Rijeka), Giuseppea Duella 2, OIB: 90707257797, MBS: 040300721</w:t>
      </w:r>
      <w:r w:rsidRPr="009F41CE">
        <w:t xml:space="preserve">. </w:t>
      </w:r>
    </w:p>
    <w:p w:rsidRDefault="006830EE" w:rsidP="00360BE2" w:rsidR="006830EE" w:rsidRPr="00475AC2">
      <w:pPr>
        <w:jc w:val="both"/>
      </w:pPr>
      <w:r w:rsidRPr="009F41CE">
        <w:rPr>
          <w:bCs/>
        </w:rPr>
        <w:lastRenderedPageBreak/>
        <w:tab/>
      </w:r>
      <w:r w:rsidRPr="009F41CE">
        <w:rPr>
          <w:bCs/>
        </w:rPr>
        <w:tab/>
      </w:r>
      <w:r w:rsidR="00180CE9" w:rsidRPr="009F41CE">
        <w:rPr>
          <w:bCs/>
        </w:rPr>
        <w:t>Rješenjem ovog suda posl. br. St-</w:t>
      </w:r>
      <w:r w:rsidR="00BC6870">
        <w:rPr>
          <w:bCs/>
        </w:rPr>
        <w:t>1</w:t>
      </w:r>
      <w:r w:rsidR="000D5718">
        <w:rPr>
          <w:bCs/>
        </w:rPr>
        <w:t>201</w:t>
      </w:r>
      <w:r w:rsidR="002F3701">
        <w:rPr>
          <w:bCs/>
        </w:rPr>
        <w:t>/2016</w:t>
      </w:r>
      <w:r w:rsidR="00AD626D">
        <w:rPr>
          <w:bCs/>
        </w:rPr>
        <w:t>-</w:t>
      </w:r>
      <w:r w:rsidR="000D5718">
        <w:rPr>
          <w:bCs/>
        </w:rPr>
        <w:t>3</w:t>
      </w:r>
      <w:r w:rsidR="00B04834">
        <w:rPr>
          <w:bCs/>
        </w:rPr>
        <w:t xml:space="preserve"> od </w:t>
      </w:r>
      <w:r w:rsidR="000D5718">
        <w:rPr>
          <w:bCs/>
        </w:rPr>
        <w:t>16. siječnja</w:t>
      </w:r>
      <w:r w:rsidR="00AE49FC">
        <w:rPr>
          <w:bCs/>
        </w:rPr>
        <w:t xml:space="preserve"> 201</w:t>
      </w:r>
      <w:r w:rsidR="000D5718">
        <w:rPr>
          <w:bCs/>
        </w:rPr>
        <w:t>7</w:t>
      </w:r>
      <w:r w:rsidR="00180CE9" w:rsidRPr="009F41CE">
        <w:rPr>
          <w:bCs/>
        </w:rPr>
        <w:t xml:space="preserve">. godine pokrenut je prethodni postupak radi utvrđivanja uvjeta za otvaranje stečajnog postupka nad dužnikom </w:t>
      </w:r>
      <w:r w:rsidR="000D5718">
        <w:t>DENTALIA RI društvo s ograničenom odgovornošću za opću dentalnu medicinu, dentalnu protetiku, oralnu kirurgiju, endodonciju i RTG-ortopan Rijeka (Grad Rijeka), Giuseppea Duella 2, OIB: 90707257797, MBS: 040300721</w:t>
      </w:r>
      <w:r w:rsidR="00CE2D29">
        <w:t xml:space="preserve">, a </w:t>
      </w:r>
      <w:r w:rsidR="00475AC2" w:rsidRPr="00475AC2">
        <w:rPr>
          <w:bCs/>
        </w:rPr>
        <w:t xml:space="preserve">rješenjem ovog suda </w:t>
      </w:r>
      <w:r w:rsidR="000D5718" w:rsidRPr="00475AC2">
        <w:rPr>
          <w:bCs/>
        </w:rPr>
        <w:t xml:space="preserve">rješenjem ovog suda </w:t>
      </w:r>
      <w:r w:rsidR="000D5718" w:rsidRPr="00475AC2">
        <w:t>posl.br. 14 St-</w:t>
      </w:r>
      <w:r w:rsidR="000D5718">
        <w:t>1201</w:t>
      </w:r>
      <w:r w:rsidR="000D5718" w:rsidRPr="00475AC2">
        <w:t>/2016</w:t>
      </w:r>
      <w:r w:rsidR="000D5718">
        <w:t>-15</w:t>
      </w:r>
      <w:r w:rsidR="000D5718" w:rsidRPr="00475AC2">
        <w:t xml:space="preserve"> od</w:t>
      </w:r>
      <w:r w:rsidR="000D5718" w:rsidRPr="000249B7">
        <w:t xml:space="preserve"> </w:t>
      </w:r>
      <w:r w:rsidR="000D5718">
        <w:t xml:space="preserve">5. rujna 2017. </w:t>
      </w:r>
      <w:r w:rsidR="00AD626D">
        <w:t xml:space="preserve">imenovan privremeni stečajni </w:t>
      </w:r>
      <w:r w:rsidR="00AD626D" w:rsidRPr="00475AC2">
        <w:t xml:space="preserve">upravitelj </w:t>
      </w:r>
      <w:r w:rsidR="000D5718" w:rsidRPr="000D5718">
        <w:rPr>
          <w:bCs/>
        </w:rPr>
        <w:t>Darko Zorc, OIB: 34200203602, Agatićeva 6, Rijeka</w:t>
      </w:r>
      <w:r w:rsidR="00180CE9" w:rsidRPr="00475AC2">
        <w:t>.</w:t>
      </w:r>
    </w:p>
    <w:p w:rsidRDefault="00180CE9" w:rsidP="00360BE2" w:rsidR="00180CE9" w:rsidRPr="009F41CE">
      <w:pPr>
        <w:jc w:val="both"/>
        <w:rPr>
          <w:bCs/>
        </w:rPr>
      </w:pPr>
      <w:r w:rsidRPr="00475AC2">
        <w:tab/>
      </w:r>
      <w:r w:rsidRPr="00475AC2">
        <w:tab/>
      </w:r>
      <w:r w:rsidR="00B04834" w:rsidRPr="00475AC2">
        <w:t xml:space="preserve">Tijekom prethodnog postupka je sud uvidom u </w:t>
      </w:r>
      <w:r w:rsidR="002F3701" w:rsidRPr="00475AC2">
        <w:t>prijedlog i podnesak</w:t>
      </w:r>
      <w:r w:rsidR="00B04834" w:rsidRPr="00475AC2">
        <w:t xml:space="preserve"> Financijske agencije</w:t>
      </w:r>
      <w:r w:rsidR="00B04834" w:rsidRPr="00AE49FC">
        <w:t xml:space="preserve"> od</w:t>
      </w:r>
      <w:r w:rsidR="00B04834">
        <w:t xml:space="preserve"> </w:t>
      </w:r>
      <w:r w:rsidR="000D5718">
        <w:t>12. rujna</w:t>
      </w:r>
      <w:r w:rsidR="00AE49FC">
        <w:t xml:space="preserve"> 2017</w:t>
      </w:r>
      <w:r w:rsidR="002F3701">
        <w:t>. godine</w:t>
      </w:r>
      <w:r w:rsidR="00AE49FC">
        <w:t>, kao i podatke Financijske agencije na dan pisanja ovog rješenja</w:t>
      </w:r>
      <w:r w:rsidR="00CE2D29">
        <w:t xml:space="preserve"> </w:t>
      </w:r>
      <w:r w:rsidR="00B04834">
        <w:t>utvrdio da je dužnik nesposoban za plaćanje</w:t>
      </w:r>
      <w:r w:rsidR="00880189" w:rsidRPr="009F41CE">
        <w:rPr>
          <w:bCs/>
        </w:rPr>
        <w:t>, te da</w:t>
      </w:r>
      <w:r w:rsidR="006953D4" w:rsidRPr="009F41CE">
        <w:rPr>
          <w:bCs/>
        </w:rPr>
        <w:t xml:space="preserve"> </w:t>
      </w:r>
      <w:r w:rsidR="00880189" w:rsidRPr="009F41CE">
        <w:rPr>
          <w:bCs/>
        </w:rPr>
        <w:t>su time ispunjeni uvjeti za otvaranje stečajnog pos</w:t>
      </w:r>
      <w:r w:rsidR="005A045B" w:rsidRPr="009F41CE">
        <w:rPr>
          <w:bCs/>
        </w:rPr>
        <w:t xml:space="preserve">tupka iz čl. </w:t>
      </w:r>
      <w:r w:rsidR="005F6EAA">
        <w:rPr>
          <w:bCs/>
        </w:rPr>
        <w:t>5</w:t>
      </w:r>
      <w:r w:rsidR="005A045B" w:rsidRPr="009F41CE">
        <w:rPr>
          <w:bCs/>
        </w:rPr>
        <w:t>.</w:t>
      </w:r>
      <w:r w:rsidR="005F6EAA">
        <w:rPr>
          <w:bCs/>
        </w:rPr>
        <w:t xml:space="preserve"> odnosno 6.</w:t>
      </w:r>
      <w:r w:rsidR="005A045B" w:rsidRPr="009F41CE">
        <w:rPr>
          <w:bCs/>
        </w:rPr>
        <w:t xml:space="preserve"> </w:t>
      </w:r>
      <w:r w:rsidR="000C6122" w:rsidRPr="009F41CE">
        <w:rPr>
          <w:bCs/>
        </w:rPr>
        <w:t>Stečajnog zakona (</w:t>
      </w:r>
      <w:r w:rsidR="005F6EAA">
        <w:rPr>
          <w:bCs/>
        </w:rPr>
        <w:t xml:space="preserve">dalje: SZ, </w:t>
      </w:r>
      <w:r w:rsidR="000C6122" w:rsidRPr="009F41CE">
        <w:rPr>
          <w:bCs/>
        </w:rPr>
        <w:t xml:space="preserve">objavljen u NN </w:t>
      </w:r>
      <w:r w:rsidR="005F6EAA">
        <w:rPr>
          <w:bCs/>
        </w:rPr>
        <w:t>71/15</w:t>
      </w:r>
      <w:r w:rsidR="00AE49FC">
        <w:rPr>
          <w:bCs/>
        </w:rPr>
        <w:t>, 104/17</w:t>
      </w:r>
      <w:r w:rsidR="000C6122" w:rsidRPr="009F41CE">
        <w:rPr>
          <w:bCs/>
        </w:rPr>
        <w:t>)</w:t>
      </w:r>
      <w:r w:rsidR="00880189" w:rsidRPr="009F41CE">
        <w:rPr>
          <w:bCs/>
        </w:rPr>
        <w:t xml:space="preserve">. Što se tiče imovine, </w:t>
      </w:r>
      <w:r w:rsidR="005C5033">
        <w:rPr>
          <w:bCs/>
        </w:rPr>
        <w:t xml:space="preserve">spisu nisu priloženi dokazi o postojanju ikakve dužnikove imovine, pa tako ni </w:t>
      </w:r>
      <w:r w:rsidR="00880189" w:rsidRPr="009F41CE">
        <w:rPr>
          <w:bCs/>
        </w:rPr>
        <w:t>imovine koja bi bila dostatna za pokriće troškova stečajnog postupka</w:t>
      </w:r>
      <w:r w:rsidR="002F3701">
        <w:rPr>
          <w:bCs/>
        </w:rPr>
        <w:t>, a i</w:t>
      </w:r>
      <w:r w:rsidR="00567B4C">
        <w:rPr>
          <w:bCs/>
        </w:rPr>
        <w:t>stu imovinu nije pronašao ni privremeni stečajni upravitelj</w:t>
      </w:r>
      <w:r w:rsidR="00880189" w:rsidRPr="009F41CE">
        <w:rPr>
          <w:bCs/>
        </w:rPr>
        <w:t>.</w:t>
      </w: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5</w:t>
      </w:r>
      <w:r w:rsidRPr="009F41CE">
        <w:rPr>
          <w:bCs/>
        </w:rPr>
        <w:t xml:space="preserve">. </w:t>
      </w:r>
      <w:r w:rsidR="005F6EAA">
        <w:rPr>
          <w:bCs/>
        </w:rPr>
        <w:t>SZ-a</w:t>
      </w:r>
      <w:r w:rsidRPr="009F41CE">
        <w:rPr>
          <w:bCs/>
        </w:rPr>
        <w:t xml:space="preserve"> izrijekom je propisano da se stečaj može otvoriti ako </w:t>
      </w:r>
      <w:r w:rsidR="005F6EAA">
        <w:rPr>
          <w:bCs/>
        </w:rPr>
        <w:t xml:space="preserve">sud </w:t>
      </w:r>
      <w:r w:rsidRPr="009F41CE">
        <w:rPr>
          <w:bCs/>
        </w:rPr>
        <w:t>utvrdi stečajn</w:t>
      </w:r>
      <w:r w:rsidR="005F6EAA">
        <w:rPr>
          <w:bCs/>
        </w:rPr>
        <w:t>og</w:t>
      </w:r>
      <w:r w:rsidRPr="009F41CE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132</w:t>
      </w:r>
      <w:r w:rsidRPr="009F41CE">
        <w:rPr>
          <w:bCs/>
        </w:rPr>
        <w:t xml:space="preserve">. st. 1. </w:t>
      </w:r>
      <w:r w:rsidR="00423836">
        <w:rPr>
          <w:bCs/>
        </w:rPr>
        <w:t>SZ-a</w:t>
      </w:r>
      <w:r w:rsidRPr="009F41CE">
        <w:rPr>
          <w:bCs/>
        </w:rPr>
        <w:t xml:space="preserve"> propisano je da ako </w:t>
      </w:r>
      <w:r w:rsidR="005F6EAA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0D5718">
        <w:rPr>
          <w:bCs/>
        </w:rPr>
        <w:t>28. studenoga</w:t>
      </w:r>
      <w:r w:rsidR="00567B4C">
        <w:rPr>
          <w:bCs/>
        </w:rPr>
        <w:t xml:space="preserve"> 2017</w:t>
      </w:r>
      <w:r w:rsidRPr="009F41CE">
        <w:rPr>
          <w:bCs/>
        </w:rPr>
        <w:t xml:space="preserve">. godine, koje je rješenje objavljeno na </w:t>
      </w:r>
      <w:r w:rsidR="00423836">
        <w:rPr>
          <w:bCs/>
        </w:rPr>
        <w:t xml:space="preserve">mrežnoj stranici </w:t>
      </w:r>
      <w:r w:rsidR="005C5033">
        <w:rPr>
          <w:bCs/>
        </w:rPr>
        <w:t>e-</w:t>
      </w:r>
      <w:r w:rsidR="00423836">
        <w:rPr>
          <w:bCs/>
        </w:rPr>
        <w:t>O</w:t>
      </w:r>
      <w:r w:rsidRPr="009F41CE">
        <w:rPr>
          <w:bCs/>
        </w:rPr>
        <w:t>glasn</w:t>
      </w:r>
      <w:r w:rsidR="00423836">
        <w:rPr>
          <w:bCs/>
        </w:rPr>
        <w:t>a</w:t>
      </w:r>
      <w:r w:rsidRPr="009F41CE">
        <w:rPr>
          <w:bCs/>
        </w:rPr>
        <w:t xml:space="preserve"> ploč</w:t>
      </w:r>
      <w:r w:rsidR="00423836">
        <w:rPr>
          <w:bCs/>
        </w:rPr>
        <w:t>a</w:t>
      </w:r>
      <w:r w:rsidRPr="009F41CE">
        <w:rPr>
          <w:bCs/>
        </w:rPr>
        <w:t xml:space="preserve"> sud</w:t>
      </w:r>
      <w:r w:rsidR="00423836">
        <w:rPr>
          <w:bCs/>
        </w:rPr>
        <w:t>ova</w:t>
      </w:r>
      <w:r w:rsidRPr="009F41CE">
        <w:rPr>
          <w:bCs/>
        </w:rPr>
        <w:t xml:space="preserve"> </w:t>
      </w:r>
      <w:r w:rsidR="00423836">
        <w:rPr>
          <w:bCs/>
        </w:rPr>
        <w:t xml:space="preserve">istog </w:t>
      </w:r>
      <w:r w:rsidRPr="009F41CE">
        <w:rPr>
          <w:bCs/>
        </w:rPr>
        <w:t>dana</w:t>
      </w:r>
      <w:r w:rsidR="00423836">
        <w:rPr>
          <w:bCs/>
        </w:rPr>
        <w:t xml:space="preserve"> </w:t>
      </w:r>
      <w:r w:rsidRPr="009F41CE">
        <w:rPr>
          <w:bCs/>
        </w:rPr>
        <w:t xml:space="preserve">pozvao </w:t>
      </w:r>
      <w:r w:rsidR="005C5033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0D5718">
        <w:rPr>
          <w:bCs/>
        </w:rPr>
        <w:t>4</w:t>
      </w:r>
      <w:r w:rsidR="00475AC2">
        <w:rPr>
          <w:bCs/>
        </w:rPr>
        <w:t>2</w:t>
      </w:r>
      <w:r w:rsidR="00AE49FC">
        <w:rPr>
          <w:bCs/>
        </w:rPr>
        <w:t>.000</w:t>
      </w:r>
      <w:r w:rsidR="005C5033">
        <w:rPr>
          <w:bCs/>
        </w:rPr>
        <w:t>,00 kn na prolazni depozit suda</w:t>
      </w:r>
      <w:r w:rsidRPr="009F41CE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5D23EA" w:rsidRPr="009F41CE">
        <w:rPr>
          <w:bCs/>
        </w:rPr>
        <w:t xml:space="preserve">Do donošenja ovog rješenja nitko nije uplatio </w:t>
      </w:r>
      <w:r>
        <w:rPr>
          <w:bCs/>
        </w:rPr>
        <w:t xml:space="preserve">navedeni </w:t>
      </w:r>
      <w:r w:rsidR="005D23EA" w:rsidRPr="009F41CE">
        <w:rPr>
          <w:bCs/>
        </w:rPr>
        <w:t>iznos na prolazni depozit ovog suda.</w:t>
      </w:r>
      <w:r>
        <w:rPr>
          <w:bCs/>
        </w:rPr>
        <w:t xml:space="preserve"> Stoga je s</w:t>
      </w:r>
      <w:r w:rsidR="00360BE2" w:rsidRPr="009F41CE">
        <w:rPr>
          <w:bCs/>
        </w:rPr>
        <w:t xml:space="preserve">lijedom navedenog, a primjenom citiranog zakonskog propisa, valjalo je donijeti odluku kao u izreci </w:t>
      </w:r>
      <w:r>
        <w:rPr>
          <w:bCs/>
        </w:rPr>
        <w:t xml:space="preserve">ovog </w:t>
      </w:r>
      <w:r w:rsidR="00360BE2" w:rsidRPr="009F41CE">
        <w:rPr>
          <w:bCs/>
        </w:rPr>
        <w:t>rješenja.</w:t>
      </w:r>
    </w:p>
    <w:p w:rsidRDefault="009F41CE" w:rsidP="00360BE2" w:rsidR="009F41CE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  <w:t xml:space="preserve">Rijeka, </w:t>
      </w:r>
      <w:r w:rsidR="00AE49FC">
        <w:rPr>
          <w:bCs/>
        </w:rPr>
        <w:t>2</w:t>
      </w:r>
      <w:r w:rsidR="00475AC2">
        <w:rPr>
          <w:bCs/>
        </w:rPr>
        <w:t>9</w:t>
      </w:r>
      <w:r w:rsidR="00AE49FC">
        <w:rPr>
          <w:bCs/>
        </w:rPr>
        <w:t>. prosinca</w:t>
      </w:r>
      <w:r w:rsidR="002F3701">
        <w:rPr>
          <w:bCs/>
        </w:rPr>
        <w:t xml:space="preserve"> 2017</w:t>
      </w:r>
      <w:r w:rsidRPr="009F41CE">
        <w:rPr>
          <w:bCs/>
        </w:rPr>
        <w:t xml:space="preserve">. </w:t>
      </w:r>
      <w:r w:rsidR="009F41CE">
        <w:rPr>
          <w:bCs/>
        </w:rPr>
        <w:t xml:space="preserve"> </w:t>
      </w:r>
      <w:r w:rsidRPr="009F41CE">
        <w:rPr>
          <w:bCs/>
        </w:rPr>
        <w:t>g</w:t>
      </w:r>
      <w:r w:rsidR="009F41CE">
        <w:rPr>
          <w:bCs/>
        </w:rPr>
        <w:t>odine</w:t>
      </w:r>
    </w:p>
    <w:p w:rsidRDefault="004534EF" w:rsidP="00360BE2" w:rsidR="004534EF" w:rsidRPr="009F41CE">
      <w:pPr>
        <w:jc w:val="both"/>
        <w:rPr>
          <w:bCs/>
        </w:rPr>
      </w:pP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423836">
        <w:t xml:space="preserve">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570F32" w:rsidR="00360BE2" w:rsidRPr="009F41CE">
      <w:pPr>
        <w:jc w:val="both"/>
        <w:rPr>
          <w:bCs/>
        </w:rPr>
      </w:pPr>
      <w:r w:rsidRPr="009F41CE">
        <w:rPr>
          <w:bCs/>
        </w:rPr>
        <w:t xml:space="preserve"> </w:t>
      </w:r>
      <w:r w:rsidRPr="009F41CE">
        <w:tab/>
      </w:r>
      <w:r w:rsidRPr="009F41CE">
        <w:rPr>
          <w:bCs/>
        </w:rPr>
        <w:t>UPUTA O PRAVNOM LIJEKU:</w:t>
      </w:r>
    </w:p>
    <w:p w:rsidRDefault="00360BE2" w:rsidP="00570F32" w:rsidR="004534EF" w:rsidRPr="009F41CE">
      <w:pPr>
        <w:jc w:val="both"/>
      </w:pPr>
      <w:r w:rsidRPr="009F41CE">
        <w:tab/>
        <w:t xml:space="preserve">Protiv rješenja o otvaranju stečajnog postupka </w:t>
      </w:r>
      <w:r w:rsidR="005509F9">
        <w:t xml:space="preserve">pravo na </w:t>
      </w:r>
      <w:r w:rsidRPr="009F41CE">
        <w:t xml:space="preserve">žalbu </w:t>
      </w:r>
      <w:r w:rsidR="005509F9">
        <w:t>ima osoba ovlaštena za zastupanje dužnika po zakonu do dana nastupanja pravnih posljedica otvaranja stečajnoga postupka i dužnik pojedinac (čl. 128. st. 8. SZ-a)</w:t>
      </w:r>
      <w:r w:rsidRPr="009F41CE">
        <w:t>.</w:t>
      </w:r>
    </w:p>
    <w:p w:rsidRDefault="00360BE2" w:rsidP="00570F32" w:rsidR="00360BE2" w:rsidRPr="009F41CE">
      <w:pPr>
        <w:jc w:val="both"/>
      </w:pPr>
      <w:r w:rsidRPr="009F41CE">
        <w:t xml:space="preserve">Žalba se </w:t>
      </w:r>
      <w:r w:rsidR="005509F9">
        <w:t xml:space="preserve">izjavljuje u roku od osam dana od dostave ovog rješenja, a </w:t>
      </w:r>
      <w:r w:rsidRPr="009F41CE">
        <w:t xml:space="preserve">podnosi </w:t>
      </w:r>
      <w:r w:rsidR="005509F9">
        <w:t>se ovom sudu. O</w:t>
      </w:r>
      <w:r w:rsidRPr="009F41CE">
        <w:t xml:space="preserve"> žalbi odlučuje Visoki trgovački sud Republike Hrvatske</w:t>
      </w:r>
      <w:r w:rsidR="005509F9">
        <w:t xml:space="preserve"> (čl. 19. SZ-a)</w:t>
      </w:r>
      <w:r w:rsidRPr="009F41CE">
        <w:t>.</w:t>
      </w:r>
    </w:p>
    <w:p w:rsidRDefault="00360BE2" w:rsidP="00570F32" w:rsidR="00360BE2">
      <w:pPr>
        <w:jc w:val="both"/>
      </w:pPr>
      <w:r w:rsidRPr="009F41CE">
        <w:tab/>
        <w:t>Protiv rješenja o zaključenju stečajnog postupka dopuštena je žalba u roku od 8 dana.</w:t>
      </w:r>
    </w:p>
    <w:p w:rsidRDefault="005509F9" w:rsidP="00570F32" w:rsidR="00067DC2">
      <w:pPr>
        <w:jc w:val="both"/>
      </w:pPr>
      <w:r>
        <w:tab/>
        <w:t>Dostava ovog rješenja smatra se obavljenom istekom osmog dana od dana objave pismena na mrežnoj stranici e-Oglasna ploča sudova</w:t>
      </w:r>
      <w:r w:rsidR="0097577D">
        <w:t>, a objava pismena na mrežnoj stranici e-Oglasna ploča sudova smatra se dokazom da je dostava obavljena svim sudionicama i onima za koje ovaj Zakon propisuje posebnu dostavu (čl. 12. st. 1. i 2. SZ-a).</w:t>
      </w:r>
    </w:p>
    <w:sectPr w:rsidSect="00E21176" w:rsidR="00067DC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3A30" w:rsidR="00193A30">
      <w:r>
        <w:separator/>
      </w:r>
    </w:p>
  </w:endnote>
  <w:endnote w:id="0" w:type="continuationSeparator">
    <w:p w:rsidRDefault="00193A30" w:rsidR="00193A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E0AD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3D93" w:rsidR="00893D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3A30" w:rsidR="00193A30">
      <w:r>
        <w:separator/>
      </w:r>
    </w:p>
  </w:footnote>
  <w:footnote w:id="0" w:type="continuationSeparator">
    <w:p w:rsidRDefault="00193A30" w:rsidR="00193A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3D93" w:rsidR="00893D9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BC6870">
      <w:t>1</w:t>
    </w:r>
    <w:r w:rsidR="000D5718">
      <w:t>201</w:t>
    </w:r>
    <w:r w:rsidR="002F3701">
      <w:t>/2016-</w:t>
    </w:r>
    <w:r w:rsidR="000D5718">
      <w:t>23</w:t>
    </w:r>
  </w:p>
  <w:p w:rsidRDefault="006A1D53" w:rsidR="006A1D5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3D93" w:rsidR="00893D9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4234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18"/>
    <w:rsid w:val="000D57CF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3B1"/>
    <w:rsid w:val="00142F02"/>
    <w:rsid w:val="00144DAC"/>
    <w:rsid w:val="001473BB"/>
    <w:rsid w:val="00153660"/>
    <w:rsid w:val="00154F3A"/>
    <w:rsid w:val="00156092"/>
    <w:rsid w:val="00157B24"/>
    <w:rsid w:val="00160EA8"/>
    <w:rsid w:val="001651DF"/>
    <w:rsid w:val="00170CA0"/>
    <w:rsid w:val="00171801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3A30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17BEA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2B2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1029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3F7779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1C46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5AC2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B4C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283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1507"/>
    <w:rsid w:val="00673195"/>
    <w:rsid w:val="006760FF"/>
    <w:rsid w:val="00676E46"/>
    <w:rsid w:val="00677738"/>
    <w:rsid w:val="0068001D"/>
    <w:rsid w:val="006830EE"/>
    <w:rsid w:val="00683CDD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52AE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0CA1"/>
    <w:rsid w:val="008316CE"/>
    <w:rsid w:val="00832E4B"/>
    <w:rsid w:val="008350F5"/>
    <w:rsid w:val="00840607"/>
    <w:rsid w:val="0084392E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3D93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6DE7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0AD2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47F6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B86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26D"/>
    <w:rsid w:val="00AD6572"/>
    <w:rsid w:val="00AE07BB"/>
    <w:rsid w:val="00AE150E"/>
    <w:rsid w:val="00AE203E"/>
    <w:rsid w:val="00AE2E31"/>
    <w:rsid w:val="00AE49FC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6DE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377FE"/>
    <w:rsid w:val="00B403EA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134A"/>
    <w:rsid w:val="00BA2420"/>
    <w:rsid w:val="00BA2B49"/>
    <w:rsid w:val="00BA3710"/>
    <w:rsid w:val="00BA3CE6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2A65"/>
    <w:rsid w:val="00BC3D3E"/>
    <w:rsid w:val="00BC4C37"/>
    <w:rsid w:val="00BC4FFB"/>
    <w:rsid w:val="00BC5C65"/>
    <w:rsid w:val="00BC6092"/>
    <w:rsid w:val="00BC652F"/>
    <w:rsid w:val="00BC66E9"/>
    <w:rsid w:val="00BC6870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38CF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2C7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355"/>
    <w:rsid w:val="00C738E5"/>
    <w:rsid w:val="00C750C5"/>
    <w:rsid w:val="00C75FB4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2D29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66697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3190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38A5"/>
    <w:rsid w:val="00F74B1F"/>
    <w:rsid w:val="00F7586F"/>
    <w:rsid w:val="00F77F1E"/>
    <w:rsid w:val="00F825D5"/>
    <w:rsid w:val="00F83D5D"/>
    <w:rsid w:val="00F85BDC"/>
    <w:rsid w:val="00F8786E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B403E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403E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E0A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0A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0A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0A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0A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B403E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403E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E0A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0A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0A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0A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0A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6336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2017.</izvorni_sadrzaj>
    <derivirana_varijabla naziv="DomainObject.DatumDonosenjaOdluke_1">29.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1201</izvorni_sadrzaj>
    <derivirana_varijabla naziv="DomainObject.Predmet.Broj_1">1201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St-1201/2016</izvorni_sadrzaj>
    <derivirana_varijabla naziv="DomainObject.Predmet.OznakaBroj_1">St-1201/2016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DENTALIA RI d.o.o.</izvorni_sadrzaj>
    <derivirana_varijabla naziv="DomainObject.Predmet.ProtustrankaFormated_1">  DENTALIA RI d.o.o.</derivirana_varijabla>
  </DomainObject.Predmet.ProtustrankaFormated>
  <DomainObject.Predmet.ProtustrankaFormatedOIB>
    <izvorni_sadrzaj>  DENTALIA RI d.o.o., OIB 90707257797</izvorni_sadrzaj>
    <derivirana_varijabla naziv="DomainObject.Predmet.ProtustrankaFormatedOIB_1">  DENTALIA RI d.o.o., OIB 90707257797</derivirana_varijabla>
  </DomainObject.Predmet.ProtustrankaFormatedOIB>
  <DomainObject.Predmet.ProtustrankaFormatedWithAdress>
    <izvorni_sadrzaj> DENTALIA RI d.o.o., Giuseppea Duella 2, 51000 Rijeka</izvorni_sadrzaj>
    <derivirana_varijabla naziv="DomainObject.Predmet.ProtustrankaFormatedWithAdress_1"> DENTALIA RI d.o.o., Giuseppea Duella 2, 51000 Rijeka</derivirana_varijabla>
  </DomainObject.Predmet.ProtustrankaFormatedWithAdress>
  <DomainObject.Predmet.ProtustrankaFormatedWithAdressOIB>
    <izvorni_sadrzaj> DENTALIA RI d.o.o., OIB 90707257797, Giuseppea Duella 2, 51000 Rijeka</izvorni_sadrzaj>
    <derivirana_varijabla naziv="DomainObject.Predmet.ProtustrankaFormatedWithAdressOIB_1"> DENTALIA RI d.o.o., OIB 90707257797, Giuseppea Duella 2, 51000 Rijeka</derivirana_varijabla>
  </DomainObject.Predmet.ProtustrankaFormatedWithAdressOIB>
  <DomainObject.Predmet.ProtustrankaWithAdress>
    <izvorni_sadrzaj>DENTALIA RI d.o.o. Giuseppea Duella 2, 51000 Rijeka</izvorni_sadrzaj>
    <derivirana_varijabla naziv="DomainObject.Predmet.ProtustrankaWithAdress_1">DENTALIA RI d.o.o. Giuseppea Duella 2, 51000 Rijeka</derivirana_varijabla>
  </DomainObject.Predmet.ProtustrankaWithAdress>
  <DomainObject.Predmet.ProtustrankaWithAdressOIB>
    <izvorni_sadrzaj>DENTALIA RI d.o.o., OIB 90707257797, Giuseppea Duella 2, 51000 Rijeka</izvorni_sadrzaj>
    <derivirana_varijabla naziv="DomainObject.Predmet.ProtustrankaWithAdressOIB_1">DENTALIA RI d.o.o., OIB 90707257797, Giuseppea Duella 2, 51000 Rijeka</derivirana_varijabla>
  </DomainObject.Predmet.ProtustrankaWithAdressOIB>
  <DomainObject.Predmet.ProtustrankaNazivFormated>
    <izvorni_sadrzaj>DENTALIA RI d.o.o.</izvorni_sadrzaj>
    <derivirana_varijabla naziv="DomainObject.Predmet.ProtustrankaNazivFormated_1">DENTALIA RI d.o.o.</derivirana_varijabla>
  </DomainObject.Predmet.ProtustrankaNazivFormated>
  <DomainObject.Predmet.ProtustrankaNazivFormatedOIB>
    <izvorni_sadrzaj>DENTALIA RI d.o.o., OIB 90707257797</izvorni_sadrzaj>
    <derivirana_varijabla naziv="DomainObject.Predmet.ProtustrankaNazivFormatedOIB_1">DENTALIA RI d.o.o., OIB 90707257797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DENTALIA RI d.o.o.</item>
    </izvorni_sadrzaj>
    <derivirana_varijabla naziv="DomainObject.Predmet.ProtuStrankaListFormated_1">
      <item>DENTALIA RI d.o.o.</item>
    </derivirana_varijabla>
  </DomainObject.Predmet.ProtuStrankaListFormated>
  <DomainObject.Predmet.ProtuStrankaListFormatedOIB>
    <izvorni_sadrzaj>
      <item>DENTALIA RI d.o.o., OIB 90707257797</item>
    </izvorni_sadrzaj>
    <derivirana_varijabla naziv="DomainObject.Predmet.ProtuStrankaListFormatedOIB_1">
      <item>DENTALIA RI d.o.o., OIB 90707257797</item>
    </derivirana_varijabla>
  </DomainObject.Predmet.ProtuStrankaListFormatedOIB>
  <DomainObject.Predmet.ProtuStrankaListFormatedWithAdress>
    <izvorni_sadrzaj>
      <item>DENTALIA RI d.o.o., Giuseppea Duella 2, 51000 Rijeka</item>
    </izvorni_sadrzaj>
    <derivirana_varijabla naziv="DomainObject.Predmet.ProtuStrankaListFormatedWithAdress_1">
      <item>DENTALIA RI d.o.o., Giuseppea Duella 2, 51000 Rijeka</item>
    </derivirana_varijabla>
  </DomainObject.Predmet.ProtuStrankaListFormatedWithAdress>
  <DomainObject.Predmet.ProtuStrankaListFormatedWithAdressOIB>
    <izvorni_sadrzaj>
      <item>DENTALIA RI d.o.o., OIB 90707257797, Giuseppea Duella 2, 51000 Rijeka</item>
    </izvorni_sadrzaj>
    <derivirana_varijabla naziv="DomainObject.Predmet.ProtuStrankaListFormatedWithAdressOIB_1">
      <item>DENTALIA RI d.o.o., OIB 90707257797, Giuseppea Duella 2, 51000 Rijeka</item>
    </derivirana_varijabla>
  </DomainObject.Predmet.ProtuStrankaListFormatedWithAdressOIB>
  <DomainObject.Predmet.ProtuStrankaListNazivFormated>
    <izvorni_sadrzaj>
      <item>DENTALIA RI d.o.o.</item>
    </izvorni_sadrzaj>
    <derivirana_varijabla naziv="DomainObject.Predmet.ProtuStrankaListNazivFormated_1">
      <item>DENTALIA RI d.o.o.</item>
    </derivirana_varijabla>
  </DomainObject.Predmet.ProtuStrankaListNazivFormated>
  <DomainObject.Predmet.ProtuStrankaListNazivFormatedOIB>
    <izvorni_sadrzaj>
      <item>DENTALIA RI d.o.o., OIB 90707257797</item>
    </izvorni_sadrzaj>
    <derivirana_varijabla naziv="DomainObject.Predmet.ProtuStrankaListNazivFormatedOIB_1">
      <item>DENTALIA RI d.o.o., OIB 90707257797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2017.</izvorni_sadrzaj>
    <derivirana_varijabla naziv="DomainObject.Datum_1">29.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DENTALIA RI d.o.o.</izvorni_sadrzaj>
    <derivirana_varijabla naziv="DomainObject.Predmet.ProtustrankaIDrugi_1">DENTALIA RI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DENTALIA RI d.o.o., OIB 90707257797, Giuseppea Duella 2, 51000 Rijeka</izvorni_sadrzaj>
    <derivirana_varijabla naziv="DomainObject.Predmet.ProtustrankaIDrugiAdressOIB_1">DENTALIA RI d.o.o., OIB 90707257797, Giuseppea Duella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DENTALIA RI d.o.o.</item>
    </izvorni_sadrzaj>
    <derivirana_varijabla naziv="DomainObject.Predmet.SudioniciListNaziv_1">
      <item>FINA Rijeka</item>
      <item>DENTALIA RI d.o.o.</item>
    </derivirana_varijabla>
  </DomainObject.Predmet.SudioniciListNaziv>
  <DomainObject.Predmet.SudioniciListAdressOIB>
    <izvorni_sadrzaj>
      <item>FINA Rijeka, OIB 85821130368, Frana Kurelca 8,51000 Rijeka</item>
      <item>DENTALIA RI d.o.o., OIB 90707257797, Giuseppea Duella 2,51000 Rijeka</item>
    </izvorni_sadrzaj>
    <derivirana_varijabla naziv="DomainObject.Predmet.SudioniciListAdressOIB_1">
      <item>FINA Rijeka, OIB 85821130368, Frana Kurelca 8,51000 Rijeka</item>
      <item>DENTALIA RI d.o.o., OIB 90707257797, Giuseppea Duella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90707257797</item>
    </izvorni_sadrzaj>
    <derivirana_varijabla naziv="DomainObject.Predmet.SudioniciListNazivOIB_1">
      <item>, OIB 85821130368</item>
      <item>, OIB 90707257797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Zorc, OIB 34200203602, Agatićeva 6 Rijeka</item>
    </izvorni_sadrzaj>
    <derivirana_varijabla naziv="DomainObject.Predmet.StecajniUpraviteljiListAddressOIB_1">
      <item>Darko Zorc, OIB 34200203602, Agatićeva 6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852</properties:Words>
  <properties:Characters>4784</properties:Characters>
  <properties:Lines>97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5862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2017-12-29T08:00:00Z</dcterms:created>
  <dc:creator>korlevicd</dc:creator>
  <cp:lastModifiedBy>Danijela Fumić</cp:lastModifiedBy>
  <cp:lastPrinted>2012-01-12T07:53:00Z</cp:lastPrinted>
  <dcterms:modified xmlns:xsi="http://www.w3.org/2001/XMLSchema-instance" xsi:type="dcterms:W3CDTF">2017-12-29T08:01:00Z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