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4ce0" w14:paraId="4a24ce0" w:rsidRDefault="00F27028" w:rsidR="00F27028">
      <w:pPr>
        <w15:collapsed w:val="false"/>
      </w:pPr>
      <w:bookmarkStart w:name="_GoBack" w:id="0"/>
      <w:bookmarkEnd w:id="0"/>
      <w:r>
        <w:t xml:space="preserve">                                                                       </w:t>
      </w:r>
      <w:r w:rsidR="00672A43">
        <w:t>Obrazac 20.</w:t>
      </w:r>
      <w:r>
        <w:t xml:space="preserve">                        </w:t>
      </w:r>
    </w:p>
    <w:p w:rsidRDefault="00F27028" w:rsidR="00F27028"/>
    <w:p w:rsidRDefault="00F27028" w:rsidR="00F0353C">
      <w:r>
        <w:t>Nadležni trgovački sud: Trgovački sud u  Zagrebu</w:t>
      </w:r>
    </w:p>
    <w:p w:rsidRDefault="00F27028" w:rsidR="00F27028">
      <w:r>
        <w:t>Poslovni broj spisa: 20  St-1222/2012</w:t>
      </w:r>
    </w:p>
    <w:p w:rsidRDefault="00F27028" w:rsidR="00F27028" w:rsidRPr="00F27028">
      <w:pPr>
        <w:rPr>
          <w:b/>
        </w:rPr>
      </w:pPr>
      <w:r>
        <w:t xml:space="preserve">Dužnik: </w:t>
      </w:r>
      <w:r w:rsidRPr="00F27028">
        <w:rPr>
          <w:b/>
        </w:rPr>
        <w:t>FIL.B.IS. d.o.o. u stečaju, Zagreb, Šrapčeva 5, OIB: 83533463188</w:t>
      </w:r>
    </w:p>
    <w:p w:rsidRDefault="00F27028" w:rsidR="00F27028" w:rsidRPr="00F27028">
      <w:pPr>
        <w:rPr>
          <w:b/>
        </w:rPr>
      </w:pPr>
    </w:p>
    <w:p w:rsidRDefault="00F27028" w:rsidR="00F27028" w:rsidRPr="00F27028">
      <w:pPr>
        <w:rPr>
          <w:b/>
        </w:rPr>
      </w:pPr>
      <w:r w:rsidRPr="00F27028">
        <w:rPr>
          <w:b/>
        </w:rPr>
        <w:t xml:space="preserve">                    IZVJEŠĆE STEČAJNOG UPRAVITELJA O TIJEKU STEČAJNOG POSTUPKA I</w:t>
      </w:r>
    </w:p>
    <w:p w:rsidRDefault="00F27028" w:rsidR="00F27028">
      <w:pPr>
        <w:rPr>
          <w:b/>
        </w:rPr>
      </w:pPr>
      <w:r w:rsidRPr="00F27028">
        <w:rPr>
          <w:b/>
        </w:rPr>
        <w:t xml:space="preserve">                    STANJU STEČAJNE MASE U RAZDOBLJU OD 30.06.2018. DO 30.09.2018.</w:t>
      </w:r>
    </w:p>
    <w:p w:rsidRDefault="00BE278F" w:rsidR="00BE278F">
      <w:pPr>
        <w:rPr>
          <w:b/>
        </w:rPr>
      </w:pPr>
    </w:p>
    <w:p w:rsidRDefault="00BE278F" w:rsidP="00430A2D" w:rsidR="00BE278F">
      <w:pPr>
        <w:jc w:val="both"/>
      </w:pPr>
      <w:r w:rsidRPr="00BE278F">
        <w:t xml:space="preserve">          Nastavno</w:t>
      </w:r>
      <w:r>
        <w:t xml:space="preserve"> na izvješće stečajnog upravitelja o tijeku stečajnog postupka i stanju stečajne mase FIL.B.IS. d.o.o. u stečaju za razoblje od 30.03.2018. do 30.06.2018. dostavljam Vam Izvješće stečajnog upravitelja o tijeku stečajnog postupka i stanju stečajne mase FIL.B.IS. d.o.o.</w:t>
      </w:r>
      <w:r w:rsidR="009D0BFD">
        <w:t xml:space="preserve"> u stečaju</w:t>
      </w:r>
      <w:r>
        <w:t xml:space="preserve"> za razdoblje od</w:t>
      </w:r>
      <w:r w:rsidR="009D0BFD">
        <w:t xml:space="preserve"> 30.06. 2018. do 30.09.2018. godine.</w:t>
      </w:r>
    </w:p>
    <w:p w:rsidRDefault="009D0BFD" w:rsidR="009D0BFD"/>
    <w:p w:rsidRDefault="009D0BFD" w:rsidP="009001BB" w:rsidR="00430A2D">
      <w:pPr>
        <w:jc w:val="both"/>
      </w:pPr>
      <w:r>
        <w:t xml:space="preserve">          U</w:t>
      </w:r>
      <w:r w:rsidR="00E20F3F">
        <w:t xml:space="preserve"> izvještajnom</w:t>
      </w:r>
      <w:r w:rsidR="007604B7">
        <w:t xml:space="preserve"> razdoblju  i to </w:t>
      </w:r>
      <w:r w:rsidR="00086C04">
        <w:t>05. srpnja</w:t>
      </w:r>
      <w:r w:rsidR="007604B7">
        <w:t xml:space="preserve"> </w:t>
      </w:r>
      <w:r w:rsidR="00086C04">
        <w:t>2018.</w:t>
      </w:r>
      <w:r>
        <w:t xml:space="preserve"> </w:t>
      </w:r>
      <w:r w:rsidR="007A3DC7">
        <w:t>g</w:t>
      </w:r>
      <w:r>
        <w:t>odine</w:t>
      </w:r>
      <w:r w:rsidR="007A3DC7">
        <w:t xml:space="preserve"> Županijski sud u Velikoj Gorici </w:t>
      </w:r>
      <w:r w:rsidR="00A56341">
        <w:t>pozitivno je</w:t>
      </w:r>
      <w:r w:rsidR="007A3DC7">
        <w:t xml:space="preserve"> rješi</w:t>
      </w:r>
      <w:r w:rsidR="00A56341">
        <w:t>o žalbu</w:t>
      </w:r>
      <w:r>
        <w:t>, koju je podnio FIL.B.IS. d.o.o. u stečaju na rješenje Općinskog suda u Virovitici</w:t>
      </w:r>
      <w:r w:rsidR="00A85250">
        <w:t xml:space="preserve"> </w:t>
      </w:r>
      <w:r w:rsidR="00E20F3F">
        <w:t>Z-2225/16-</w:t>
      </w:r>
      <w:r w:rsidR="00086C04">
        <w:t xml:space="preserve">6 od </w:t>
      </w:r>
      <w:r w:rsidR="008A5AD1">
        <w:t>27.04.2016. godine  i preinačio</w:t>
      </w:r>
      <w:r w:rsidR="00086C04">
        <w:t xml:space="preserve"> rješenje Općinskog suda u Virovitici</w:t>
      </w:r>
      <w:r w:rsidR="00AD3707">
        <w:t>, te</w:t>
      </w:r>
      <w:r w:rsidR="00A56341">
        <w:t xml:space="preserve"> dopustio zabilježbu</w:t>
      </w:r>
      <w:r w:rsidR="00086C04">
        <w:t xml:space="preserve"> rješenja o prodaji nekretnine</w:t>
      </w:r>
      <w:r w:rsidR="0026230D">
        <w:t xml:space="preserve"> .</w:t>
      </w:r>
      <w:r w:rsidR="00430A2D">
        <w:t xml:space="preserve"> </w:t>
      </w:r>
    </w:p>
    <w:p w:rsidRDefault="00430A2D" w:rsidP="009001BB" w:rsidR="00BE3E66">
      <w:pPr>
        <w:jc w:val="both"/>
      </w:pPr>
      <w:r>
        <w:t xml:space="preserve">           ZABILJEŽBA</w:t>
      </w:r>
      <w:r w:rsidR="008A5AD1">
        <w:t>,</w:t>
      </w:r>
      <w:r w:rsidR="009001BB">
        <w:t xml:space="preserve"> RJEŠENJA</w:t>
      </w:r>
      <w:r>
        <w:t xml:space="preserve"> Ž</w:t>
      </w:r>
      <w:r w:rsidR="009001BB">
        <w:t xml:space="preserve">UPANIJSKOG SUDA </w:t>
      </w:r>
      <w:r w:rsidR="007A3DC7">
        <w:t xml:space="preserve"> u Velikoj Gorici poslovni broj:</w:t>
      </w:r>
      <w:r w:rsidR="008A5AD1">
        <w:t xml:space="preserve"> 13 GŽ ZK-196/2016-2</w:t>
      </w:r>
      <w:r>
        <w:t xml:space="preserve"> od</w:t>
      </w:r>
      <w:r w:rsidR="008A5AD1">
        <w:t xml:space="preserve"> 05</w:t>
      </w:r>
      <w:r w:rsidR="009001BB">
        <w:t xml:space="preserve">. </w:t>
      </w:r>
      <w:r w:rsidR="008A5AD1">
        <w:t>07/2018</w:t>
      </w:r>
      <w:r>
        <w:t xml:space="preserve"> i</w:t>
      </w:r>
      <w:r w:rsidR="009001BB">
        <w:t xml:space="preserve"> RJEŠENJE  TRGOVAČKOG SUDA  O PRODAJI NEKRETNINE</w:t>
      </w:r>
      <w:r w:rsidR="0050589B">
        <w:t xml:space="preserve"> u Zagrebu poslovni broj St-1222/12 od 13.01.2016 </w:t>
      </w:r>
      <w:r w:rsidR="001B18E7">
        <w:t>upisani su u zemljišne knjige u Virovitici 16.07.2018.</w:t>
      </w:r>
      <w:r w:rsidR="009001BB">
        <w:t xml:space="preserve"> godine.</w:t>
      </w:r>
    </w:p>
    <w:p w:rsidRDefault="00AD3707" w:rsidP="009001BB" w:rsidR="001D088E">
      <w:pPr>
        <w:jc w:val="both"/>
      </w:pPr>
      <w:r>
        <w:t xml:space="preserve">   </w:t>
      </w:r>
      <w:r w:rsidR="00C83603">
        <w:t xml:space="preserve">    </w:t>
      </w:r>
      <w:r>
        <w:t xml:space="preserve">  Međutim, </w:t>
      </w:r>
      <w:r w:rsidR="000C68F3">
        <w:t>da bi se izgrađeni građevinski objekt u Virovitici</w:t>
      </w:r>
      <w:r w:rsidR="004139B2">
        <w:t xml:space="preserve"> bez uporabne dozvole</w:t>
      </w:r>
      <w:r w:rsidR="000C68F3">
        <w:t xml:space="preserve"> mogao</w:t>
      </w:r>
      <w:r w:rsidR="00C83603">
        <w:t xml:space="preserve"> legalizirati i</w:t>
      </w:r>
      <w:r w:rsidR="000C68F3">
        <w:t xml:space="preserve"> proda</w:t>
      </w:r>
      <w:r w:rsidR="00C83603">
        <w:t>v</w:t>
      </w:r>
      <w:r w:rsidR="000C68F3">
        <w:t>ti</w:t>
      </w:r>
      <w:r w:rsidR="004139B2">
        <w:t xml:space="preserve"> </w:t>
      </w:r>
      <w:r w:rsidR="004139B2" w:rsidRPr="005A2542">
        <w:rPr>
          <w:b/>
        </w:rPr>
        <w:t>( uporabna dozvola nije dobivena, jer je građevinski objekt izgrađen u većoj</w:t>
      </w:r>
      <w:r w:rsidR="004139B2">
        <w:t xml:space="preserve"> </w:t>
      </w:r>
      <w:r w:rsidR="004139B2" w:rsidRPr="005A2542">
        <w:rPr>
          <w:b/>
        </w:rPr>
        <w:t>površini od preko</w:t>
      </w:r>
      <w:r w:rsidR="004139B2">
        <w:t xml:space="preserve"> </w:t>
      </w:r>
      <w:r w:rsidR="004139B2" w:rsidRPr="005A2542">
        <w:rPr>
          <w:b/>
        </w:rPr>
        <w:t>100 m2 od predviđene</w:t>
      </w:r>
      <w:r w:rsidR="004139B2">
        <w:t xml:space="preserve"> </w:t>
      </w:r>
      <w:r w:rsidR="004139B2" w:rsidRPr="005A2542">
        <w:rPr>
          <w:b/>
        </w:rPr>
        <w:t>površine u građevinskoj</w:t>
      </w:r>
      <w:r w:rsidR="004139B2">
        <w:t xml:space="preserve"> </w:t>
      </w:r>
      <w:r w:rsidR="004139B2" w:rsidRPr="005A2542">
        <w:rPr>
          <w:b/>
        </w:rPr>
        <w:t>dozvoli</w:t>
      </w:r>
      <w:r w:rsidR="005A2542">
        <w:rPr>
          <w:b/>
        </w:rPr>
        <w:t xml:space="preserve"> </w:t>
      </w:r>
      <w:r w:rsidR="004139B2" w:rsidRPr="005A2542">
        <w:rPr>
          <w:b/>
        </w:rPr>
        <w:t>),</w:t>
      </w:r>
      <w:r w:rsidR="004139B2">
        <w:t xml:space="preserve"> morao sam platit naknadu</w:t>
      </w:r>
      <w:r w:rsidR="005A2542">
        <w:t xml:space="preserve"> u iznosu od 2.386,00 kn za nezakonito izgrađenu zgradu u prostoru</w:t>
      </w:r>
      <w:r w:rsidR="004139B2">
        <w:t xml:space="preserve"> </w:t>
      </w:r>
      <w:r w:rsidR="005A2542">
        <w:t>. Isti iznos platio sam 24.09.2018. godine.</w:t>
      </w:r>
      <w:r w:rsidR="004139B2">
        <w:t xml:space="preserve"> </w:t>
      </w:r>
    </w:p>
    <w:p w:rsidRDefault="003D5464" w:rsidP="009001BB" w:rsidR="00881689">
      <w:pPr>
        <w:jc w:val="both"/>
      </w:pPr>
      <w:r>
        <w:t xml:space="preserve">          Rješenje o legalizaciji</w:t>
      </w:r>
      <w:r w:rsidR="00FA67CF">
        <w:t xml:space="preserve"> izgrađenog građevinskog objekta u gradskim službama </w:t>
      </w:r>
      <w:r>
        <w:t>obećali su poslati u roku od 15 dana</w:t>
      </w:r>
      <w:r w:rsidR="00881689">
        <w:t xml:space="preserve"> od dana uplate naprijed navedene naknade,</w:t>
      </w:r>
      <w:r>
        <w:t xml:space="preserve"> nakon čega ću angažirati vještaka za građevinarstvo da izvrši procjenu vrijednosti</w:t>
      </w:r>
      <w:r w:rsidR="00881689">
        <w:t xml:space="preserve"> izgrađenog građevinskog objekta, te započeti sa prodajom istog.</w:t>
      </w:r>
    </w:p>
    <w:p w:rsidRDefault="00881689" w:rsidP="009001BB" w:rsidR="001D088E">
      <w:pPr>
        <w:jc w:val="both"/>
      </w:pPr>
      <w:r>
        <w:t xml:space="preserve">          Navedena nekretnina iznajmljena je FIL.B.IS</w:t>
      </w:r>
      <w:r w:rsidR="00B507E0">
        <w:t>. PROJEKTU d.o.o. Zagreb za mjese</w:t>
      </w:r>
      <w:r w:rsidR="001E691C">
        <w:t>čni izns od 4.750,00 kn. N</w:t>
      </w:r>
      <w:r w:rsidR="00B507E0">
        <w:t>ajmoprimc</w:t>
      </w:r>
      <w:r w:rsidR="001E691C">
        <w:t xml:space="preserve"> redovito, zbog vlastite nelikvidnosti ne plaća najamninu. Iako je na današnji dan uplatio najamninu u iznosu od 25.000,00 kn i dalje je zbog neredovitog plaćanja za najamninu dužan uplatiti</w:t>
      </w:r>
      <w:r w:rsidR="009D6930">
        <w:t xml:space="preserve"> 136.500,00 kn. </w:t>
      </w:r>
    </w:p>
    <w:p w:rsidRDefault="009D6930" w:rsidP="009001BB" w:rsidR="00C97A3A">
      <w:pPr>
        <w:jc w:val="both"/>
      </w:pPr>
      <w:r>
        <w:t xml:space="preserve">          Stanje na računu FIL.B.IS. d.o.o. na današnji dan 28.09.2018. godine iznosi 106.269,00 kn. Direktor </w:t>
      </w:r>
      <w:r w:rsidR="004E3933">
        <w:t>FIL.B.IS. PROJEKTA d.o.o. obećao je da će do konca godine platiti cijeli dug od 136.500, 00 kn.</w:t>
      </w:r>
    </w:p>
    <w:p w:rsidRDefault="007540B4" w:rsidP="009001BB" w:rsidR="007540B4">
      <w:pPr>
        <w:jc w:val="both"/>
      </w:pPr>
    </w:p>
    <w:p w:rsidRDefault="00C97A3A" w:rsidP="009001BB" w:rsidR="00F501FA" w:rsidRPr="0031652A">
      <w:pPr>
        <w:jc w:val="both"/>
        <w:rPr>
          <w:b/>
        </w:rPr>
      </w:pPr>
      <w:r>
        <w:t xml:space="preserve">                                                                  </w:t>
      </w:r>
      <w:r w:rsidRPr="00D0534C">
        <w:rPr>
          <w:b/>
        </w:rPr>
        <w:t>OSTVARENI TROŠKOVI</w:t>
      </w:r>
    </w:p>
    <w:p w:rsidRDefault="00C97A3A" w:rsidP="009001BB" w:rsidR="00C97A3A">
      <w:pPr>
        <w:jc w:val="both"/>
      </w:pPr>
      <w:r>
        <w:t xml:space="preserve">          Ostvareni troškovi u zadnja 3 mjeseca iznose</w:t>
      </w:r>
      <w:r w:rsidR="000402F7">
        <w:t xml:space="preserve"> 47,50 kn</w:t>
      </w:r>
      <w:r w:rsidR="0031652A">
        <w:t>, a isti se sastoje od:</w:t>
      </w:r>
      <w:r w:rsidR="000402F7">
        <w:t xml:space="preserve"> </w:t>
      </w:r>
    </w:p>
    <w:p w:rsidRDefault="000402F7" w:rsidP="000402F7" w:rsidR="000402F7">
      <w:pPr>
        <w:pStyle w:val="Odlomakpopisa"/>
        <w:numPr>
          <w:ilvl w:val="0"/>
          <w:numId w:val="1"/>
        </w:numPr>
        <w:jc w:val="both"/>
      </w:pPr>
      <w:r>
        <w:lastRenderedPageBreak/>
        <w:t xml:space="preserve">Naknada za bančine usluge                                                       </w:t>
      </w:r>
      <w:r w:rsidR="0031652A">
        <w:t xml:space="preserve">      </w:t>
      </w:r>
      <w:r>
        <w:t xml:space="preserve">  47,50 kn</w:t>
      </w:r>
    </w:p>
    <w:p w:rsidRDefault="000402F7" w:rsidP="000402F7" w:rsidR="000402F7">
      <w:pPr>
        <w:pStyle w:val="Odlomakpopisa"/>
        <w:numPr>
          <w:ilvl w:val="0"/>
          <w:numId w:val="1"/>
        </w:numPr>
        <w:pBdr>
          <w:bottom w:space="1" w:sz="6" w:color="auto" w:val="single"/>
        </w:pBdr>
        <w:jc w:val="both"/>
      </w:pPr>
      <w:r>
        <w:t>Korištenje v</w:t>
      </w:r>
      <w:r w:rsidR="0031652A">
        <w:t>lastitog automobila za prijeđenih 20 km x 2 kn =    40,00 kn</w:t>
      </w:r>
      <w:r>
        <w:t xml:space="preserve"> </w:t>
      </w:r>
    </w:p>
    <w:p w:rsidRDefault="0031652A" w:rsidP="0031652A" w:rsidR="0031652A">
      <w:pPr>
        <w:ind w:left="720"/>
        <w:jc w:val="both"/>
        <w:rPr>
          <w:b/>
        </w:rPr>
      </w:pPr>
      <w:r w:rsidRPr="0031652A">
        <w:rPr>
          <w:b/>
        </w:rPr>
        <w:t xml:space="preserve">UKUPNO                                                                </w:t>
      </w:r>
      <w:r>
        <w:rPr>
          <w:b/>
        </w:rPr>
        <w:t xml:space="preserve">                               </w:t>
      </w:r>
      <w:r w:rsidRPr="0031652A">
        <w:rPr>
          <w:b/>
        </w:rPr>
        <w:t>80,50 kn</w:t>
      </w:r>
    </w:p>
    <w:p w:rsidRDefault="0031652A" w:rsidP="0031652A" w:rsidR="0031652A">
      <w:pPr>
        <w:jc w:val="both"/>
      </w:pPr>
      <w:r>
        <w:rPr>
          <w:b/>
        </w:rPr>
        <w:t xml:space="preserve">          </w:t>
      </w:r>
      <w:r w:rsidRPr="0031652A">
        <w:t>Naknadu</w:t>
      </w:r>
      <w:r>
        <w:t xml:space="preserve"> za ba</w:t>
      </w:r>
      <w:r w:rsidR="00BE4830">
        <w:t>nčine usluge banka je naplatila skidajući sa žiro računa,</w:t>
      </w:r>
      <w:r>
        <w:t xml:space="preserve"> dok su ostali ne plaćeni troškovi korištenja vlastitog automobila stećajnom upravitelju.</w:t>
      </w:r>
    </w:p>
    <w:p w:rsidRDefault="004E3933" w:rsidP="0031652A" w:rsidR="004E3933">
      <w:pPr>
        <w:jc w:val="both"/>
      </w:pPr>
    </w:p>
    <w:p w:rsidRDefault="000D1F52" w:rsidP="0031652A" w:rsidR="000D1F52">
      <w:pPr>
        <w:jc w:val="both"/>
        <w:rPr>
          <w:b/>
        </w:rPr>
      </w:pPr>
      <w:r w:rsidRPr="00BE4830">
        <w:rPr>
          <w:b/>
        </w:rPr>
        <w:t xml:space="preserve">                                    RADNJE KOJE ĆE SE PODUZETI U NAREDNA 3 MJESECA</w:t>
      </w:r>
    </w:p>
    <w:p w:rsidRDefault="00BE4830" w:rsidP="0031652A" w:rsidR="00BE4830">
      <w:pPr>
        <w:jc w:val="both"/>
        <w:rPr>
          <w:b/>
        </w:rPr>
      </w:pPr>
    </w:p>
    <w:p w:rsidRDefault="00BE4830" w:rsidP="0031652A" w:rsidR="00BE4830">
      <w:pPr>
        <w:jc w:val="both"/>
      </w:pPr>
      <w:r w:rsidRPr="00BE4830">
        <w:t xml:space="preserve">          U naredna 3 mjeseca</w:t>
      </w:r>
      <w:r>
        <w:t xml:space="preserve"> poduzeti će se aktivnosti na naplati najamnine od FIL.B.IS. PROJEKTA d.o.o. Zagreb i angažirati vještaka za procjenu vrijednosti poslovne zgrade</w:t>
      </w:r>
      <w:r w:rsidR="004E3933">
        <w:t xml:space="preserve"> u Virovitici. Elaborat o p</w:t>
      </w:r>
      <w:r w:rsidR="0029611F">
        <w:t>rocjen</w:t>
      </w:r>
      <w:r w:rsidR="004E3933">
        <w:t>i vrijednosti poslovne zgrade</w:t>
      </w:r>
      <w:r w:rsidR="0029611F">
        <w:t xml:space="preserve"> predati</w:t>
      </w:r>
      <w:r w:rsidR="004E3933">
        <w:t xml:space="preserve"> ću</w:t>
      </w:r>
      <w:r w:rsidR="0029611F">
        <w:t xml:space="preserve"> Trgovačkom sudu koji će donijeti rješenjne o prodaji</w:t>
      </w:r>
      <w:r w:rsidR="004E3933">
        <w:t xml:space="preserve"> iste,</w:t>
      </w:r>
      <w:r w:rsidR="0029611F">
        <w:t xml:space="preserve"> nakon </w:t>
      </w:r>
      <w:r w:rsidR="008A3818">
        <w:t xml:space="preserve">čega </w:t>
      </w:r>
      <w:r w:rsidR="0029611F">
        <w:t>će</w:t>
      </w:r>
      <w:r w:rsidR="008A3818">
        <w:t xml:space="preserve"> se zahtjev za prodaju predati Fini </w:t>
      </w:r>
      <w:r w:rsidR="0029611F">
        <w:t xml:space="preserve"> Zagreb</w:t>
      </w:r>
      <w:r w:rsidR="008A3818">
        <w:t xml:space="preserve"> da izvrši</w:t>
      </w:r>
      <w:r w:rsidR="0029611F">
        <w:t xml:space="preserve"> prodaju.</w:t>
      </w:r>
    </w:p>
    <w:p w:rsidRDefault="008A3818" w:rsidP="0031652A" w:rsidR="008A3818">
      <w:pPr>
        <w:jc w:val="both"/>
      </w:pPr>
    </w:p>
    <w:p w:rsidRDefault="008A3818" w:rsidP="0031652A" w:rsidR="008A3818">
      <w:pPr>
        <w:jc w:val="both"/>
      </w:pPr>
      <w:r>
        <w:t xml:space="preserve">          U Zagrebu, 30.09.2018.                                                         STEČAJNI UPRAVITELJ</w:t>
      </w:r>
    </w:p>
    <w:p w:rsidRDefault="008A3818" w:rsidP="0031652A" w:rsidR="008A3818" w:rsidRPr="00BE4830">
      <w:pPr>
        <w:jc w:val="both"/>
      </w:pPr>
      <w:r>
        <w:t xml:space="preserve">                                                                                                                    Marijan Gudelj</w:t>
      </w:r>
    </w:p>
    <w:p w:rsidRDefault="00BE4830" w:rsidP="0031652A" w:rsidR="00BE4830" w:rsidRPr="00BE4830">
      <w:pPr>
        <w:jc w:val="both"/>
      </w:pPr>
    </w:p>
    <w:p w:rsidRDefault="000D1F52" w:rsidP="0031652A" w:rsidR="000D1F52" w:rsidRPr="0031652A">
      <w:pPr>
        <w:jc w:val="both"/>
      </w:pPr>
    </w:p>
    <w:p w:rsidRDefault="0031652A" w:rsidP="0031652A" w:rsidR="0031652A">
      <w:pPr>
        <w:ind w:left="720"/>
        <w:jc w:val="both"/>
        <w:rPr>
          <w:b/>
        </w:rPr>
      </w:pPr>
    </w:p>
    <w:p w:rsidRDefault="0031652A" w:rsidP="0031652A" w:rsidR="0031652A" w:rsidRPr="0031652A">
      <w:pPr>
        <w:ind w:left="720"/>
        <w:jc w:val="both"/>
        <w:rPr>
          <w:b/>
        </w:rPr>
      </w:pPr>
    </w:p>
    <w:p w:rsidRDefault="00C97A3A" w:rsidP="009001BB" w:rsidR="00C97A3A" w:rsidRPr="0031652A">
      <w:pPr>
        <w:jc w:val="both"/>
        <w:rPr>
          <w:b/>
        </w:rPr>
      </w:pPr>
    </w:p>
    <w:p w:rsidRDefault="00F501FA" w:rsidP="009001BB" w:rsidR="00F501FA">
      <w:pPr>
        <w:jc w:val="both"/>
      </w:pPr>
    </w:p>
    <w:p w:rsidRDefault="00F501FA" w:rsidP="009001BB" w:rsidR="00F501FA">
      <w:pPr>
        <w:jc w:val="both"/>
      </w:pPr>
    </w:p>
    <w:p w:rsidRDefault="00F501FA" w:rsidP="009001BB" w:rsidR="00F501FA">
      <w:pPr>
        <w:jc w:val="both"/>
      </w:pPr>
    </w:p>
    <w:p w:rsidRDefault="00F501FA" w:rsidP="009001BB" w:rsidR="00F501FA">
      <w:pPr>
        <w:jc w:val="both"/>
      </w:pPr>
    </w:p>
    <w:p w:rsidRDefault="00F501FA" w:rsidP="009001BB" w:rsidR="00F501FA">
      <w:pPr>
        <w:jc w:val="both"/>
      </w:pPr>
    </w:p>
    <w:p w:rsidRDefault="00F501FA" w:rsidP="009001BB" w:rsidR="00F501FA">
      <w:pPr>
        <w:jc w:val="both"/>
      </w:pPr>
    </w:p>
    <w:p w:rsidRDefault="00F501FA" w:rsidP="009001BB" w:rsidR="00F501FA" w:rsidRPr="00BE278F">
      <w:pPr>
        <w:jc w:val="both"/>
      </w:pPr>
    </w:p>
    <w:sectPr w:rsidSect="00F0353C" w:rsidR="00F501FA" w:rsidRPr="00BE27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F81DCC"/>
    <w:multiLevelType w:val="hybridMultilevel"/>
    <w:tmpl w:val="40D21E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F27028"/>
    <w:rsid w:val="000402F7"/>
    <w:rsid w:val="00064021"/>
    <w:rsid w:val="00086C04"/>
    <w:rsid w:val="000C68F3"/>
    <w:rsid w:val="000D1F52"/>
    <w:rsid w:val="001B18E7"/>
    <w:rsid w:val="001D088E"/>
    <w:rsid w:val="001E47F4"/>
    <w:rsid w:val="001E691C"/>
    <w:rsid w:val="0026230D"/>
    <w:rsid w:val="0029611F"/>
    <w:rsid w:val="0031652A"/>
    <w:rsid w:val="003D5464"/>
    <w:rsid w:val="004139B2"/>
    <w:rsid w:val="00430A2D"/>
    <w:rsid w:val="0048672D"/>
    <w:rsid w:val="004E3933"/>
    <w:rsid w:val="0050589B"/>
    <w:rsid w:val="005A2542"/>
    <w:rsid w:val="00672A43"/>
    <w:rsid w:val="007540B4"/>
    <w:rsid w:val="007604B7"/>
    <w:rsid w:val="007A3DC7"/>
    <w:rsid w:val="00881689"/>
    <w:rsid w:val="008A3818"/>
    <w:rsid w:val="008A5AD1"/>
    <w:rsid w:val="009001BB"/>
    <w:rsid w:val="009D0BFD"/>
    <w:rsid w:val="009D6930"/>
    <w:rsid w:val="00A56341"/>
    <w:rsid w:val="00A85250"/>
    <w:rsid w:val="00AA3061"/>
    <w:rsid w:val="00AD3707"/>
    <w:rsid w:val="00AE7F39"/>
    <w:rsid w:val="00B45B21"/>
    <w:rsid w:val="00B507E0"/>
    <w:rsid w:val="00B74402"/>
    <w:rsid w:val="00BE278F"/>
    <w:rsid w:val="00BE3E66"/>
    <w:rsid w:val="00BE4830"/>
    <w:rsid w:val="00BF602F"/>
    <w:rsid w:val="00C83603"/>
    <w:rsid w:val="00C97A3A"/>
    <w:rsid w:val="00CB397B"/>
    <w:rsid w:val="00D0534C"/>
    <w:rsid w:val="00DA4074"/>
    <w:rsid w:val="00E20F3F"/>
    <w:rsid w:val="00E21224"/>
    <w:rsid w:val="00F0353C"/>
    <w:rsid w:val="00F27028"/>
    <w:rsid w:val="00F501FA"/>
    <w:rsid w:val="00FA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0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B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B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B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B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2812</properties:Characters>
  <properties:Lines>68</properties:Lines>
  <properties:Paragraphs>23</properties:Paragraphs>
  <properties:TotalTime>401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2018-09-25T14:55:00Z</dcterms:created>
  <dc:creator>Gudelj</dc:creator>
  <cp:lastModifiedBy>Monika Grbac</cp:lastModifiedBy>
  <cp:lastPrinted>2018-09-28T15:26:00Z</cp:lastPrinted>
  <dcterms:modified xmlns:xsi="http://www.w3.org/2001/XMLSchema-instance" xsi:type="dcterms:W3CDTF">2018-10-03T09:19:00Z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St-1222/2012-50 / Podnesak - Izvješće stečajnog upravitelja (Obrazac 20 Izvješće stečajnog upravitelja FIL.B.IS. d.o.o. u stečaju za razdoblje od 30.06. do 30.09.2018..docx)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