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89e9d" w14:paraId="5089e9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646B54">
        <w:t>3</w:t>
      </w:r>
      <w:r w:rsidR="0090344F">
        <w:t>347</w:t>
      </w:r>
      <w:r w:rsidR="00932357">
        <w:t>/</w:t>
      </w:r>
      <w:r w:rsidR="00913005">
        <w:t>20</w:t>
      </w:r>
      <w:r w:rsidR="00BA1C62">
        <w:t>1</w:t>
      </w:r>
      <w:r w:rsidR="00646B54">
        <w:t>7</w:t>
      </w:r>
      <w:r w:rsidR="0056476C">
        <w:t>-</w:t>
      </w:r>
      <w:r w:rsidR="00A07DD9">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380F03" w:rsidRPr="00380F03">
        <w:t xml:space="preserve">TINA-VALE </w:t>
      </w:r>
      <w:r w:rsidR="00BC1782" w:rsidRPr="00380F03">
        <w:t>j.d.o.o.</w:t>
      </w:r>
      <w:r w:rsidR="0042029B" w:rsidRPr="00380F03">
        <w:t>,</w:t>
      </w:r>
      <w:r w:rsidR="005C2F92" w:rsidRPr="00380F03">
        <w:t xml:space="preserve"> </w:t>
      </w:r>
      <w:r w:rsidR="00BC1782" w:rsidRPr="00380F03">
        <w:t>Zagreb</w:t>
      </w:r>
      <w:r w:rsidR="007D0AD7" w:rsidRPr="00380F03">
        <w:t xml:space="preserve">, </w:t>
      </w:r>
      <w:r w:rsidR="00380F03" w:rsidRPr="00380F03">
        <w:t>XI. Ravnice 10</w:t>
      </w:r>
      <w:r w:rsidR="005C2F92" w:rsidRPr="00380F03">
        <w:t>,</w:t>
      </w:r>
      <w:r w:rsidR="0042029B" w:rsidRPr="00380F03">
        <w:t xml:space="preserve"> </w:t>
      </w:r>
      <w:r w:rsidRPr="00380F03">
        <w:t>OIB</w:t>
      </w:r>
      <w:r w:rsidR="009B6896" w:rsidRPr="00380F03">
        <w:t xml:space="preserve"> </w:t>
      </w:r>
      <w:r w:rsidR="00380F03" w:rsidRPr="00380F03">
        <w:t>38748287551</w:t>
      </w:r>
      <w:r w:rsidR="004F6916" w:rsidRPr="00380F03">
        <w:t>,</w:t>
      </w:r>
      <w:r w:rsidR="00F65036" w:rsidRPr="004E2A47">
        <w:t xml:space="preserve"> </w:t>
      </w:r>
      <w:r w:rsidR="000A2CA0" w:rsidRPr="004E2A47">
        <w:t xml:space="preserve">dana </w:t>
      </w:r>
      <w:r w:rsidR="00E963F2">
        <w:t>4</w:t>
      </w:r>
      <w:r w:rsidR="007D0AD7">
        <w:t xml:space="preserve">. </w:t>
      </w:r>
      <w:r w:rsidR="00BC1782">
        <w:t>svibnja</w:t>
      </w:r>
      <w:r w:rsidR="00E3656E" w:rsidRPr="004E2A47">
        <w:t xml:space="preserve"> 2018</w:t>
      </w:r>
      <w:r w:rsidR="000A2CA0" w:rsidRPr="004E2A47">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380F03" w:rsidRPr="00380F03">
        <w:t>TINA-VALE j.d.o.o., Zagreb, XI. Ravnice 10, OIB 38748287551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380F03" w:rsidRPr="00380F03">
        <w:t>TINA-VALE j.d.o.o., Zagreb, XI. Ravnice 10, OIB 38748287551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06087" w:rsidP="000A2CA0" w:rsidR="000A2CA0" w:rsidRPr="00C254D4">
      <w:pPr>
        <w:jc w:val="both"/>
        <w:rPr>
          <w:b/>
        </w:rPr>
      </w:pPr>
      <w:r>
        <w:rPr>
          <w:b/>
        </w:rPr>
        <w:t>5</w:t>
      </w:r>
      <w:r w:rsidR="00BC1782">
        <w:rPr>
          <w:b/>
        </w:rPr>
        <w:t>. srpanj</w:t>
      </w:r>
      <w:r w:rsidR="00B602B5">
        <w:rPr>
          <w:b/>
        </w:rPr>
        <w:t xml:space="preserve"> 2018</w:t>
      </w:r>
      <w:r w:rsidR="000A2CA0" w:rsidRPr="00C254D4">
        <w:rPr>
          <w:b/>
        </w:rPr>
        <w:t xml:space="preserve">. godine u </w:t>
      </w:r>
      <w:r w:rsidR="00B00B00">
        <w:rPr>
          <w:b/>
        </w:rPr>
        <w:t>1</w:t>
      </w:r>
      <w:r w:rsidR="00BC1782">
        <w:rPr>
          <w:b/>
        </w:rPr>
        <w:t>2</w:t>
      </w:r>
      <w:r w:rsidR="00EA6B80">
        <w:rPr>
          <w:b/>
        </w:rPr>
        <w:t>,</w:t>
      </w:r>
      <w:r>
        <w:rPr>
          <w:b/>
        </w:rPr>
        <w:t>0</w:t>
      </w:r>
      <w:r w:rsidR="00BC1782">
        <w:rPr>
          <w:b/>
        </w:rPr>
        <w:t>5</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380F03" w:rsidRPr="00380F03">
        <w:t>TINA-VALE j.d.o.o., Zagreb</w:t>
      </w:r>
    </w:p>
    <w:p w:rsidRDefault="000A2CA0" w:rsidP="00F8531A" w:rsidR="00F8531A" w:rsidRPr="00510377">
      <w:r w:rsidRPr="00C254D4">
        <w:t>-</w:t>
      </w:r>
      <w:r w:rsidR="005C6BCD" w:rsidRPr="00C254D4">
        <w:t xml:space="preserve"> zakonski zastupnik </w:t>
      </w:r>
      <w:r w:rsidR="005C6BCD" w:rsidRPr="00951777">
        <w:t>dužnika</w:t>
      </w:r>
      <w:r w:rsidR="00293FDF" w:rsidRPr="00951777">
        <w:t xml:space="preserve"> </w:t>
      </w:r>
      <w:r w:rsidR="00106087" w:rsidRPr="00106087">
        <w:t>Valentina Ukmar</w:t>
      </w:r>
    </w:p>
    <w:p w:rsidRDefault="000A2CA0" w:rsidP="000A2CA0" w:rsidR="000A2CA0">
      <w:r w:rsidRPr="004E2A47">
        <w:t>- FINA</w:t>
      </w:r>
    </w:p>
    <w:p w:rsidRDefault="00510377" w:rsidP="000A2CA0" w:rsidR="00510377" w:rsidRPr="004E2A47">
      <w:r>
        <w:t xml:space="preserve">- </w:t>
      </w:r>
      <w:r w:rsidR="00106087">
        <w:t>Zagrebačka banka</w:t>
      </w:r>
      <w:r w:rsidR="00475E2C">
        <w:t xml:space="preserve"> </w:t>
      </w:r>
      <w:r>
        <w:t>d.d.</w:t>
      </w:r>
    </w:p>
    <w:p w:rsidRDefault="004D5990" w:rsidP="009A0725" w:rsidR="004D5990" w:rsidRPr="00951777"/>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C1782">
        <w:t>2</w:t>
      </w:r>
      <w:r w:rsidR="00106087">
        <w:t>1</w:t>
      </w:r>
      <w:r w:rsidR="00BC1782">
        <w:t>. prosinca</w:t>
      </w:r>
      <w:r w:rsidR="000F5B06">
        <w:t xml:space="preserve"> 201</w:t>
      </w:r>
      <w:r w:rsidR="00BC1782">
        <w:t>7</w:t>
      </w:r>
      <w:r w:rsidRPr="00C254D4">
        <w:t>. prijedlog za otvaranje stečajnog postupka nad dužnikom</w:t>
      </w:r>
      <w:r w:rsidR="004E2A47">
        <w:t xml:space="preserve"> </w:t>
      </w:r>
      <w:r w:rsidR="00380F03" w:rsidRPr="00380F03">
        <w:t>TINA-VALE j.d.o.o., Zagreb, XI. Ravnice 10, OIB 38748287551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06087">
        <w:t>15</w:t>
      </w:r>
      <w:r w:rsidR="00BC1782">
        <w:t>. prosinca</w:t>
      </w:r>
      <w:r w:rsidR="00510377">
        <w:t xml:space="preserve"> 201</w:t>
      </w:r>
      <w:r w:rsidR="00BC1782">
        <w:t>7</w:t>
      </w:r>
      <w:r w:rsidR="000518E3">
        <w:t>. dužnik u Očevidniku redoslijeda osnova za plaćanje ima evidentirane neizvršene osnove za plaćanje</w:t>
      </w:r>
      <w:r w:rsidR="00ED6750">
        <w:t xml:space="preserve"> u neprekidnom razdoblju od </w:t>
      </w:r>
      <w:r w:rsidR="00106087">
        <w:t>414</w:t>
      </w:r>
      <w:r w:rsidR="00ED6750">
        <w:t xml:space="preserve"> dana,</w:t>
      </w:r>
      <w:r w:rsidR="000518E3">
        <w:t xml:space="preserve"> u ukupnom iznosu od </w:t>
      </w:r>
      <w:r w:rsidR="00106087">
        <w:t>58.865,74</w:t>
      </w:r>
      <w:r w:rsidR="000518E3">
        <w:t xml:space="preserve"> kn, te da dužnik ima </w:t>
      </w:r>
      <w:r w:rsidR="0010608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106087">
        <w:t>Zagrebačke banke</w:t>
      </w:r>
      <w:r w:rsidR="00BC1782">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06087">
        <w:t>15</w:t>
      </w:r>
      <w:r w:rsidR="00BC1782">
        <w:t>. prosinca 2017</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963F2">
        <w:t>4</w:t>
      </w:r>
      <w:r w:rsidR="00BC1782">
        <w:t>. svibnja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4B71BB">
        <w:t xml:space="preserve">       </w:t>
      </w:r>
      <w:r w:rsidR="00A07DD9">
        <w:t xml:space="preserve">       </w:t>
      </w:r>
      <w:r w:rsidRPr="00C254D4">
        <w:t xml:space="preserve">Sudac: </w:t>
      </w:r>
    </w:p>
    <w:p w:rsidRDefault="000A2CA0" w:rsidP="00A07DD9" w:rsidR="005058C0">
      <w:pPr>
        <w:jc w:val="right"/>
      </w:pPr>
      <w:r w:rsidRPr="00C254D4">
        <w:t xml:space="preserve">                                                                                                </w:t>
      </w:r>
      <w:r w:rsidR="00C0305E" w:rsidRPr="00C254D4">
        <w:t xml:space="preserve">              </w:t>
      </w:r>
      <w:r w:rsidRPr="00C254D4">
        <w:t xml:space="preserve">  Goranka Boljkovac</w:t>
      </w:r>
      <w:r w:rsidR="00A07DD9">
        <w:t>,v.r.</w:t>
      </w:r>
    </w:p>
    <w:p w:rsidRDefault="00A07DD9" w:rsidP="00A07DD9" w:rsidR="00A07DD9">
      <w:pPr>
        <w:jc w:val="right"/>
      </w:pPr>
    </w:p>
    <w:p w:rsidRDefault="00A07DD9" w:rsidP="00A07DD9" w:rsidR="00A07DD9">
      <w:pPr>
        <w:jc w:val="right"/>
      </w:pPr>
      <w:r>
        <w:t>Za točnost otpravka-</w:t>
      </w:r>
    </w:p>
    <w:p w:rsidRDefault="00A07DD9" w:rsidP="00A07DD9" w:rsidR="00A07DD9">
      <w:pPr>
        <w:jc w:val="right"/>
      </w:pPr>
      <w:r>
        <w:t>ovlašteni službenik:</w:t>
      </w:r>
    </w:p>
    <w:p w:rsidRDefault="00A07DD9" w:rsidP="00A07DD9" w:rsidR="00A07DD9">
      <w:pPr>
        <w:jc w:val="right"/>
      </w:pPr>
      <w:r>
        <w:t>Marina Markić</w:t>
      </w:r>
    </w:p>
    <w:p w:rsidRDefault="004B71BB" w:rsidP="004B71BB" w:rsidR="004B71BB"/>
    <w:p w:rsidRDefault="004B71BB" w:rsidP="004B71BB" w:rsidR="004B71BB"/>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2759" w:rsidR="00A52759">
      <w:r>
        <w:separator/>
      </w:r>
    </w:p>
  </w:endnote>
  <w:endnote w:id="0" w:type="continuationSeparator">
    <w:p w:rsidRDefault="00A52759" w:rsidR="00A527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2759" w:rsidR="00A52759">
      <w:r>
        <w:separator/>
      </w:r>
    </w:p>
  </w:footnote>
  <w:footnote w:id="0" w:type="continuationSeparator">
    <w:p w:rsidRDefault="00A52759" w:rsidR="00A527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7DD9">
      <w:rPr>
        <w:rStyle w:val="Brojstranice"/>
        <w:noProof/>
      </w:rPr>
      <w:t>3</w:t>
    </w:r>
    <w:r>
      <w:rPr>
        <w:rStyle w:val="Brojstranice"/>
      </w:rPr>
      <w:fldChar w:fldCharType="end"/>
    </w:r>
  </w:p>
  <w:p w:rsidRDefault="0062255B" w:rsidP="004D27C4" w:rsidR="00874E6C">
    <w:pPr>
      <w:pStyle w:val="Zaglavlje"/>
      <w:jc w:val="right"/>
    </w:pPr>
    <w:r>
      <w:t>4 St-</w:t>
    </w:r>
    <w:r w:rsidR="00BC1782">
      <w:t>3</w:t>
    </w:r>
    <w:r w:rsidR="0090344F">
      <w:t>347</w:t>
    </w:r>
    <w:r w:rsidR="00700A85">
      <w:t>/</w:t>
    </w:r>
    <w:r w:rsidR="00913005">
      <w:t>20</w:t>
    </w:r>
    <w:r w:rsidR="00700A85">
      <w:t>1</w:t>
    </w:r>
    <w:r w:rsidR="00BC1782">
      <w:t>7</w:t>
    </w:r>
    <w:r w:rsidR="00913005">
      <w:t>-</w:t>
    </w:r>
    <w:r w:rsidR="00A07DD9">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6087"/>
    <w:rsid w:val="00107157"/>
    <w:rsid w:val="00123910"/>
    <w:rsid w:val="0012580B"/>
    <w:rsid w:val="001361E0"/>
    <w:rsid w:val="00151419"/>
    <w:rsid w:val="00152A0F"/>
    <w:rsid w:val="001535C7"/>
    <w:rsid w:val="00155DE8"/>
    <w:rsid w:val="001709C2"/>
    <w:rsid w:val="001717E2"/>
    <w:rsid w:val="0017358B"/>
    <w:rsid w:val="001769D6"/>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0DB9"/>
    <w:rsid w:val="0027227B"/>
    <w:rsid w:val="002736A4"/>
    <w:rsid w:val="00273B00"/>
    <w:rsid w:val="00277F8E"/>
    <w:rsid w:val="0028164B"/>
    <w:rsid w:val="0028385D"/>
    <w:rsid w:val="002838C3"/>
    <w:rsid w:val="00284596"/>
    <w:rsid w:val="0028644D"/>
    <w:rsid w:val="00291AE6"/>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0F03"/>
    <w:rsid w:val="00384A51"/>
    <w:rsid w:val="0039056D"/>
    <w:rsid w:val="003964AF"/>
    <w:rsid w:val="003A03C9"/>
    <w:rsid w:val="003A15BF"/>
    <w:rsid w:val="003A46FC"/>
    <w:rsid w:val="003B7C07"/>
    <w:rsid w:val="003C64DB"/>
    <w:rsid w:val="003E51D1"/>
    <w:rsid w:val="003F01AE"/>
    <w:rsid w:val="003F1022"/>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75E2C"/>
    <w:rsid w:val="004A103A"/>
    <w:rsid w:val="004A5CD7"/>
    <w:rsid w:val="004B32BE"/>
    <w:rsid w:val="004B4514"/>
    <w:rsid w:val="004B5305"/>
    <w:rsid w:val="004B71BB"/>
    <w:rsid w:val="004C4304"/>
    <w:rsid w:val="004C440C"/>
    <w:rsid w:val="004D27C4"/>
    <w:rsid w:val="004D2F17"/>
    <w:rsid w:val="004D5990"/>
    <w:rsid w:val="004E2A47"/>
    <w:rsid w:val="004E33BC"/>
    <w:rsid w:val="004E45AF"/>
    <w:rsid w:val="004E7BDB"/>
    <w:rsid w:val="004F27B7"/>
    <w:rsid w:val="004F6916"/>
    <w:rsid w:val="005058C0"/>
    <w:rsid w:val="00510377"/>
    <w:rsid w:val="00513D62"/>
    <w:rsid w:val="00531166"/>
    <w:rsid w:val="0053264E"/>
    <w:rsid w:val="00532669"/>
    <w:rsid w:val="005371D7"/>
    <w:rsid w:val="00544C75"/>
    <w:rsid w:val="00551212"/>
    <w:rsid w:val="00553951"/>
    <w:rsid w:val="005612A4"/>
    <w:rsid w:val="0056476C"/>
    <w:rsid w:val="00564EA1"/>
    <w:rsid w:val="00573BCD"/>
    <w:rsid w:val="0057760D"/>
    <w:rsid w:val="00577E06"/>
    <w:rsid w:val="00577EFC"/>
    <w:rsid w:val="005961B4"/>
    <w:rsid w:val="005A562D"/>
    <w:rsid w:val="005C0CD8"/>
    <w:rsid w:val="005C1B64"/>
    <w:rsid w:val="005C2F92"/>
    <w:rsid w:val="005C6BCD"/>
    <w:rsid w:val="005D14A0"/>
    <w:rsid w:val="005D310A"/>
    <w:rsid w:val="005E33AF"/>
    <w:rsid w:val="005E54A2"/>
    <w:rsid w:val="005E7979"/>
    <w:rsid w:val="005F7D18"/>
    <w:rsid w:val="00617904"/>
    <w:rsid w:val="0062255B"/>
    <w:rsid w:val="006243BF"/>
    <w:rsid w:val="006272F3"/>
    <w:rsid w:val="00646B54"/>
    <w:rsid w:val="006526D8"/>
    <w:rsid w:val="00654B0B"/>
    <w:rsid w:val="006762F5"/>
    <w:rsid w:val="00683588"/>
    <w:rsid w:val="00692A6B"/>
    <w:rsid w:val="006A17D9"/>
    <w:rsid w:val="006D4B4D"/>
    <w:rsid w:val="006E26CB"/>
    <w:rsid w:val="006E6641"/>
    <w:rsid w:val="006F7EB0"/>
    <w:rsid w:val="00700A85"/>
    <w:rsid w:val="00707B24"/>
    <w:rsid w:val="0071044D"/>
    <w:rsid w:val="0071280E"/>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5EE0"/>
    <w:rsid w:val="007C05B2"/>
    <w:rsid w:val="007C7125"/>
    <w:rsid w:val="007D0AD7"/>
    <w:rsid w:val="00801A6D"/>
    <w:rsid w:val="00803C0F"/>
    <w:rsid w:val="008046BD"/>
    <w:rsid w:val="00841218"/>
    <w:rsid w:val="0086086F"/>
    <w:rsid w:val="00874E6C"/>
    <w:rsid w:val="00875593"/>
    <w:rsid w:val="0089639F"/>
    <w:rsid w:val="008A001F"/>
    <w:rsid w:val="008A57BC"/>
    <w:rsid w:val="008B0C22"/>
    <w:rsid w:val="008B295A"/>
    <w:rsid w:val="008C2BBA"/>
    <w:rsid w:val="008C64D3"/>
    <w:rsid w:val="008E12A2"/>
    <w:rsid w:val="0090344F"/>
    <w:rsid w:val="00906436"/>
    <w:rsid w:val="0090707B"/>
    <w:rsid w:val="00913005"/>
    <w:rsid w:val="00932357"/>
    <w:rsid w:val="00937A73"/>
    <w:rsid w:val="00945F2A"/>
    <w:rsid w:val="00950276"/>
    <w:rsid w:val="00951777"/>
    <w:rsid w:val="00960393"/>
    <w:rsid w:val="00973C18"/>
    <w:rsid w:val="0099250A"/>
    <w:rsid w:val="009A0725"/>
    <w:rsid w:val="009A0E71"/>
    <w:rsid w:val="009B029E"/>
    <w:rsid w:val="009B6896"/>
    <w:rsid w:val="009D782C"/>
    <w:rsid w:val="009E7DDE"/>
    <w:rsid w:val="009F2598"/>
    <w:rsid w:val="00A031C0"/>
    <w:rsid w:val="00A0497F"/>
    <w:rsid w:val="00A07DD9"/>
    <w:rsid w:val="00A33A8F"/>
    <w:rsid w:val="00A42DB8"/>
    <w:rsid w:val="00A52759"/>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0B00"/>
    <w:rsid w:val="00B04F13"/>
    <w:rsid w:val="00B04FDE"/>
    <w:rsid w:val="00B05CE8"/>
    <w:rsid w:val="00B1314F"/>
    <w:rsid w:val="00B202B1"/>
    <w:rsid w:val="00B31719"/>
    <w:rsid w:val="00B334EE"/>
    <w:rsid w:val="00B34FE7"/>
    <w:rsid w:val="00B565E9"/>
    <w:rsid w:val="00B602B5"/>
    <w:rsid w:val="00B65105"/>
    <w:rsid w:val="00B70F3D"/>
    <w:rsid w:val="00B7695D"/>
    <w:rsid w:val="00B8635D"/>
    <w:rsid w:val="00BA1C62"/>
    <w:rsid w:val="00BA53E3"/>
    <w:rsid w:val="00BB16CB"/>
    <w:rsid w:val="00BB2E24"/>
    <w:rsid w:val="00BC1782"/>
    <w:rsid w:val="00BC4823"/>
    <w:rsid w:val="00BE1919"/>
    <w:rsid w:val="00BE3247"/>
    <w:rsid w:val="00BE568F"/>
    <w:rsid w:val="00BE5C8D"/>
    <w:rsid w:val="00BE71B4"/>
    <w:rsid w:val="00BF1262"/>
    <w:rsid w:val="00BF3C8F"/>
    <w:rsid w:val="00C0305E"/>
    <w:rsid w:val="00C11889"/>
    <w:rsid w:val="00C254D4"/>
    <w:rsid w:val="00C26418"/>
    <w:rsid w:val="00C27193"/>
    <w:rsid w:val="00C33327"/>
    <w:rsid w:val="00C46D6F"/>
    <w:rsid w:val="00C47A81"/>
    <w:rsid w:val="00C50F6D"/>
    <w:rsid w:val="00C5370E"/>
    <w:rsid w:val="00C6766E"/>
    <w:rsid w:val="00C67E23"/>
    <w:rsid w:val="00C9513C"/>
    <w:rsid w:val="00CA642D"/>
    <w:rsid w:val="00CB4CFF"/>
    <w:rsid w:val="00CB7A86"/>
    <w:rsid w:val="00CE0909"/>
    <w:rsid w:val="00CE3CCE"/>
    <w:rsid w:val="00CF5328"/>
    <w:rsid w:val="00D04603"/>
    <w:rsid w:val="00D25BC5"/>
    <w:rsid w:val="00D44C9B"/>
    <w:rsid w:val="00D46A3C"/>
    <w:rsid w:val="00D504CF"/>
    <w:rsid w:val="00D541C7"/>
    <w:rsid w:val="00D54FCD"/>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963F2"/>
    <w:rsid w:val="00EA5450"/>
    <w:rsid w:val="00EA6B80"/>
    <w:rsid w:val="00EB6A7C"/>
    <w:rsid w:val="00EC0FC8"/>
    <w:rsid w:val="00EC7F36"/>
    <w:rsid w:val="00ED05A6"/>
    <w:rsid w:val="00ED3AFB"/>
    <w:rsid w:val="00ED4145"/>
    <w:rsid w:val="00ED6750"/>
    <w:rsid w:val="00EE19F5"/>
    <w:rsid w:val="00EE3C30"/>
    <w:rsid w:val="00EE542F"/>
    <w:rsid w:val="00F004DD"/>
    <w:rsid w:val="00F117F6"/>
    <w:rsid w:val="00F11929"/>
    <w:rsid w:val="00F270A6"/>
    <w:rsid w:val="00F35B44"/>
    <w:rsid w:val="00F35EBF"/>
    <w:rsid w:val="00F45C94"/>
    <w:rsid w:val="00F5123E"/>
    <w:rsid w:val="00F53671"/>
    <w:rsid w:val="00F55288"/>
    <w:rsid w:val="00F6067E"/>
    <w:rsid w:val="00F618AB"/>
    <w:rsid w:val="00F62775"/>
    <w:rsid w:val="00F65036"/>
    <w:rsid w:val="00F70F65"/>
    <w:rsid w:val="00F83E2F"/>
    <w:rsid w:val="00F8531A"/>
    <w:rsid w:val="00F8542A"/>
    <w:rsid w:val="00FA3897"/>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5123E"/>
    <w:rPr>
      <w:color w:val="808080"/>
      <w:bdr w:space="0" w:sz="0" w:color="auto" w:val="none"/>
      <w:shd w:fill="auto" w:color="auto" w:val="clear"/>
    </w:rPr>
  </w:style>
  <w:style w:customStyle="true" w:styleId="eSPISCCParagraphDefaultFont" w:type="character">
    <w:name w:val="eSPIS_CC_Paragraph Default Font"/>
    <w:basedOn w:val="Zadanifontodlomka"/>
    <w:rsid w:val="00F512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123E"/>
    <w:rPr>
      <w:bdr w:space="0" w:sz="0" w:color="auto" w:val="none"/>
      <w:shd w:fill="FFFFCC" w:color="auto" w:val="clear"/>
      <w:lang w:val="hr-HR"/>
    </w:rPr>
  </w:style>
  <w:style w:customStyle="true" w:styleId="PozadinaSvijetloCrvena" w:type="character">
    <w:name w:val="Pozadina_SvijetloCrvena"/>
    <w:basedOn w:val="eSPISCCParagraphDefaultFont"/>
    <w:rsid w:val="00F512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12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5123E"/>
    <w:rPr>
      <w:color w:val="808080"/>
      <w:bdr w:color="auto" w:space="0" w:sz="0" w:val="none"/>
      <w:shd w:color="auto" w:fill="auto" w:val="clear"/>
    </w:rPr>
  </w:style>
  <w:style w:customStyle="1" w:styleId="eSPISCCParagraphDefaultFont" w:type="character">
    <w:name w:val="eSPIS_CC_Paragraph Default Font"/>
    <w:basedOn w:val="Zadanifontodlomka"/>
    <w:rsid w:val="00F512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123E"/>
    <w:rPr>
      <w:bdr w:color="auto" w:space="0" w:sz="0" w:val="none"/>
      <w:shd w:color="auto" w:fill="FFFFCC" w:val="clear"/>
      <w:lang w:val="hr-HR"/>
    </w:rPr>
  </w:style>
  <w:style w:customStyle="1" w:styleId="PozadinaSvijetloCrvena" w:type="character">
    <w:name w:val="Pozadina_SvijetloCrvena"/>
    <w:basedOn w:val="eSPISCCParagraphDefaultFont"/>
    <w:rsid w:val="00F512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12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St-3347/2017-6</izvorni_sadrzaj>
    <derivirana_varijabla naziv="DomainObject.Oznaka_1">St-3347/2017-6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3347</izvorni_sadrzaj>
    <derivirana_varijabla naziv="DomainObject.Predmet.Broj_1">3347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St-3347/2017</izvorni_sadrzaj>
    <derivirana_varijabla naziv="DomainObject.Predmet.OznakaBroj_1">St-3347/2017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TINA-VALE j.d.o.o. zastupanog po punomoćniku Valentina Ukmar</izvorni_sadrzaj>
    <derivirana_varijabla naziv="DomainObject.Predmet.ProtustrankaFormated_1">  TINA-VALE j.d.o.o. zastupanog po punomoćniku Valentina Ukmar</derivirana_varijabla>
  </DomainObject.Predmet.ProtustrankaFormated>
  <DomainObject.Predmet.ProtustrankaFormatedOIB>
    <izvorni_sadrzaj>  TINA-VALE j.d.o.o., OIB 38748287551 zastupanog po punomoćniku Valentina Ukmar</izvorni_sadrzaj>
    <derivirana_varijabla naziv="DomainObject.Predmet.ProtustrankaFormatedOIB_1">  TINA-VALE j.d.o.o., OIB 38748287551 zastupanog po punomoćniku Valentina Ukmar</derivirana_varijabla>
  </DomainObject.Predmet.ProtustrankaFormatedOIB>
  <DomainObject.Predmet.ProtustrankaFormatedWithAdress>
    <izvorni_sadrzaj> TINA-VALE j.d.o.o., XI. Ravnice 10, 10000 Zagreb zastupanog po punomoćniku Valentina Ukmar</izvorni_sadrzaj>
    <derivirana_varijabla naziv="DomainObject.Predmet.ProtustrankaFormatedWithAdress_1"> TINA-VALE j.d.o.o., XI. Ravnice 10, 10000 Zagreb zastupanog po punomoćniku Valentina Ukmar</derivirana_varijabla>
  </DomainObject.Predmet.ProtustrankaFormatedWithAdress>
  <DomainObject.Predmet.ProtustrankaFormatedWithAdressOIB>
    <izvorni_sadrzaj> TINA-VALE j.d.o.o., OIB 38748287551, XI. Ravnice 10, 10000 Zagreb zastupanog po punomoćniku Valentina Ukmar</izvorni_sadrzaj>
    <derivirana_varijabla naziv="DomainObject.Predmet.ProtustrankaFormatedWithAdressOIB_1"> TINA-VALE j.d.o.o., OIB 38748287551, XI. Ravnice 10, 10000 Zagreb zastupanog po punomoćniku Valentina Ukmar</derivirana_varijabla>
  </DomainObject.Predmet.ProtustrankaFormatedWithAdressOIB>
  <DomainObject.Predmet.ProtustrankaWithAdress>
    <izvorni_sadrzaj>TINA-VALE j.d.o.o. XI. Ravnice 10, 10000 Zagreb</izvorni_sadrzaj>
    <derivirana_varijabla naziv="DomainObject.Predmet.ProtustrankaWithAdress_1">TINA-VALE j.d.o.o. XI. Ravnice 10, 10000 Zagreb</derivirana_varijabla>
  </DomainObject.Predmet.ProtustrankaWithAdress>
  <DomainObject.Predmet.ProtustrankaWithAdressOIB>
    <izvorni_sadrzaj>TINA-VALE j.d.o.o., OIB 38748287551, XI. Ravnice 10, 10000 Zagreb</izvorni_sadrzaj>
    <derivirana_varijabla naziv="DomainObject.Predmet.ProtustrankaWithAdressOIB_1">TINA-VALE j.d.o.o., OIB 38748287551, XI. Ravnice 10, 10000 Zagreb</derivirana_varijabla>
  </DomainObject.Predmet.ProtustrankaWithAdressOIB>
  <DomainObject.Predmet.ProtustrankaNazivFormated>
    <izvorni_sadrzaj>TINA-VALE j.d.o.o.</izvorni_sadrzaj>
    <derivirana_varijabla naziv="DomainObject.Predmet.ProtustrankaNazivFormated_1">TINA-VALE j.d.o.o.</derivirana_varijabla>
  </DomainObject.Predmet.ProtustrankaNazivFormated>
  <DomainObject.Predmet.ProtustrankaNazivFormatedOIB>
    <izvorni_sadrzaj>TINA-VALE j.d.o.o., OIB 38748287551</izvorni_sadrzaj>
    <derivirana_varijabla naziv="DomainObject.Predmet.ProtustrankaNazivFormatedOIB_1">TINA-VALE j.d.o.o., OIB 38748287551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TINA-VALE j.d.o.o. zastupanog po punomoćniku Valentina Ukmar</item>
    </izvorni_sadrzaj>
    <derivirana_varijabla naziv="DomainObject.Predmet.ProtuStrankaListFormated_1">
      <item>TINA-VALE j.d.o.o. zastupanog po punomoćniku Valentina Ukmar</item>
    </derivirana_varijabla>
  </DomainObject.Predmet.ProtuStrankaListFormated>
  <DomainObject.Predmet.ProtuStrankaListFormatedOIB>
    <izvorni_sadrzaj>
      <item>TINA-VALE j.d.o.o., OIB 38748287551 zastupanog po punomoćniku Valentina Ukmar</item>
    </izvorni_sadrzaj>
    <derivirana_varijabla naziv="DomainObject.Predmet.ProtuStrankaListFormatedOIB_1">
      <item>TINA-VALE j.d.o.o., OIB 38748287551 zastupanog po punomoćniku Valentina Ukmar</item>
    </derivirana_varijabla>
  </DomainObject.Predmet.ProtuStrankaListFormatedOIB>
  <DomainObject.Predmet.ProtuStrankaListFormatedWithAdress>
    <izvorni_sadrzaj>
      <item>TINA-VALE j.d.o.o., XI. Ravnice 10, 10000 Zagreb zastupanog po punomoćniku Valentina Ukmar</item>
    </izvorni_sadrzaj>
    <derivirana_varijabla naziv="DomainObject.Predmet.ProtuStrankaListFormatedWithAdress_1">
      <item>TINA-VALE j.d.o.o., XI. Ravnice 10, 10000 Zagreb zastupanog po punomoćniku Valentina Ukmar</item>
    </derivirana_varijabla>
  </DomainObject.Predmet.ProtuStrankaListFormatedWithAdress>
  <DomainObject.Predmet.ProtuStrankaListFormatedWithAdressOIB>
    <izvorni_sadrzaj>
      <item>TINA-VALE j.d.o.o., OIB 38748287551, XI. Ravnice 10, 10000 Zagreb zastupanog po punomoćniku Valentina Ukmar</item>
    </izvorni_sadrzaj>
    <derivirana_varijabla naziv="DomainObject.Predmet.ProtuStrankaListFormatedWithAdressOIB_1">
      <item>TINA-VALE j.d.o.o., OIB 38748287551, XI. Ravnice 10, 10000 Zagreb zastupanog po punomoćniku Valentina Ukmar</item>
    </derivirana_varijabla>
  </DomainObject.Predmet.ProtuStrankaListFormatedWithAdressOIB>
  <DomainObject.Predmet.ProtuStrankaListNazivFormated>
    <izvorni_sadrzaj>
      <item>TINA-VALE j.d.o.o.</item>
    </izvorni_sadrzaj>
    <derivirana_varijabla naziv="DomainObject.Predmet.ProtuStrankaListNazivFormated_1">
      <item>TINA-VALE j.d.o.o.</item>
    </derivirana_varijabla>
  </DomainObject.Predmet.ProtuStrankaListNazivFormated>
  <DomainObject.Predmet.ProtuStrankaListNazivFormatedOIB>
    <izvorni_sadrzaj>
      <item>TINA-VALE j.d.o.o., OIB 38748287551</item>
    </izvorni_sadrzaj>
    <derivirana_varijabla naziv="DomainObject.Predmet.ProtuStrankaListNazivFormatedOIB_1">
      <item>TINA-VALE j.d.o.o., OIB 38748287551</item>
    </derivirana_varijabla>
  </DomainObject.Predmet.ProtuStrankaListNazivFormatedOIB>
  <DomainObject.Predmet.OstaliListFormated>
    <izvorni_sadrzaj>
      <item>Valentina Ukmar punomoćnik sudionika u postupku TINA-VALE j.d.o.o.</item>
    </izvorni_sadrzaj>
    <derivirana_varijabla naziv="DomainObject.Predmet.OstaliListFormated_1">
      <item>Valentina Ukmar punomoćnik sudionika u postupku TINA-VALE j.d.o.o.</item>
    </derivirana_varijabla>
  </DomainObject.Predmet.OstaliListFormated>
  <DomainObject.Predmet.OstaliListFormatedOIB>
    <izvorni_sadrzaj>
      <item>Valentina Ukmar, OIB 62806128025 punomoćnik sudionika u postupku TINA-VALE j.d.o.o.</item>
    </izvorni_sadrzaj>
    <derivirana_varijabla naziv="DomainObject.Predmet.OstaliListFormatedOIB_1">
      <item>Valentina Ukmar, OIB 62806128025 punomoćnik sudionika u postupku TINA-VALE j.d.o.o.</item>
    </derivirana_varijabla>
  </DomainObject.Predmet.OstaliListFormatedOIB>
  <DomainObject.Predmet.OstaliListFormatedWithAdress>
    <izvorni_sadrzaj>
      <item>Valentina Ukmar, Stenjevečki Odvojak I. 22, 10000 Zagreb punomoćnik sudionika u postupku TINA-VALE j.d.o.o.</item>
    </izvorni_sadrzaj>
    <derivirana_varijabla naziv="DomainObject.Predmet.OstaliListFormatedWithAdress_1">
      <item>Valentina Ukmar, Stenjevečki Odvojak I. 22, 10000 Zagreb punomoćnik sudionika u postupku TINA-VALE j.d.o.o.</item>
    </derivirana_varijabla>
  </DomainObject.Predmet.OstaliListFormatedWithAdress>
  <DomainObject.Predmet.OstaliListFormatedWithAdressOIB>
    <izvorni_sadrzaj>
      <item>Valentina Ukmar, OIB 62806128025, Stenjevečki Odvojak I. 22, 10000 Zagreb punomoćnik sudionika u postupku TINA-VALE j.d.o.o.</item>
    </izvorni_sadrzaj>
    <derivirana_varijabla naziv="DomainObject.Predmet.OstaliListFormatedWithAdressOIB_1">
      <item>Valentina Ukmar, OIB 62806128025, Stenjevečki Odvojak I. 22, 10000 Zagreb punomoćnik sudionika u postupku TINA-VALE j.d.o.o.</item>
    </derivirana_varijabla>
  </DomainObject.Predmet.OstaliListFormatedWithAdressOIB>
  <DomainObject.Predmet.OstaliListNazivFormated>
    <izvorni_sadrzaj>
      <item>Valentina Ukmar</item>
    </izvorni_sadrzaj>
    <derivirana_varijabla naziv="DomainObject.Predmet.OstaliListNazivFormated_1">
      <item>Valentina Ukmar</item>
    </derivirana_varijabla>
  </DomainObject.Predmet.OstaliListNazivFormated>
  <DomainObject.Predmet.OstaliListNazivFormatedOIB>
    <izvorni_sadrzaj>
      <item>Valentina Ukmar, OIB 62806128025</item>
    </izvorni_sadrzaj>
    <derivirana_varijabla naziv="DomainObject.Predmet.OstaliListNazivFormatedOIB_1">
      <item>Valentina Ukmar, OIB 62806128025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St-3347/2017-6</izvorni_sadrzaj>
    <derivirana_varijabla naziv="DomainObject.PoslovniBrojDokumenta_1">St-3347/2017-6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TINA-VALE j.d.o.o.</izvorni_sadrzaj>
    <derivirana_varijabla naziv="DomainObject.Predmet.ProtustrankaIDrugi_1">TINA-VALE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TINA-VALE j.d.o.o., OIB 38748287551, XI. Ravnice 10, 10000 Zagreb</izvorni_sadrzaj>
    <derivirana_varijabla naziv="DomainObject.Predmet.ProtustrankaIDrugiAdressOIB_1">TINA-VALE j.d.o.o., OIB 38748287551, XI. Ravnice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TINA-VALE j.d.o.o.</item>
      <item>Valentina Ukmar</item>
    </izvorni_sadrzaj>
    <derivirana_varijabla naziv="DomainObject.Predmet.SudioniciListNaziv_1">
      <item>FINA Regionalni centar Zagreb</item>
      <item>TINA-VALE j.d.o.o.</item>
      <item>Valentina Ukmar</item>
    </derivirana_varijabla>
  </DomainObject.Predmet.SudioniciListNaziv>
  <DomainObject.Predmet.SudioniciListAdressOIB>
    <izvorni_sadrzaj>
      <item>FINA Regionalni centar Zagreb, OIB 85821130368, Trg svibanjskih žrtava  1995. 1,10000 Zagreb</item>
      <item>TINA-VALE j.d.o.o., OIB 38748287551, XI. Ravnice 10,10000 Zagreb</item>
      <item>Valentina Ukmar, OIB 62806128025, Stenjevečki Odvojak I. 22,10000 Zagreb</item>
    </izvorni_sadrzaj>
    <derivirana_varijabla naziv="DomainObject.Predmet.SudioniciListAdressOIB_1">
      <item>FINA Regionalni centar Zagreb, OIB 85821130368, Trg svibanjskih žrtava  1995. 1,10000 Zagreb</item>
      <item>TINA-VALE j.d.o.o., OIB 38748287551, XI. Ravnice 10,10000 Zagreb</item>
      <item>Valentina Ukmar, OIB 62806128025, Stenjevečki Odvojak I.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38748287551</item>
      <item>, OIB 62806128025</item>
    </izvorni_sadrzaj>
    <derivirana_varijabla naziv="DomainObject.Predmet.SudioniciListNazivOIB_1">
      <item>, OIB 85821130368</item>
      <item>, OIB 38748287551</item>
      <item>, OIB 62806128025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C769BA-A8F2-4367-8B11-CD48A914EA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943</properties:Words>
  <properties:Characters>4981</properties:Characters>
  <properties:Lines>132</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2018-05-04T06:39:00Z</dcterms:created>
  <dc:creator>gboljkovac</dc:creator>
  <cp:lastModifiedBy>Marina Markić</cp:lastModifiedBy>
  <cp:lastPrinted>2018-05-04T06:44:00Z</cp:lastPrinted>
  <dcterms:modified xmlns:xsi="http://www.w3.org/2001/XMLSchema-instance" xsi:type="dcterms:W3CDTF">2018-05-04T06:45:00Z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St-3347/2017-6 / Odluka - Rješenje - pokretanje prethodnog postupka radi utvrđivanja uvjeta za otvaranje stečajnog postupka (RJEŠENJE St-3347-17)</vt:lpwstr>
  </prop:property>
  <prop:property name="CC_coloring" pid="4" fmtid="{D5CDD505-2E9C-101B-9397-08002B2CF9AE}">
    <vt:bool>false</vt:bool>
  </prop:property>
  <prop:property name="BrojStranica" pid="5" fmtid="{D5CDD505-2E9C-101B-9397-08002B2CF9AE}">
    <vt:i4>3</vt:i4>
  </prop:property>
</prop:Properties>
</file>