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31f9" w14:paraId="2a531f9" w:rsidRDefault="002626FF" w:rsidP="0035784F" w:rsidR="0035784F">
      <w:pPr>
        <w:jc w:val="right"/>
        <w15:collapsed w:val="false"/>
      </w:pPr>
      <w:bookmarkStart w:name="_GoBack" w:id="0"/>
      <w:bookmarkEnd w:id="0"/>
      <w:r>
        <w:t>13 St-23/14-111</w:t>
      </w:r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784F" w:rsidP="00B23A0C" w:rsidR="00DC3D4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B23A0C" w:rsidP="00B23A0C" w:rsidR="00B23A0C">
      <w:pPr>
        <w:ind w:hanging="720" w:left="360"/>
        <w:rPr>
          <w:sz w:val="22"/>
          <w:szCs w:val="22"/>
        </w:rPr>
      </w:pPr>
    </w:p>
    <w:p w:rsidRDefault="00B23A0C" w:rsidP="00B23A0C" w:rsidR="00B23A0C" w:rsidRPr="00B23A0C">
      <w:pPr>
        <w:ind w:hanging="720" w:left="360"/>
        <w:rPr>
          <w:sz w:val="22"/>
          <w:szCs w:val="22"/>
        </w:rPr>
      </w:pPr>
    </w:p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B23A0C" w:rsidR="0035784F" w:rsidRPr="00B23A0C">
      <w:pPr>
        <w:jc w:val="center"/>
      </w:pPr>
      <w:r w:rsidRPr="00715CCF">
        <w:t>R J E Š E N J E</w:t>
      </w:r>
    </w:p>
    <w:p w:rsidRDefault="0035784F" w:rsidP="00B23A0C" w:rsidR="0035784F">
      <w:pPr>
        <w:rPr>
          <w:b/>
        </w:rPr>
      </w:pPr>
    </w:p>
    <w:p w:rsidRDefault="00604BC9" w:rsidP="00604BC9" w:rsidR="00604BC9">
      <w:pPr>
        <w:ind w:firstLine="708"/>
        <w:jc w:val="both"/>
      </w:pPr>
      <w:r>
        <w:t xml:space="preserve">Trgovački sud u Osijeku, po stečajnom sucu Jadranki Herman, u stečajnom postupku nad dužnikom EUROVOĆE ZADRUGA, u stečaju, Donji Miholjac, Industrijska zona Janjevci 6, MBS 010049225, OIB 81184729207,  dana </w:t>
      </w:r>
      <w:r w:rsidR="002626FF">
        <w:t>12. prosinca</w:t>
      </w:r>
      <w:r>
        <w:t xml:space="preserve"> 2017.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354E7" w:rsidP="00AD03DC" w:rsidR="006354E7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6354E7" w:rsidP="00A2646D" w:rsidR="006354E7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2626FF">
        <w:t>Bruni Knežević, Duzluk – Orahovica, Toplička 1, OIB 11805988794,</w:t>
      </w:r>
      <w:r w:rsidR="00987761">
        <w:t xml:space="preserve"> d</w:t>
      </w:r>
      <w:r w:rsidR="00015E03">
        <w:t>osuđuju se nekretnine</w:t>
      </w:r>
      <w:r w:rsidR="00AE43E1">
        <w:t xml:space="preserve"> stečajnog dužnika</w:t>
      </w:r>
      <w:r w:rsidR="00250651">
        <w:t xml:space="preserve"> </w:t>
      </w:r>
      <w:r w:rsidR="007D2D1E">
        <w:t>EUROVOĆE ZADRUGA, u stečaju, Donji Miholjac, Industrijska zona Janjevci 6, MBS 010049225, OIB 81184729207</w:t>
      </w:r>
      <w:r w:rsidR="00AE7D8E">
        <w:t xml:space="preserve">, </w:t>
      </w:r>
      <w:r w:rsidR="00AE43E1">
        <w:t>i to:</w:t>
      </w:r>
    </w:p>
    <w:p w:rsidRDefault="002626FF" w:rsidP="00B23A0C" w:rsidR="002626FF">
      <w:pPr>
        <w:ind w:firstLine="357" w:left="708"/>
        <w:jc w:val="both"/>
      </w:pPr>
      <w:r>
        <w:t>a) nekretnine upisane  u zk. ul. 3736 k.o. Orahovica i to:</w:t>
      </w:r>
    </w:p>
    <w:p w:rsidRDefault="002626FF" w:rsidP="00B23A0C" w:rsidR="002626FF">
      <w:pPr>
        <w:ind w:firstLine="357" w:left="708"/>
        <w:jc w:val="both"/>
      </w:pPr>
      <w:r>
        <w:t>-  kč.br. 1886 u naravi skladište Krčenik sa 1971 m2</w:t>
      </w:r>
    </w:p>
    <w:p w:rsidRDefault="002626FF" w:rsidP="00B23A0C" w:rsidR="002626FF">
      <w:pPr>
        <w:ind w:firstLine="357" w:left="708"/>
        <w:jc w:val="both"/>
      </w:pPr>
      <w:r>
        <w:t>-  kč.br. 1891 u naravi kanal Krčenik sa 1690 m2.</w:t>
      </w:r>
    </w:p>
    <w:p w:rsidRDefault="002626FF" w:rsidP="002626FF" w:rsidR="002626FF">
      <w:pPr>
        <w:ind w:left="708"/>
        <w:jc w:val="both"/>
      </w:pPr>
    </w:p>
    <w:p w:rsidRDefault="002626FF" w:rsidP="00B23A0C" w:rsidR="002626FF">
      <w:pPr>
        <w:ind w:firstLine="357" w:left="708"/>
        <w:jc w:val="both"/>
      </w:pPr>
      <w:r>
        <w:t>b) nekretnine upisane u zk.ul. 4282 k.o. Orahovica i to:</w:t>
      </w:r>
    </w:p>
    <w:p w:rsidRDefault="002626FF" w:rsidP="00B23A0C" w:rsidR="002626FF">
      <w:pPr>
        <w:ind w:firstLine="357" w:left="708"/>
        <w:jc w:val="both"/>
      </w:pPr>
      <w:r>
        <w:t>-</w:t>
      </w:r>
      <w:r w:rsidR="00B23A0C">
        <w:t xml:space="preserve"> </w:t>
      </w:r>
      <w:r>
        <w:t>kč.br. 1888 u naravi proi</w:t>
      </w:r>
      <w:r w:rsidR="00263FC3">
        <w:t>zvodni pogon Krčenik sa 2122 m2,</w:t>
      </w:r>
    </w:p>
    <w:p w:rsidRDefault="00590DAB" w:rsidP="00B23A0C" w:rsidR="00590DAB">
      <w:pPr>
        <w:ind w:firstLine="708" w:left="357"/>
        <w:jc w:val="both"/>
        <w:rPr>
          <w:color w:val="000000"/>
        </w:rPr>
      </w:pPr>
      <w:r w:rsidRPr="0035784F">
        <w:rPr>
          <w:color w:val="000000"/>
        </w:rPr>
        <w:t>za kupovninu u iznosu od</w:t>
      </w:r>
      <w:r w:rsidR="00263FC3">
        <w:rPr>
          <w:color w:val="000000"/>
        </w:rPr>
        <w:t xml:space="preserve"> 716.440,81</w:t>
      </w:r>
      <w:r w:rsidR="00987761" w:rsidRPr="0035784F">
        <w:rPr>
          <w:color w:val="000000"/>
        </w:rPr>
        <w:t xml:space="preserve"> </w:t>
      </w:r>
      <w:r w:rsidR="007D2D1E">
        <w:rPr>
          <w:color w:val="000000"/>
        </w:rPr>
        <w:t xml:space="preserve"> kn. </w:t>
      </w:r>
    </w:p>
    <w:p w:rsidRDefault="00263FC3" w:rsidP="007D2D1E" w:rsidR="00263FC3">
      <w:pPr>
        <w:ind w:firstLine="708"/>
        <w:jc w:val="both"/>
        <w:rPr>
          <w:color w:val="000000"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263FC3">
        <w:t>Bruno Knežević, Duzluk – Orahovica, Toplička 1, OIB 11805988794</w:t>
      </w:r>
      <w:r w:rsidR="007974E8">
        <w:t>,</w:t>
      </w:r>
      <w:r w:rsidR="006E2E0D">
        <w:t xml:space="preserve"> </w:t>
      </w:r>
      <w:r w:rsidR="00E45D0E">
        <w:t xml:space="preserve"> dužan </w:t>
      </w:r>
      <w:r w:rsidR="00AE43E1">
        <w:t>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42051D">
        <w:t xml:space="preserve"> za nekretnine </w:t>
      </w:r>
      <w:r w:rsidR="00FC7035">
        <w:t xml:space="preserve">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263FC3">
        <w:t>644.440,81</w:t>
      </w:r>
      <w:r w:rsidR="001E4DF7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42051D">
        <w:t>23</w:t>
      </w:r>
      <w:r w:rsidR="00250651">
        <w:t>-201</w:t>
      </w:r>
      <w:r w:rsidR="0042051D">
        <w:t>4</w:t>
      </w:r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7801CF" w:rsidP="00B23A0C" w:rsidR="007801CF">
      <w:pPr>
        <w:pStyle w:val="Tijeloteksta"/>
      </w:pPr>
    </w:p>
    <w:p w:rsidRDefault="00F35A55" w:rsidP="00B23A0C" w:rsidR="007C154B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B23A0C" w:rsidP="00B23A0C" w:rsidR="00B23A0C">
      <w:pPr>
        <w:pStyle w:val="Tijeloteksta"/>
        <w:ind w:left="1065"/>
      </w:pPr>
    </w:p>
    <w:p w:rsidRDefault="00B23A0C" w:rsidP="00B23A0C" w:rsidR="00B23A0C">
      <w:pPr>
        <w:pStyle w:val="Tijeloteksta"/>
        <w:ind w:left="1065"/>
      </w:pPr>
    </w:p>
    <w:p w:rsidRDefault="00B23A0C" w:rsidP="00B23A0C" w:rsidR="00B23A0C">
      <w:pPr>
        <w:pStyle w:val="Tijeloteksta"/>
        <w:ind w:left="1065"/>
      </w:pPr>
    </w:p>
    <w:p w:rsidRDefault="00B23A0C" w:rsidP="00B23A0C" w:rsidR="00B23A0C">
      <w:pPr>
        <w:pStyle w:val="Tijeloteksta"/>
        <w:ind w:left="1065"/>
        <w:jc w:val="center"/>
      </w:pPr>
      <w:r>
        <w:lastRenderedPageBreak/>
        <w:t>2</w:t>
      </w:r>
    </w:p>
    <w:p w:rsidRDefault="00B23A0C" w:rsidP="00B23A0C" w:rsidR="00B23A0C">
      <w:pPr>
        <w:jc w:val="right"/>
      </w:pPr>
      <w:r>
        <w:t>13 St-23/14-111</w:t>
      </w:r>
    </w:p>
    <w:p w:rsidRDefault="00B23A0C" w:rsidP="00B23A0C" w:rsidR="00B23A0C">
      <w:pPr>
        <w:pStyle w:val="Tijeloteksta"/>
        <w:ind w:left="1065"/>
        <w:jc w:val="center"/>
      </w:pPr>
    </w:p>
    <w:p w:rsidRDefault="00B23A0C" w:rsidP="00B23A0C" w:rsidR="00B23A0C">
      <w:pPr>
        <w:pStyle w:val="Tijeloteksta"/>
        <w:ind w:left="1065"/>
        <w:jc w:val="center"/>
      </w:pPr>
    </w:p>
    <w:p w:rsidRDefault="00B23A0C" w:rsidP="00B23A0C" w:rsidR="00B23A0C">
      <w:pPr>
        <w:pStyle w:val="Tijeloteksta"/>
        <w:ind w:left="1065"/>
        <w:jc w:val="center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775684" w:rsidP="00250651" w:rsidR="00775684" w:rsidRPr="00775684">
      <w:pPr>
        <w:pStyle w:val="Tijeloteksta"/>
        <w:rPr>
          <w:b/>
        </w:rPr>
      </w:pPr>
    </w:p>
    <w:p w:rsidRDefault="00250651" w:rsidP="00B23A0C" w:rsidR="006354E7" w:rsidRPr="004735E5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 xml:space="preserve">u </w:t>
      </w:r>
      <w:r w:rsidR="0042051D">
        <w:t xml:space="preserve">Virovitici Stalna služba Orahovica           </w:t>
      </w:r>
      <w:r w:rsidR="00D477D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C3D43" w:rsidP="00B217D9" w:rsidR="00DC3D43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5F3D8F">
        <w:t xml:space="preserve"> </w:t>
      </w:r>
      <w:r w:rsidR="00263FC3">
        <w:t>12. prosinca</w:t>
      </w:r>
      <w:r w:rsidR="007974E8">
        <w:t xml:space="preserve"> </w:t>
      </w:r>
      <w:r w:rsidR="00977C5D">
        <w:t>201</w:t>
      </w:r>
      <w:r w:rsidR="001B682F">
        <w:t>7</w:t>
      </w:r>
      <w:r w:rsidR="00977C5D">
        <w:t>. godine, sudjelovao</w:t>
      </w:r>
      <w:r w:rsidR="00605981">
        <w:t xml:space="preserve"> je</w:t>
      </w:r>
      <w:r>
        <w:t xml:space="preserve"> kao ponuditelj</w:t>
      </w:r>
      <w:r w:rsidR="005F3D8F">
        <w:t xml:space="preserve"> </w:t>
      </w:r>
      <w:r w:rsidR="00263FC3">
        <w:t>Bruno Knežević, Duzluk – Orahovica, Toplička 1, OIB 11805988794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977C5D">
        <w:t>dao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263FC3">
        <w:t>716.440,81</w:t>
      </w:r>
      <w:r w:rsidR="0042051D">
        <w:t xml:space="preserve"> </w:t>
      </w:r>
      <w:r w:rsidR="001B682F">
        <w:rPr>
          <w:color w:val="000000"/>
        </w:rPr>
        <w:t xml:space="preserve"> kn. St</w:t>
      </w:r>
      <w:r w:rsidR="00A91C43">
        <w:t>ečajni s</w:t>
      </w:r>
      <w:r w:rsidR="00B346EC">
        <w:t>udac utvrdio je da je ponuditelj</w:t>
      </w:r>
      <w:r w:rsidR="001B682F">
        <w:t xml:space="preserve"> </w:t>
      </w:r>
      <w:r w:rsidR="004D12BF">
        <w:t>Bruno Knežević, Duzluk – Orahovica</w:t>
      </w:r>
      <w:r w:rsidR="00E96D39">
        <w:t xml:space="preserve">, </w:t>
      </w:r>
      <w:r w:rsidR="00B346EC">
        <w:rPr>
          <w:bCs/>
        </w:rPr>
        <w:t>ispuni</w:t>
      </w:r>
      <w:r w:rsidR="00E96D39">
        <w:rPr>
          <w:bCs/>
        </w:rPr>
        <w:t xml:space="preserve">o </w:t>
      </w:r>
      <w:r>
        <w:rPr>
          <w:bCs/>
        </w:rPr>
        <w:t xml:space="preserve">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>U Osijeku</w:t>
      </w:r>
      <w:r w:rsidR="004D12BF">
        <w:t xml:space="preserve"> 12. prosinac</w:t>
      </w:r>
      <w:r w:rsidR="00F21D5C">
        <w:t xml:space="preserve"> </w:t>
      </w:r>
      <w:r w:rsidR="00B346EC">
        <w:t xml:space="preserve"> </w:t>
      </w:r>
      <w:r w:rsidR="001B682F">
        <w:t>2017</w:t>
      </w:r>
      <w:r w:rsidR="00A91C43">
        <w:t>.</w:t>
      </w:r>
    </w:p>
    <w:p w:rsidRDefault="00F21D5C" w:rsidP="006354E7" w:rsidR="00F21D5C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38134C" w:rsidP="0070012E" w:rsidR="0038134C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38134C" w:rsidP="00737C36" w:rsidR="0038134C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 xml:space="preserve">avitelj </w:t>
      </w:r>
      <w:r w:rsidR="00F21D5C">
        <w:t>Željko Rupčić</w:t>
      </w:r>
    </w:p>
    <w:p w:rsidRDefault="0038134C" w:rsidP="0038134C" w:rsidR="0038134C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r w:rsidR="004D12BF">
        <w:t>Bruno Knežević, Duzluk – Orahovica, Toplička 1</w:t>
      </w:r>
    </w:p>
    <w:p w:rsidRDefault="008B059C" w:rsidP="004D12BF" w:rsidR="004D12BF">
      <w:pPr>
        <w:pStyle w:val="Tijeloteksta"/>
        <w:numPr>
          <w:ilvl w:val="0"/>
          <w:numId w:val="15"/>
        </w:numPr>
        <w:jc w:val="left"/>
      </w:pPr>
      <w:r>
        <w:t>razlučni vjerovnik Adriatic Assets d.o.o. Zagreb po</w:t>
      </w:r>
      <w:r w:rsidR="0038134C">
        <w:t xml:space="preserve"> punomoćnicima odvjetnicima u </w:t>
      </w:r>
      <w:r>
        <w:t xml:space="preserve">  Odvjetničkom društvu Divjak, Topić &amp; Bahtijarević d.o.o. Zagreb, Ivana Lučića 2/a</w:t>
      </w:r>
    </w:p>
    <w:p w:rsidRDefault="004D12BF" w:rsidP="004D12BF" w:rsidR="004D12BF">
      <w:pPr>
        <w:pStyle w:val="Tijeloteksta"/>
        <w:numPr>
          <w:ilvl w:val="0"/>
          <w:numId w:val="15"/>
        </w:numPr>
        <w:jc w:val="left"/>
      </w:pPr>
      <w:r>
        <w:t xml:space="preserve">razlučni vjerovnik </w:t>
      </w:r>
      <w:r w:rsidR="00B346EC">
        <w:t xml:space="preserve">RH MF Porezna uprava Područni ured </w:t>
      </w:r>
      <w:r w:rsidR="00F21D5C">
        <w:t>Osijek</w:t>
      </w:r>
      <w:r>
        <w:t xml:space="preserve"> po ŽDO Osijek</w:t>
      </w:r>
    </w:p>
    <w:p w:rsidRDefault="004D12BF" w:rsidP="00B346EC" w:rsidR="004D12BF">
      <w:pPr>
        <w:pStyle w:val="Tijeloteksta"/>
        <w:numPr>
          <w:ilvl w:val="0"/>
          <w:numId w:val="15"/>
        </w:numPr>
        <w:jc w:val="left"/>
      </w:pPr>
      <w:r>
        <w:t>razlučni vjerovnik Zagrebačka banka d.d. Zagreb, Paromlinska 2</w:t>
      </w:r>
    </w:p>
    <w:p w:rsidRDefault="004D12BF" w:rsidP="00B346EC" w:rsidR="004D12BF">
      <w:pPr>
        <w:pStyle w:val="Tijeloteksta"/>
        <w:numPr>
          <w:ilvl w:val="0"/>
          <w:numId w:val="15"/>
        </w:numPr>
        <w:jc w:val="left"/>
      </w:pPr>
      <w:r>
        <w:t>RH MF Porezna uprava Područni ured Osijek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Općinski sud </w:t>
      </w:r>
      <w:r w:rsidR="00F21D5C">
        <w:t xml:space="preserve"> u Virovitici Stalna služba Orahovica            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B23A0C" w:rsidP="00DC3D43" w:rsidR="002A5965" w:rsidRPr="009438AC">
      <w:pPr>
        <w:pStyle w:val="Tijeloteksta"/>
        <w:numPr>
          <w:ilvl w:val="0"/>
          <w:numId w:val="15"/>
        </w:numPr>
        <w:jc w:val="left"/>
      </w:pPr>
      <w:r>
        <w:t>kal. 12/1</w:t>
      </w:r>
    </w:p>
    <w:sectPr w:rsidSect="00B23A0C" w:rsidR="002A5965" w:rsidRPr="009438AC">
      <w:pgSz w:h="16838" w:w="11906"/>
      <w:pgMar w:gutter="0" w:footer="708" w:header="708" w:left="1440" w:bottom="709" w:right="1286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14"/>
  </w:num>
  <w:num w:numId="5">
    <w:abstractNumId w:val="0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6"/>
  </w:num>
  <w:num w:numId="12">
    <w:abstractNumId w:val="3"/>
  </w:num>
  <w:num w:numId="13">
    <w:abstractNumId w:val="18"/>
  </w:num>
  <w:num w:numId="14">
    <w:abstractNumId w:val="5"/>
  </w:num>
  <w:num w:numId="15">
    <w:abstractNumId w:val="1"/>
  </w:num>
  <w:num w:numId="16">
    <w:abstractNumId w:val="8"/>
  </w:num>
  <w:num w:numId="17">
    <w:abstractNumId w:val="10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B682F"/>
    <w:rsid w:val="001E4DF7"/>
    <w:rsid w:val="00204164"/>
    <w:rsid w:val="00250651"/>
    <w:rsid w:val="00260103"/>
    <w:rsid w:val="002626FF"/>
    <w:rsid w:val="00263FC3"/>
    <w:rsid w:val="002A5965"/>
    <w:rsid w:val="00342B3A"/>
    <w:rsid w:val="00347F23"/>
    <w:rsid w:val="0035784F"/>
    <w:rsid w:val="00360A8F"/>
    <w:rsid w:val="0038134C"/>
    <w:rsid w:val="003A1A67"/>
    <w:rsid w:val="003E6C32"/>
    <w:rsid w:val="0042051D"/>
    <w:rsid w:val="004735E5"/>
    <w:rsid w:val="0047524A"/>
    <w:rsid w:val="004C7C8F"/>
    <w:rsid w:val="004D12BF"/>
    <w:rsid w:val="004D5C30"/>
    <w:rsid w:val="004D6F45"/>
    <w:rsid w:val="004E1CBF"/>
    <w:rsid w:val="00570A73"/>
    <w:rsid w:val="00590DAB"/>
    <w:rsid w:val="005F3D8F"/>
    <w:rsid w:val="00604BC9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C154B"/>
    <w:rsid w:val="007D2D1E"/>
    <w:rsid w:val="00836734"/>
    <w:rsid w:val="0086659D"/>
    <w:rsid w:val="008A511D"/>
    <w:rsid w:val="008B059C"/>
    <w:rsid w:val="008D2F08"/>
    <w:rsid w:val="008F4EBE"/>
    <w:rsid w:val="0093089D"/>
    <w:rsid w:val="009438AC"/>
    <w:rsid w:val="00977C5D"/>
    <w:rsid w:val="00987761"/>
    <w:rsid w:val="009C1B13"/>
    <w:rsid w:val="00A2646D"/>
    <w:rsid w:val="00A30D25"/>
    <w:rsid w:val="00A91C43"/>
    <w:rsid w:val="00AB143D"/>
    <w:rsid w:val="00AD03DC"/>
    <w:rsid w:val="00AE43E1"/>
    <w:rsid w:val="00AE7D8E"/>
    <w:rsid w:val="00AF2274"/>
    <w:rsid w:val="00B113D1"/>
    <w:rsid w:val="00B217D9"/>
    <w:rsid w:val="00B23A0C"/>
    <w:rsid w:val="00B346EC"/>
    <w:rsid w:val="00B34815"/>
    <w:rsid w:val="00B34F15"/>
    <w:rsid w:val="00B45CD9"/>
    <w:rsid w:val="00B4675F"/>
    <w:rsid w:val="00B961EB"/>
    <w:rsid w:val="00BB5F40"/>
    <w:rsid w:val="00BF4654"/>
    <w:rsid w:val="00BF7A36"/>
    <w:rsid w:val="00C067DF"/>
    <w:rsid w:val="00C22D0A"/>
    <w:rsid w:val="00C868B3"/>
    <w:rsid w:val="00CC44F2"/>
    <w:rsid w:val="00CE6103"/>
    <w:rsid w:val="00CF3CCF"/>
    <w:rsid w:val="00CF6A1A"/>
    <w:rsid w:val="00D07E0F"/>
    <w:rsid w:val="00D22B2F"/>
    <w:rsid w:val="00D23A16"/>
    <w:rsid w:val="00D3189F"/>
    <w:rsid w:val="00D477DE"/>
    <w:rsid w:val="00D63FFA"/>
    <w:rsid w:val="00D67D22"/>
    <w:rsid w:val="00DC3D43"/>
    <w:rsid w:val="00DD0F3D"/>
    <w:rsid w:val="00DD13C6"/>
    <w:rsid w:val="00DD1AFF"/>
    <w:rsid w:val="00DD53EC"/>
    <w:rsid w:val="00DF6C09"/>
    <w:rsid w:val="00E154A3"/>
    <w:rsid w:val="00E21566"/>
    <w:rsid w:val="00E45D0E"/>
    <w:rsid w:val="00E51A88"/>
    <w:rsid w:val="00E806F8"/>
    <w:rsid w:val="00E96D39"/>
    <w:rsid w:val="00EE3D3C"/>
    <w:rsid w:val="00F21D5C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6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6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7D31D-514A-461C-8165-96BAF8889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698</properties:Words>
  <properties:Characters>3726</properties:Characters>
  <properties:Lines>107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2017-12-12T12:25:00Z</dcterms:created>
  <dc:creator>Herman Jadranka</dc:creator>
  <cp:lastModifiedBy>Maja Kocijan</cp:lastModifiedBy>
  <cp:lastPrinted>2017-12-12T12:25:00Z</cp:lastPrinted>
  <dcterms:modified xmlns:xsi="http://www.w3.org/2001/XMLSchema-instance" xsi:type="dcterms:W3CDTF">2017-12-12T12:29:00Z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