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c91b4b" w14:paraId="0c91b4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22F5D">
        <w:rPr>
          <w:sz w:val="24"/>
          <w:szCs w:val="24"/>
        </w:rPr>
        <w:t>1678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D277E">
        <w:rPr>
          <w:sz w:val="24"/>
          <w:szCs w:val="24"/>
        </w:rPr>
        <w:t>MATANOVAC j.d.o.o. za usluge, Senjska ulica 48, 47000 Karlovac</w:t>
      </w:r>
      <w:r w:rsidR="00A07225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OIB:</w:t>
      </w:r>
      <w:r w:rsidR="00DD277E">
        <w:rPr>
          <w:sz w:val="24"/>
          <w:szCs w:val="24"/>
        </w:rPr>
        <w:t>56390139303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706CF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706CF">
        <w:rPr>
          <w:sz w:val="24"/>
          <w:szCs w:val="24"/>
        </w:rPr>
        <w:t>26.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706C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22F5D"/>
    <w:rsid w:val="002706CF"/>
    <w:rsid w:val="00284D66"/>
    <w:rsid w:val="00296342"/>
    <w:rsid w:val="004E2E7B"/>
    <w:rsid w:val="004F5BC5"/>
    <w:rsid w:val="00652D33"/>
    <w:rsid w:val="00654E47"/>
    <w:rsid w:val="006F3B72"/>
    <w:rsid w:val="009160D8"/>
    <w:rsid w:val="00A07225"/>
    <w:rsid w:val="00A41D5F"/>
    <w:rsid w:val="00A54BFA"/>
    <w:rsid w:val="00A844A2"/>
    <w:rsid w:val="00B13CBE"/>
    <w:rsid w:val="00B5242F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D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D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D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D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D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St-1678/2015</izvorni_sadrzaj>
    <derivirana_varijabla naziv="DomainObject.Predmet.OznakaBroj_1">St-1678/2015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ulica 48, 47000 Karlovac</izvorni_sadrzaj>
    <derivirana_varijabla naziv="DomainObject.Predmet.ProtustrankaFormatedWithAdress_1"> Matanovac  j.d.o.o., Senjska ulica 48, 47000 Karlovac</derivirana_varijabla>
  </DomainObject.Predmet.ProtustrankaFormatedWithAdress>
  <DomainObject.Predmet.ProtustrankaFormatedWithAdressOIB>
    <izvorni_sadrzaj> Matanovac  j.d.o.o., OIB 56390139303, Senjska ulica 48, 47000 Karlovac</izvorni_sadrzaj>
    <derivirana_varijabla naziv="DomainObject.Predmet.ProtustrankaFormatedWithAdressOIB_1"> Matanovac  j.d.o.o., OIB 56390139303, Senjska ulica 48, 47000 Karlovac</derivirana_varijabla>
  </DomainObject.Predmet.ProtustrankaFormatedWithAdressOIB>
  <DomainObject.Predmet.ProtustrankaWithAdress>
    <izvorni_sadrzaj>Matanovac  j.d.o.o. Senjska ulica 48, 47000 Karlovac</izvorni_sadrzaj>
    <derivirana_varijabla naziv="DomainObject.Predmet.ProtustrankaWithAdress_1">Matanovac  j.d.o.o. Senjska ulica 48, 47000 Karlovac</derivirana_varijabla>
  </DomainObject.Predmet.ProtustrankaWithAdress>
  <DomainObject.Predmet.ProtustrankaWithAdressOIB>
    <izvorni_sadrzaj>Matanovac  j.d.o.o., OIB 56390139303, Senjska ulica 48, 47000 Karlovac</izvorni_sadrzaj>
    <derivirana_varijabla naziv="DomainObject.Predmet.ProtustrankaWithAdressOIB_1">Matanovac  j.d.o.o., OIB 56390139303, Senjska ulica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ulica 48, 47000 Karlovac</item>
    </izvorni_sadrzaj>
    <derivirana_varijabla naziv="DomainObject.Predmet.ProtuStrankaListFormatedWithAdress_1">
      <item>Matanovac  j.d.o.o., Senjska ulica 48, 47000 Karlovac</item>
    </derivirana_varijabla>
  </DomainObject.Predmet.ProtuStrankaListFormatedWithAdress>
  <DomainObject.Predmet.ProtuStrankaListFormatedWithAdressOIB>
    <izvorni_sadrzaj>
      <item>Matanovac  j.d.o.o., OIB 56390139303, Senjska ulica 48, 47000 Karlovac</item>
    </izvorni_sadrzaj>
    <derivirana_varijabla naziv="DomainObject.Predmet.ProtuStrankaListFormatedWithAdressOIB_1">
      <item>Matanovac  j.d.o.o., OIB 56390139303, Senjska ulica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>
      <item>Ankica Matanovac</item>
    </izvorni_sadrzaj>
    <derivirana_varijabla naziv="DomainObject.Predmet.OstaliListFormated_1">
      <item>Ankica Matanovac</item>
    </derivirana_varijabla>
  </DomainObject.Predmet.OstaliListFormated>
  <DomainObject.Predmet.OstaliListFormatedOIB>
    <izvorni_sadrzaj>
      <item>Ankica Matanovac, OIB 41787325150</item>
    </izvorni_sadrzaj>
    <derivirana_varijabla naziv="DomainObject.Predmet.OstaliListFormatedOIB_1">
      <item>Ankica Matanovac, OIB 41787325150</item>
    </derivirana_varijabla>
  </DomainObject.Predmet.OstaliListFormatedOIB>
  <DomainObject.Predmet.OstaliListFormatedWithAdress>
    <izvorni_sadrzaj>
      <item>Ankica Matanovac, Pivovarska 5, 47000 Karlovac</item>
    </izvorni_sadrzaj>
    <derivirana_varijabla naziv="DomainObject.Predmet.OstaliListFormatedWithAdress_1">
      <item>Ankica Matanovac, Pivovarska 5, 47000 Karlovac</item>
    </derivirana_varijabla>
  </DomainObject.Predmet.OstaliListFormatedWithAdress>
  <DomainObject.Predmet.OstaliListFormatedWithAdressOIB>
    <izvorni_sadrzaj>
      <item>Ankica Matanovac, OIB 41787325150, Pivovarska 5, 47000 Karlovac</item>
    </izvorni_sadrzaj>
    <derivirana_varijabla naziv="DomainObject.Predmet.OstaliListFormatedWithAdressOIB_1">
      <item>Ankica Matanovac, OIB 41787325150, Pivovarska 5, 47000 Karlovac</item>
    </derivirana_varijabla>
  </DomainObject.Predmet.OstaliListFormatedWithAdressOIB>
  <DomainObject.Predmet.OstaliListNazivFormated>
    <izvorni_sadrzaj>
      <item>Ankica Matanovac</item>
    </izvorni_sadrzaj>
    <derivirana_varijabla naziv="DomainObject.Predmet.OstaliListNazivFormated_1">
      <item>Ankica Matanovac</item>
    </derivirana_varijabla>
  </DomainObject.Predmet.OstaliListNazivFormated>
  <DomainObject.Predmet.OstaliListNazivFormatedOIB>
    <izvorni_sadrzaj>
      <item>Ankica Matanovac, OIB 41787325150</item>
    </izvorni_sadrzaj>
    <derivirana_varijabla naziv="DomainObject.Predmet.OstaliListNazivFormatedOIB_1">
      <item>Ankica Matanovac, OIB 41787325150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Matanovac  j.d.o.o., OIB 56390139303, Senjska ulica 48, 47000 Karlovac</izvorni_sadrzaj>
    <derivirana_varijabla naziv="DomainObject.Predmet.ProtustrankaIDrugiAdressOIB_1">Matanovac  j.d.o.o., OIB 56390139303,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Matanovac  j.d.o.o.</item>
      <item>Ankica Matanovac</item>
    </izvorni_sadrzaj>
    <derivirana_varijabla naziv="DomainObject.Predmet.SudioniciListNaziv_1">
      <item>Fina, RC Zagreb, podružnica Karlovac</item>
      <item>Matanovac  j.d.o.o.</item>
      <item>Ankica Matanovac</item>
    </derivirana_varijabla>
  </DomainObject.Predmet.SudioniciListNaziv>
  <DomainObject.Predmet.SudioniciListAdressOIB>
    <izvorni_sadrzaj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izvorni_sadrzaj>
    <derivirana_varijabla naziv="DomainObject.Predmet.SudioniciListAdressOIB_1"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  <item>, OIB 41787325150</item>
    </izvorni_sadrzaj>
    <derivirana_varijabla naziv="DomainObject.Predmet.SudioniciListNazivOIB_1">
      <item>, OIB 85821130368</item>
      <item>, OIB 56390139303</item>
      <item>, OIB 41787325150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1649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2015-12-08T09:38:00Z</dcterms:created>
  <dc:creator>Iva Buljan</dc:creator>
  <cp:lastModifiedBy>Željka Kordić</cp:lastModifiedBy>
  <cp:lastPrinted>2016-01-28T13:21:00Z</cp:lastPrinted>
  <dcterms:modified xmlns:xsi="http://www.w3.org/2001/XMLSchema-instance" xsi:type="dcterms:W3CDTF">2016-01-28T13:22:00Z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