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66242" w14:paraId="9266242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6528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1F7D0E"/>
    <w:rsid w:val="00206EF3"/>
    <w:rsid w:val="004F68B0"/>
    <w:rsid w:val="009B604F"/>
    <w:rsid w:val="00B37282"/>
    <w:rsid w:val="00D22C65"/>
    <w:rsid w:val="00D4457F"/>
    <w:rsid w:val="00DD6528"/>
    <w:rsid w:val="00F7111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</izvorni_sadrzaj>
    <derivirana_varijabla naziv="DomainObject.Predmet.Broj_1">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- prijedlog za otvaranje st. postupka</izvorni_sadrzaj>
    <derivirana_varijabla naziv="DomainObject.Predmet.Opis_1">nastavak postupka - 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St-275/2017</izvorni_sadrzaj>
    <derivirana_varijabla naziv="DomainObject.Predmet.OznakaBroj_1">St-275/2017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AGENS društvo s ograničenom odgovornošću za proizvodnju, trgovinu i promidžbu</izvorni_sadrzaj>
    <derivirana_varijabla naziv="DomainObject.Predmet.ProtustrankaFormated_1">  AGENS društvo s ograničenom odgovornošću za proizvodnju, trgovinu i promidžbu</derivirana_varijabla>
  </DomainObject.Predmet.ProtustrankaFormated>
  <DomainObject.Predmet.ProtustrankaFormatedOIB>
    <izvorni_sadrzaj>  AGENS društvo s ograničenom odgovornošću za proizvodnju, trgovinu i promidžbu, OIB 84719169168</izvorni_sadrzaj>
    <derivirana_varijabla naziv="DomainObject.Predmet.ProtustrankaFormatedOIB_1">  AGENS društvo s ograničenom odgovornošću za proizvodnju, trgovinu i promidžbu, OIB 84719169168</derivirana_varijabla>
  </DomainObject.Predmet.ProtustrankaFormatedOIB>
  <DomainObject.Predmet.ProtustrankaFormatedWithAdress>
    <izvorni_sadrzaj> AGENS društvo s ograničenom odgovornošću za proizvodnju, trgovinu i promidžbu, Zagrebačka 9, 42204 Turčin</izvorni_sadrzaj>
    <derivirana_varijabla naziv="DomainObject.Predmet.ProtustrankaFormatedWithAdress_1"> AGENS društvo s ograničenom odgovornošću za proizvodnju, trgovinu i promidžbu, Zagrebačka 9, 42204 Turčin</derivirana_varijabla>
  </DomainObject.Predmet.ProtustrankaFormatedWithAdress>
  <DomainObject.Predmet.ProtustrankaFormatedWithAdressOIB>
    <izvorni_sadrzaj> AGENS društvo s ograničenom odgovornošću za proizvodnju, trgovinu i promidžbu, OIB 84719169168, Zagrebačka 9, 42204 Turčin</izvorni_sadrzaj>
    <derivirana_varijabla naziv="DomainObject.Predmet.ProtustrankaFormatedWithAdressOIB_1"> AGENS društvo s ograničenom odgovornošću za proizvodnju, trgovinu i promidžbu, OIB 84719169168, Zagrebačka 9, 42204 Turčin</derivirana_varijabla>
  </DomainObject.Predmet.ProtustrankaFormatedWithAdressOIB>
  <DomainObject.Predmet.ProtustrankaWithAdress>
    <izvorni_sadrzaj>AGENS društvo s ograničenom odgovornošću za proizvodnju, trgovinu i promidžbu Zagrebačka 9, 42204 Turčin</izvorni_sadrzaj>
    <derivirana_varijabla naziv="DomainObject.Predmet.ProtustrankaWithAdress_1">AGENS društvo s ograničenom odgovornošću za proizvodnju, trgovinu i promidžbu Zagrebačka 9, 42204 Turčin</derivirana_varijabla>
  </DomainObject.Predmet.ProtustrankaWithAdress>
  <DomainObject.Predmet.ProtustrankaWithAdressOIB>
    <izvorni_sadrzaj>AGENS društvo s ograničenom odgovornošću za proizvodnju, trgovinu i promidžbu, OIB 84719169168, Zagrebačka 9, 42204 Turčin</izvorni_sadrzaj>
    <derivirana_varijabla naziv="DomainObject.Predmet.ProtustrankaWithAdressOIB_1">AGENS društvo s ograničenom odgovornošću za proizvodnju, trgovinu i promidžbu, OIB 84719169168, Zagrebačka 9, 42204 Turčin</derivirana_varijabla>
  </DomainObject.Predmet.ProtustrankaWithAdressOIB>
  <DomainObject.Predmet.ProtustrankaNazivFormated>
    <izvorni_sadrzaj>AGENS društvo s ograničenom odgovornošću za proizvodnju, trgovinu i promidžbu</izvorni_sadrzaj>
    <derivirana_varijabla naziv="DomainObject.Predmet.ProtustrankaNazivFormated_1">AGENS društvo s ograničenom odgovornošću za proizvodnju, trgovinu i promidžbu</derivirana_varijabla>
  </DomainObject.Predmet.ProtustrankaNazivFormated>
  <DomainObject.Predmet.ProtustrankaNazivFormatedOIB>
    <izvorni_sadrzaj>AGENS društvo s ograničenom odgovornošću za proizvodnju, trgovinu i promidžbu, OIB 84719169168</izvorni_sadrzaj>
    <derivirana_varijabla naziv="DomainObject.Predmet.ProtustrankaNazivFormatedOIB_1">AGENS društvo s ograničenom odgovornošću za proizvodnju, trgovinu i promidžbu, OIB 84719169168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439805.90</izvorni_sadrzaj>
    <derivirana_varijabla naziv="DomainObject.Predmet.TrenutnaVrijednost_1">439805.90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AGENS društvo s ograničenom odgovornošću za proizvodnju, trgovinu i promidžbu</item>
    </izvorni_sadrzaj>
    <derivirana_varijabla naziv="DomainObject.Predmet.ProtuStrankaListFormated_1">
      <item>AGENS društvo s ograničenom odgovornošću za proizvodnju, trgovinu i promidžbu</item>
    </derivirana_varijabla>
  </DomainObject.Predmet.ProtuStrankaListFormated>
  <DomainObject.Predmet.ProtuStrankaListFormatedOIB>
    <izvorni_sadrzaj>
      <item>AGENS društvo s ograničenom odgovornošću za proizvodnju, trgovinu i promidžbu, OIB 84719169168</item>
    </izvorni_sadrzaj>
    <derivirana_varijabla naziv="DomainObject.Predmet.ProtuStrankaListFormatedOIB_1">
      <item>AGENS društvo s ograničenom odgovornošću za proizvodnju, trgovinu i promidžbu, OIB 84719169168</item>
    </derivirana_varijabla>
  </DomainObject.Predmet.ProtuStrankaListFormatedOIB>
  <DomainObject.Predmet.ProtuStrankaListFormatedWithAdress>
    <izvorni_sadrzaj>
      <item>AGENS društvo s ograničenom odgovornošću za proizvodnju, trgovinu i promidžbu, Zagrebačka 9, 42204 Turčin</item>
    </izvorni_sadrzaj>
    <derivirana_varijabla naziv="DomainObject.Predmet.ProtuStrankaListFormatedWithAdress_1">
      <item>AGENS društvo s ograničenom odgovornošću za proizvodnju, trgovinu i promidžbu, Zagrebačka 9, 42204 Turčin</item>
    </derivirana_varijabla>
  </DomainObject.Predmet.ProtuStrankaListFormatedWithAdress>
  <DomainObject.Predmet.ProtuStrankaListFormatedWithAdressOIB>
    <izvorni_sadrzaj>
      <item>AGENS društvo s ograničenom odgovornošću za proizvodnju, trgovinu i promidžbu, OIB 84719169168, Zagrebačka 9, 42204 Turčin</item>
    </izvorni_sadrzaj>
    <derivirana_varijabla naziv="DomainObject.Predmet.ProtuStrankaListFormatedWithAdressOIB_1">
      <item>AGENS društvo s ograničenom odgovornošću za proizvodnju, trgovinu i promidžbu, OIB 84719169168, Zagrebačka 9, 42204 Turčin</item>
    </derivirana_varijabla>
  </DomainObject.Predmet.ProtuStrankaListFormatedWithAdressOIB>
  <DomainObject.Predmet.ProtuStrankaListNazivFormated>
    <izvorni_sadrzaj>
      <item>AGENS društvo s ograničenom odgovornošću za proizvodnju, trgovinu i promidžbu</item>
    </izvorni_sadrzaj>
    <derivirana_varijabla naziv="DomainObject.Predmet.ProtuStrankaListNazivFormated_1">
      <item>AGENS društvo s ograničenom odgovornošću za proizvodnju, trgovinu i promidžbu</item>
    </derivirana_varijabla>
  </DomainObject.Predmet.ProtuStrankaListNazivFormated>
  <DomainObject.Predmet.ProtuStrankaListNazivFormatedOIB>
    <izvorni_sadrzaj>
      <item>AGENS društvo s ograničenom odgovornošću za proizvodnju, trgovinu i promidžbu, OIB 84719169168</item>
    </izvorni_sadrzaj>
    <derivirana_varijabla naziv="DomainObject.Predmet.ProtuStrankaListNazivFormatedOIB_1">
      <item>AGENS društvo s ograničenom odgovornošću za proizvodnju, trgovinu i promidžbu, OIB 84719169168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RH Ministarstvo financija - Porezna uprava, Područni ured sjeverna Hrvatska</item>
    </izvorni_sadrzaj>
    <derivirana_varijabla naziv="DomainObject.Predmet.OstaliListFormatedWithAdress_1">
      <item>Županijsko državno odvjetništvo u Varaždinu, B.Radića 2, 42000 Varaždin punomoćnik sudionika u postupku RH Ministarstvo financija - Porezna uprava, Područni ured sjeverna Hrvatska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RH Ministarstvo financija - Porezna uprava, Područni ured sjeverna Hrvatska</item>
    </izvorni_sadrzaj>
    <derivirana_varijabla naziv="DomainObject.Predmet.OstaliListFormatedWithAdressOIB_1">
      <item>Županijsko državno odvjetništvo u Varaždinu, B.Radića 2, 42000 Varaždin punomoćnik sudionika u postupku RH Ministarstvo financija - Porezna uprava, Područni ured sjeverna Hrvatska</item>
    </derivirana_varijabla>
  </DomainObject.Predmet.OstaliListFormatedWithAdressOIB>
  <DomainObject.Predmet.OstaliListNazivFormated>
    <izvorni_sadrzaj>
      <item>Županijsko državno odvjetništvo u Varaždinu</item>
    </izvorni_sadrzaj>
    <derivirana_varijabla naziv="DomainObject.Predmet.OstaliListNazivFormated_1"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</item>
    </izvorni_sadrzaj>
    <derivirana_varijabla naziv="DomainObject.Predmet.OstaliListNazivFormatedOIB_1"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AGENS društvo s ograničenom odgovornošću za proizvodnju, trgovinu i promidžbu</izvorni_sadrzaj>
    <derivirana_varijabla naziv="DomainObject.Predmet.ProtustrankaIDrugi_1">AGENS društvo s ograničenom odgovornošću za proizvodnju, trgovinu i promidžbu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AGENS društvo s ograničenom odgovornošću za proizvodnju, trgovinu i promidžbu, OIB 84719169168, Zagrebačka 9, 42204 Turčin</izvorni_sadrzaj>
    <derivirana_varijabla naziv="DomainObject.Predmet.ProtustrankaIDrugiAdressOIB_1">AGENS društvo s ograničenom odgovornošću za proizvodnju, trgovinu i promidžbu, OIB 84719169168, Zagrebačka 9, 42204 Turčin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AGENS društvo s ograničenom odgovornošću za proizvodnju, trgovinu i promidžbu</item>
      <item>RH Ministarstvo financija - Porezna uprava, Područni ured sjeverna Hrvatska</item>
      <item>Županijsko državno odvjetništvo u Varaždinu</item>
    </izvorni_sadrzaj>
    <derivirana_varijabla naziv="DomainObject.Predmet.SudioniciListNaziv_1">
      <item>AGENS društvo s ograničenom odgovornošću za proizvodnju, trgovinu i promidžbu</item>
      <item>RH Ministarstvo financija - Porezna uprava, Područni ured sjeverna Hrvatska</item>
      <item>Županijsko državno odvjetništvo u Varaždinu</item>
    </derivirana_varijabla>
  </DomainObject.Predmet.SudioniciListNaziv>
  <DomainObject.Predmet.SudioniciListAdressOIB>
    <izvorni_sadrzaj>
      <item>AGENS društvo s ograničenom odgovornošću za proizvodnju, trgovinu i promidžbu, OIB 84719169168, Zagrebačka 9,42204 Turčin</item>
      <item>RH Ministarstvo financija - Porezna uprava, Područni ured sjeverna Hrvatska, OIB 18683136487, Graberje 1,42000 Varaždin</item>
      <item>Županijsko državno odvjetništvo u Varaždinu, B.Radića 2,42000 Varaždin</item>
    </izvorni_sadrzaj>
    <derivirana_varijabla naziv="DomainObject.Predmet.SudioniciListAdressOIB_1">
      <item>AGENS društvo s ograničenom odgovornošću za proizvodnju, trgovinu i promidžbu, OIB 84719169168, Zagrebačka 9,42204 Turčin</item>
      <item>RH Ministarstvo financija - Porezna uprava, Područni ured sjeverna Hrvatska, OIB 18683136487, Graberje 1,42000 Varaždin</item>
      <item>Županijsko državno odvjetništvo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2017-05-31T10:32:00Z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