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7e40" w14:paraId="d767e40" w:rsidRDefault="00204DC6" w:rsidP="00204DC6" w:rsidR="00204DC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4DC6" w:rsidP="00204DC6" w:rsidR="00204DC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04DC6" w:rsidP="00204DC6" w:rsidR="00204DC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04DC6" w:rsidP="00204DC6" w:rsidR="00204DC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04DC6" w:rsidP="00204DC6" w:rsidR="00204DC6"/>
    <w:p w:rsidRDefault="00204DC6" w:rsidP="00204DC6" w:rsidR="00204DC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04DC6" w:rsidP="00204DC6" w:rsidR="00204DC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04DC6" w:rsidP="00204DC6" w:rsidR="00204DC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204DC6" w:rsidP="00204DC6" w:rsidR="00204DC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04DC6" w:rsidP="00204DC6" w:rsidR="00204DC6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3899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DOMUS LUCIS d. o. o. Poreč, Filipini 18, OIB 12781239937, MBS 040178635,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204DC6" w:rsidP="00204DC6" w:rsidR="00204DC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04DC6" w:rsidP="00204DC6" w:rsidR="00204DC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204DC6" w:rsidP="00204DC6" w:rsidR="00204DC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04DC6" w:rsidP="00204DC6" w:rsidR="00204DC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DOMUS LUCIS d. o. o. Poreč, Filipini 18, OIB 12781239937, MBS 040178635.</w:t>
      </w:r>
    </w:p>
    <w:p w:rsidRDefault="00204DC6" w:rsidP="00204DC6" w:rsidR="00204DC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04DC6" w:rsidP="00204DC6" w:rsidR="00204DC6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204DC6" w:rsidP="00204DC6" w:rsidR="00204DC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04DC6" w:rsidP="00204DC6" w:rsidR="00204DC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>
        <w:rPr>
          <w:rFonts w:cs="Times New Roman" w:eastAsia="Times New Roman"/>
          <w:szCs w:val="24"/>
          <w:lang w:eastAsia="hr-HR"/>
        </w:rPr>
        <w:t>44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521317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DOMUS LUCIS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1091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4.713,54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204DC6" w:rsidP="00204DC6" w:rsidR="00204DC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04DC6" w:rsidP="00204DC6" w:rsidR="00204DC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204DC6" w:rsidP="00204DC6" w:rsidR="00204DC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04DC6" w:rsidP="00204DC6" w:rsidR="00204DC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204DC6" w:rsidP="00204DC6" w:rsidR="00204DC6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204DC6" w:rsidP="00204DC6" w:rsidR="00204DC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204DC6" w:rsidP="00204DC6" w:rsidR="00204DC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04DC6" w:rsidP="00204DC6" w:rsidR="00204DC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204DC6" w:rsidP="00204DC6" w:rsidR="00204DC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04DC6" w:rsidP="00204DC6" w:rsidR="00204DC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204DC6" w:rsidP="00204DC6" w:rsidR="00204DC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204DC6" w:rsidP="00204DC6" w:rsidR="00204DC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204DC6" w:rsidP="00204DC6" w:rsidR="00204DC6" w:rsidRPr="00D05CA9">
      <w:pPr>
        <w:tabs>
          <w:tab w:pos="4116" w:val="left"/>
        </w:tabs>
      </w:pPr>
    </w:p>
    <w:p w:rsidRDefault="00204DC6" w:rsidP="00204DC6" w:rsidR="00204DC6" w:rsidRPr="00D05CA9">
      <w:pPr>
        <w:tabs>
          <w:tab w:pos="4116" w:val="left"/>
        </w:tabs>
      </w:pPr>
    </w:p>
    <w:p w:rsidRDefault="00204DC6" w:rsidP="00204DC6" w:rsidR="00204DC6" w:rsidRPr="00D05CA9">
      <w:pPr>
        <w:tabs>
          <w:tab w:pos="4116" w:val="left"/>
        </w:tabs>
      </w:pPr>
    </w:p>
    <w:p w:rsidRDefault="00204DC6" w:rsidP="00204DC6" w:rsidR="00204DC6" w:rsidRPr="00D05CA9">
      <w:pPr>
        <w:tabs>
          <w:tab w:pos="4116" w:val="left"/>
        </w:tabs>
      </w:pPr>
    </w:p>
    <w:p w:rsidRDefault="00204DC6" w:rsidP="00204DC6" w:rsidR="00204DC6" w:rsidRPr="00D05CA9">
      <w:pPr>
        <w:tabs>
          <w:tab w:pos="4116" w:val="left"/>
        </w:tabs>
      </w:pPr>
    </w:p>
    <w:p w:rsidRDefault="00204DC6" w:rsidP="00204DC6" w:rsidR="00204DC6" w:rsidRPr="00D05CA9">
      <w:pPr>
        <w:tabs>
          <w:tab w:pos="4116" w:val="left"/>
        </w:tabs>
      </w:pPr>
    </w:p>
    <w:p w:rsidRDefault="00204DC6" w:rsidP="00204DC6" w:rsidR="00204DC6" w:rsidRPr="00D05CA9">
      <w:pPr>
        <w:tabs>
          <w:tab w:pos="4116" w:val="left"/>
        </w:tabs>
      </w:pPr>
    </w:p>
    <w:p w:rsidRDefault="00204DC6" w:rsidP="00204DC6" w:rsidR="00204DC6" w:rsidRPr="00D05CA9">
      <w:pPr>
        <w:tabs>
          <w:tab w:pos="4116" w:val="left"/>
        </w:tabs>
      </w:pPr>
    </w:p>
    <w:p w:rsidRDefault="00204DC6" w:rsidP="00204DC6" w:rsidR="00204DC6" w:rsidRPr="00D05CA9">
      <w:pPr>
        <w:tabs>
          <w:tab w:pos="4116" w:val="left"/>
        </w:tabs>
      </w:pPr>
    </w:p>
    <w:p w:rsidRDefault="00204DC6" w:rsidP="00204DC6" w:rsidR="00204DC6" w:rsidRPr="00D05CA9"/>
    <w:p w:rsidRDefault="00204DC6" w:rsidP="00204DC6" w:rsidR="00204DC6" w:rsidRPr="00D05CA9"/>
    <w:p w:rsidRDefault="00204DC6" w:rsidP="00204DC6" w:rsidR="00204DC6" w:rsidRPr="00D05CA9"/>
    <w:p w:rsidRDefault="00204DC6" w:rsidP="00204DC6" w:rsidR="00204DC6" w:rsidRPr="00D05CA9"/>
    <w:p w:rsidRDefault="00204DC6" w:rsidP="00204DC6" w:rsidR="00204DC6" w:rsidRPr="00D05CA9"/>
    <w:p w:rsidRDefault="00204DC6" w:rsidP="00204DC6" w:rsidR="00204DC6" w:rsidRPr="00D05CA9"/>
    <w:p w:rsidRDefault="00204DC6" w:rsidP="00204DC6" w:rsidR="00204DC6" w:rsidRPr="00D05CA9"/>
    <w:p w:rsidRDefault="00204DC6" w:rsidP="00204DC6" w:rsidR="00204DC6" w:rsidRPr="00D05CA9"/>
    <w:p w:rsidRDefault="00204DC6" w:rsidP="00204DC6" w:rsidR="00204DC6" w:rsidRPr="00D05CA9"/>
    <w:p w:rsidRDefault="00204DC6" w:rsidP="00204DC6" w:rsidR="00204DC6" w:rsidRPr="00D05CA9"/>
    <w:p w:rsidRDefault="00204DC6" w:rsidP="00204DC6" w:rsidR="00204DC6" w:rsidRPr="00D05CA9"/>
    <w:p w:rsidRDefault="00204DC6" w:rsidP="00204DC6" w:rsidR="00204DC6" w:rsidRPr="00D05CA9"/>
    <w:p w:rsidRDefault="00204DC6" w:rsidP="00204DC6" w:rsidR="00204DC6" w:rsidRPr="00D05CA9"/>
    <w:p w:rsidRDefault="00204DC6" w:rsidP="00204DC6" w:rsidR="00204DC6" w:rsidRPr="00D05CA9"/>
    <w:p w:rsidRDefault="00204DC6" w:rsidP="00204DC6" w:rsidR="00204DC6" w:rsidRPr="00D05CA9"/>
    <w:p w:rsidRDefault="00204DC6" w:rsidP="00204DC6" w:rsidR="00204DC6"/>
    <w:p w:rsidRDefault="00204DC6" w:rsidP="00204DC6" w:rsidR="00204DC6"/>
    <w:p w:rsidRDefault="00204DC6" w:rsidP="00204DC6" w:rsidR="00204DC6"/>
    <w:p w:rsidRDefault="00204DC6" w:rsidP="00204DC6" w:rsidR="00204DC6"/>
    <w:p w:rsidRDefault="00204DC6" w:rsidP="00204DC6" w:rsidR="00204DC6"/>
    <w:p w:rsidRDefault="00204DC6" w:rsidP="00204DC6" w:rsidR="00204DC6"/>
    <w:p w:rsidRDefault="00204DC6" w:rsidP="00204DC6" w:rsidR="00204DC6"/>
    <w:p w:rsidRDefault="00204DC6" w:rsidP="00204DC6" w:rsidR="00204DC6"/>
    <w:p w:rsidRDefault="00204DC6" w:rsidP="00204DC6" w:rsidR="00204DC6"/>
    <w:p w:rsidRDefault="00204DC6" w:rsidP="00204DC6" w:rsidR="00204DC6"/>
    <w:p w:rsidRDefault="00204DC6" w:rsidP="00204DC6" w:rsidR="00204DC6"/>
    <w:p w:rsidRDefault="00204DC6" w:rsidP="00204DC6" w:rsidR="00204DC6"/>
    <w:p w:rsidRDefault="00204DC6" w:rsidP="00204DC6" w:rsidR="00204DC6"/>
    <w:p w:rsidRDefault="00204DC6" w:rsidP="00204DC6" w:rsidR="00204DC6"/>
    <w:p w:rsidRDefault="00204DC6" w:rsidP="00204DC6" w:rsidR="00204DC6"/>
    <w:p w:rsidRDefault="00204DC6" w:rsidP="00204DC6" w:rsidR="00204DC6"/>
    <w:p w:rsidRDefault="00CB1DAC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968" w:rsidP="00204DC6" w:rsidR="002E5968">
      <w:r>
        <w:separator/>
      </w:r>
    </w:p>
  </w:endnote>
  <w:endnote w:id="0" w:type="continuationSeparator">
    <w:p w:rsidRDefault="002E5968" w:rsidP="00204DC6" w:rsidR="002E5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968" w:rsidP="00204DC6" w:rsidR="002E5968">
      <w:r>
        <w:separator/>
      </w:r>
    </w:p>
  </w:footnote>
  <w:footnote w:id="0" w:type="continuationSeparator">
    <w:p w:rsidRDefault="002E5968" w:rsidP="00204DC6" w:rsidR="002E59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5968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CB1DAC">
      <w:rPr>
        <w:noProof/>
      </w:rPr>
      <w:t>2</w:t>
    </w:r>
    <w:r>
      <w:fldChar w:fldCharType="end"/>
    </w:r>
    <w:r>
      <w:tab/>
    </w:r>
    <w:r w:rsidRPr="00F65D9B">
      <w:t>11 St-</w:t>
    </w:r>
    <w:r>
      <w:t>58</w:t>
    </w:r>
    <w:r w:rsidR="00204DC6">
      <w:t>5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5968" w:rsidP="0021081C" w:rsidR="00A81E97">
    <w:pPr>
      <w:pStyle w:val="Zaglavlje"/>
      <w:jc w:val="right"/>
    </w:pPr>
    <w:r>
      <w:t>11 St-58</w:t>
    </w:r>
    <w:r w:rsidR="00204DC6">
      <w:t>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75C7"/>
    <w:rsid w:val="00204DC6"/>
    <w:rsid w:val="002E5968"/>
    <w:rsid w:val="009A6044"/>
    <w:rsid w:val="00BF033F"/>
    <w:rsid w:val="00CB1DAC"/>
    <w:rsid w:val="00FC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4DC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4D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4DC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4D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4DC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04D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4DC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B1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DA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DA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DA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DA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4DC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4D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4DC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4D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4DC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04D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4DC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B1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DA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DA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DA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DA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St-585/2015</izvorni_sadrzaj>
    <derivirana_varijabla naziv="DomainObject.Predmet.OznakaBroj_1">St-585/2015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LUCIS  d. o. o. POREČ</izvorni_sadrzaj>
    <derivirana_varijabla naziv="DomainObject.Predmet.ProtustrankaFormated_1">  DOMUS LUCIS  d. o. o. POREČ</derivirana_varijabla>
  </DomainObject.Predmet.ProtustrankaFormated>
  <DomainObject.Predmet.ProtustrankaFormatedOIB>
    <izvorni_sadrzaj>  DOMUS LUCIS  d. o. o. POREČ, OIB 12781239937</izvorni_sadrzaj>
    <derivirana_varijabla naziv="DomainObject.Predmet.ProtustrankaFormatedOIB_1">  DOMUS LUCIS  d. o. o. POREČ, OIB 12781239937</derivirana_varijabla>
  </DomainObject.Predmet.ProtustrankaFormatedOIB>
  <DomainObject.Predmet.ProtustrankaFormatedWithAdress>
    <izvorni_sadrzaj> DOMUS LUCIS  d. o. o. POREČ, Filipini 18, 52440 Poreč</izvorni_sadrzaj>
    <derivirana_varijabla naziv="DomainObject.Predmet.ProtustrankaFormatedWithAdress_1"> DOMUS LUCIS  d. o. o. POREČ, Filipini 18, 52440 Poreč</derivirana_varijabla>
  </DomainObject.Predmet.ProtustrankaFormatedWithAdress>
  <DomainObject.Predmet.ProtustrankaFormatedWithAdressOIB>
    <izvorni_sadrzaj> DOMUS LUCIS  d. o. o. POREČ, OIB 12781239937, Filipini 18, 52440 Poreč</izvorni_sadrzaj>
    <derivirana_varijabla naziv="DomainObject.Predmet.ProtustrankaFormatedWithAdressOIB_1"> DOMUS LUCIS  d. o. o. POREČ, OIB 12781239937, Filipini 18, 52440 Poreč</derivirana_varijabla>
  </DomainObject.Predmet.ProtustrankaFormatedWithAdressOIB>
  <DomainObject.Predmet.ProtustrankaWithAdress>
    <izvorni_sadrzaj>DOMUS LUCIS  d. o. o. POREČ Filipini 18, 52440 Poreč</izvorni_sadrzaj>
    <derivirana_varijabla naziv="DomainObject.Predmet.ProtustrankaWithAdress_1">DOMUS LUCIS  d. o. o. POREČ Filipini 18, 52440 Poreč</derivirana_varijabla>
  </DomainObject.Predmet.ProtustrankaWithAdress>
  <DomainObject.Predmet.ProtustrankaWithAdressOIB>
    <izvorni_sadrzaj>DOMUS LUCIS  d. o. o. POREČ, OIB 12781239937, Filipini 18, 52440 Poreč</izvorni_sadrzaj>
    <derivirana_varijabla naziv="DomainObject.Predmet.ProtustrankaWithAdressOIB_1">DOMUS LUCIS  d. o. o. POREČ, OIB 12781239937, Filipini 18, 52440 Poreč</derivirana_varijabla>
  </DomainObject.Predmet.ProtustrankaWithAdressOIB>
  <DomainObject.Predmet.ProtustrankaNazivFormated>
    <izvorni_sadrzaj>DOMUS LUCIS  d. o. o. POREČ</izvorni_sadrzaj>
    <derivirana_varijabla naziv="DomainObject.Predmet.ProtustrankaNazivFormated_1">DOMUS LUCIS  d. o. o. POREČ</derivirana_varijabla>
  </DomainObject.Predmet.ProtustrankaNazivFormated>
  <DomainObject.Predmet.ProtustrankaNazivFormatedOIB>
    <izvorni_sadrzaj>DOMUS LUCIS  d. o. o. POREČ, OIB 12781239937</izvorni_sadrzaj>
    <derivirana_varijabla naziv="DomainObject.Predmet.ProtustrankaNazivFormatedOIB_1">DOMUS LUCIS  d. o. o. POREČ, OIB 12781239937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4713.54</izvorni_sadrzaj>
    <derivirana_varijabla naziv="DomainObject.Predmet.TrenutnaVrijednost_1">4713.54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DOMUS LUCIS  d. o. o. POREČ</item>
    </izvorni_sadrzaj>
    <derivirana_varijabla naziv="DomainObject.Predmet.ProtuStrankaListFormated_1">
      <item>DOMUS LUCIS  d. o. o. POREČ</item>
    </derivirana_varijabla>
  </DomainObject.Predmet.ProtuStrankaListFormated>
  <DomainObject.Predmet.ProtuStrankaListFormatedOIB>
    <izvorni_sadrzaj>
      <item>DOMUS LUCIS  d. o. o. POREČ, OIB 12781239937</item>
    </izvorni_sadrzaj>
    <derivirana_varijabla naziv="DomainObject.Predmet.ProtuStrankaListFormatedOIB_1">
      <item>DOMUS LUCIS  d. o. o. POREČ, OIB 12781239937</item>
    </derivirana_varijabla>
  </DomainObject.Predmet.ProtuStrankaListFormatedOIB>
  <DomainObject.Predmet.ProtuStrankaListFormatedWithAdress>
    <izvorni_sadrzaj>
      <item>DOMUS LUCIS  d. o. o. POREČ, Filipini 18, 52440 Poreč</item>
    </izvorni_sadrzaj>
    <derivirana_varijabla naziv="DomainObject.Predmet.ProtuStrankaListFormatedWithAdress_1">
      <item>DOMUS LUCIS  d. o. o. POREČ, Filipini 18, 52440 Poreč</item>
    </derivirana_varijabla>
  </DomainObject.Predmet.ProtuStrankaListFormatedWithAdress>
  <DomainObject.Predmet.ProtuStrankaListFormatedWithAdressOIB>
    <izvorni_sadrzaj>
      <item>DOMUS LUCIS  d. o. o. POREČ, OIB 12781239937, Filipini 18, 52440 Poreč</item>
    </izvorni_sadrzaj>
    <derivirana_varijabla naziv="DomainObject.Predmet.ProtuStrankaListFormatedWithAdressOIB_1">
      <item>DOMUS LUCIS  d. o. o. POREČ, OIB 12781239937, Filipini 18, 52440 Poreč</item>
    </derivirana_varijabla>
  </DomainObject.Predmet.ProtuStrankaListFormatedWithAdressOIB>
  <DomainObject.Predmet.ProtuStrankaListNazivFormated>
    <izvorni_sadrzaj>
      <item>DOMUS LUCIS  d. o. o. POREČ</item>
    </izvorni_sadrzaj>
    <derivirana_varijabla naziv="DomainObject.Predmet.ProtuStrankaListNazivFormated_1">
      <item>DOMUS LUCIS  d. o. o. POREČ</item>
    </derivirana_varijabla>
  </DomainObject.Predmet.ProtuStrankaListNazivFormated>
  <DomainObject.Predmet.ProtuStrankaListNazivFormatedOIB>
    <izvorni_sadrzaj>
      <item>DOMUS LUCIS  d. o. o. POREČ, OIB 12781239937</item>
    </izvorni_sadrzaj>
    <derivirana_varijabla naziv="DomainObject.Predmet.ProtuStrankaListNazivFormatedOIB_1">
      <item>DOMUS LUCIS  d. o. o. POREČ, OIB 12781239937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DOMUS LUCIS  d. o. o. POREČ</izvorni_sadrzaj>
    <derivirana_varijabla naziv="DomainObject.Predmet.ProtustrankaIDrugi_1">DOMUS LUCIS  d. o. 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DOMUS LUCIS  d. o. o. POREČ, OIB 12781239937, Filipini 18, 52440 Poreč</izvorni_sadrzaj>
    <derivirana_varijabla naziv="DomainObject.Predmet.ProtustrankaIDrugiAdressOIB_1">DOMUS LUCIS  d. o. o. POREČ, OIB 12781239937, Filipini 18,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DOMUS LUCIS  d. o. o. POREČ</item>
    </izvorni_sadrzaj>
    <derivirana_varijabla naziv="DomainObject.Predmet.SudioniciListNaziv_1">
      <item>FINANCIJSKA AGENCIJA, RC RIJEKA, PODRUŽNICA PULA, PULA</item>
      <item>DOMUS LUCIS  d. o. 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DOMUS LUCIS  d. o. o. POREČ, OIB 12781239937, Filipini 18,52440 Poreč</item>
    </izvorni_sadrzaj>
    <derivirana_varijabla naziv="DomainObject.Predmet.SudioniciListAdressOIB_1">
      <item>FINANCIJSKA AGENCIJA, RC RIJEKA, PODRUŽNICA PULA, PULA, OIB 85821130368, Giardini 5,52100 Pula</item>
      <item>DOMUS LUCIS  d. o. o. POREČ, OIB 12781239937, Filipini 18,52440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12781239937</item>
    </izvorni_sadrzaj>
    <derivirana_varijabla naziv="DomainObject.Predmet.SudioniciListNazivOIB_1">
      <item>, OIB 85821130368</item>
      <item>, OIB 12781239937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372</properties:Words>
  <properties:Characters>2002</properties:Characters>
  <properties:Lines>90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2015-12-14T09:29:00Z</dcterms:created>
  <dc:creator>Mihaela Kaligari</dc:creator>
  <dc:description/>
  <cp:keywords/>
  <cp:lastModifiedBy>Sanja Prodan</cp:lastModifiedBy>
  <cp:lastPrinted>2015-12-17T12:49:00Z</cp:lastPrinted>
  <dcterms:modified xmlns:xsi="http://www.w3.org/2001/XMLSchema-instance" xsi:type="dcterms:W3CDTF">2015-12-17T12:49:00Z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