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ff03f" w14:paraId="b7ff03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8038B6">
        <w:t>38</w:t>
      </w:r>
      <w:r w:rsidR="001A2B85">
        <w:t>6</w:t>
      </w:r>
      <w:r w:rsidR="00946625">
        <w:t>/16-</w:t>
      </w:r>
      <w:r w:rsidR="001A2B85">
        <w:t>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1A2B85">
        <w:t>QUARTUS d.o.o., Zadar, Put kotarskih serdara 38 B, Zadar, OIB: 98437092988</w:t>
      </w:r>
      <w:r w:rsidRPr="00EF7C9A">
        <w:t xml:space="preserve">, dana </w:t>
      </w:r>
      <w:r w:rsidR="004C0A7A">
        <w:t>19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237203" w:rsidP="00A0371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4C59EF">
        <w:t>Blaž Savić, Bana Josipa Jelačića 4/V, Zadar, datum rođenja: 15. travnja 1935. godine, mjesto rođenja: Banjevci</w:t>
      </w:r>
      <w:r>
        <w:t xml:space="preserve">, broj osobne iskaznice: </w:t>
      </w:r>
      <w:r w:rsidRPr="004C59EF">
        <w:t>1504935383902, izdana od strane: PU Zadar, OIB: 44660472906</w:t>
      </w:r>
      <w:r w:rsidR="00363316" w:rsidRPr="006F6B67">
        <w:t>,</w:t>
      </w:r>
      <w:r w:rsidR="00AD4A86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1A2B85">
        <w:t>QUARTUS d.o.o., Zadar, Put kotarskih serdara 38 B, Zadar, OIB: 98437092988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1A2B85">
        <w:t>QUARTUS 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4C0A7A">
        <w:t>19</w:t>
      </w:r>
      <w:r w:rsidR="003C4494">
        <w:t>. travnja</w:t>
      </w:r>
      <w:r w:rsidR="00170940">
        <w:t xml:space="preserve"> 2016.</w:t>
      </w:r>
    </w:p>
    <w:p w:rsidRDefault="008F03DE" w:rsidP="004C0A7A" w:rsidR="008F03DE" w:rsidRPr="00EF7C9A">
      <w:pPr>
        <w:jc w:val="right"/>
      </w:pPr>
    </w:p>
    <w:p w:rsidRDefault="001A6CB1" w:rsidP="001A6CB1" w:rsidR="001A6CB1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1A6CB1" w:rsidP="001A6CB1" w:rsidR="001A6CB1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1A6CB1" w:rsidP="001A6CB1" w:rsidR="001A6CB1"/>
    <w:p w:rsidRDefault="00842CEB" w:rsidP="00AB08B3" w:rsidR="00842CEB" w:rsidRPr="00EF7C9A">
      <w:pPr>
        <w:jc w:val="right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30B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1A2B85">
          <w:t>386/16-9</w:t>
        </w:r>
      </w:p>
      <w:p w:rsidRDefault="00E12FEA" w:rsidP="009C0FF2" w:rsidR="00E12FEA" w:rsidRPr="00EF7C9A">
        <w:pPr>
          <w:jc w:val="right"/>
        </w:pPr>
      </w:p>
      <w:p w:rsidRDefault="00E630B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37D0"/>
    <w:rsid w:val="00077BD9"/>
    <w:rsid w:val="0008053D"/>
    <w:rsid w:val="00085FFF"/>
    <w:rsid w:val="000D4B36"/>
    <w:rsid w:val="000E0BB3"/>
    <w:rsid w:val="0013102B"/>
    <w:rsid w:val="00170940"/>
    <w:rsid w:val="0017371F"/>
    <w:rsid w:val="001840A0"/>
    <w:rsid w:val="001A2B85"/>
    <w:rsid w:val="001A363B"/>
    <w:rsid w:val="001A6CB1"/>
    <w:rsid w:val="001C347E"/>
    <w:rsid w:val="0020672D"/>
    <w:rsid w:val="00215999"/>
    <w:rsid w:val="00237203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63316"/>
    <w:rsid w:val="0038536A"/>
    <w:rsid w:val="003911EF"/>
    <w:rsid w:val="00394B33"/>
    <w:rsid w:val="003C4494"/>
    <w:rsid w:val="003C6DA5"/>
    <w:rsid w:val="003E4B94"/>
    <w:rsid w:val="00453E80"/>
    <w:rsid w:val="00472181"/>
    <w:rsid w:val="00474A81"/>
    <w:rsid w:val="004A1BFA"/>
    <w:rsid w:val="004B768C"/>
    <w:rsid w:val="004C0A7A"/>
    <w:rsid w:val="004F1515"/>
    <w:rsid w:val="00515656"/>
    <w:rsid w:val="00531CC9"/>
    <w:rsid w:val="00563127"/>
    <w:rsid w:val="005A2E2A"/>
    <w:rsid w:val="00665069"/>
    <w:rsid w:val="006A6847"/>
    <w:rsid w:val="007002A2"/>
    <w:rsid w:val="007042E6"/>
    <w:rsid w:val="0074396A"/>
    <w:rsid w:val="00775B04"/>
    <w:rsid w:val="007B6657"/>
    <w:rsid w:val="007C75BF"/>
    <w:rsid w:val="007E01F3"/>
    <w:rsid w:val="007F26FC"/>
    <w:rsid w:val="008038B6"/>
    <w:rsid w:val="00842CEB"/>
    <w:rsid w:val="00881A15"/>
    <w:rsid w:val="008F03DE"/>
    <w:rsid w:val="008F3AD6"/>
    <w:rsid w:val="00932520"/>
    <w:rsid w:val="00946625"/>
    <w:rsid w:val="009B4456"/>
    <w:rsid w:val="009C0FF2"/>
    <w:rsid w:val="009F62F2"/>
    <w:rsid w:val="00A0371F"/>
    <w:rsid w:val="00A520DC"/>
    <w:rsid w:val="00A5292A"/>
    <w:rsid w:val="00AB08B3"/>
    <w:rsid w:val="00AD4A86"/>
    <w:rsid w:val="00B310F0"/>
    <w:rsid w:val="00BA7CDC"/>
    <w:rsid w:val="00BB4F73"/>
    <w:rsid w:val="00BE6E59"/>
    <w:rsid w:val="00C02FA1"/>
    <w:rsid w:val="00C317EE"/>
    <w:rsid w:val="00C34253"/>
    <w:rsid w:val="00C85781"/>
    <w:rsid w:val="00C9120F"/>
    <w:rsid w:val="00D51434"/>
    <w:rsid w:val="00E12FEA"/>
    <w:rsid w:val="00E40FBE"/>
    <w:rsid w:val="00E630BC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0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0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0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0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63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0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0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0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0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St-386/2016</izvorni_sadrzaj>
    <derivirana_varijabla naziv="DomainObject.Predmet.OznakaBroj_1">St-386/2016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QUARTUS d.o.o. za turizam, ugostiteljstvo i poslovne usluge</izvorni_sadrzaj>
    <derivirana_varijabla naziv="DomainObject.Predmet.ProtustrankaFormated_1">  QUARTUS d.o.o. za turizam, ugostiteljstvo i poslovne usluge</derivirana_varijabla>
  </DomainObject.Predmet.ProtustrankaFormated>
  <DomainObject.Predmet.ProtustrankaFormatedOIB>
    <izvorni_sadrzaj>  QUARTUS d.o.o. za turizam, ugostiteljstvo i poslovne usluge, OIB 98437092988</izvorni_sadrzaj>
    <derivirana_varijabla naziv="DomainObject.Predmet.ProtustrankaFormatedOIB_1">  QUARTUS d.o.o. za turizam, ugostiteljstvo i poslovne usluge, OIB 98437092988</derivirana_varijabla>
  </DomainObject.Predmet.ProtustrankaFormatedOIB>
  <DomainObject.Predmet.ProtustrankaFormatedWithAdress>
    <izvorni_sadrzaj> QUARTUS d.o.o. za turizam, ugostiteljstvo i poslovne usluge, Put kotarskih serdara 38 B, 23000 Zadar</izvorni_sadrzaj>
    <derivirana_varijabla naziv="DomainObject.Predmet.ProtustrankaFormatedWithAdress_1"> QUARTUS d.o.o. za turizam, ugostiteljstvo i poslovne usluge, Put kotarskih serdara 38 B, 23000 Zadar</derivirana_varijabla>
  </DomainObject.Predmet.ProtustrankaFormatedWithAdress>
  <DomainObject.Predmet.ProtustrankaFormatedWithAdressOIB>
    <izvorni_sadrzaj> QUARTUS d.o.o. za turizam, ugostiteljstvo i poslovne usluge, OIB 98437092988, Put kotarskih serdara 38 B, 23000 Zadar</izvorni_sadrzaj>
    <derivirana_varijabla naziv="DomainObject.Predmet.ProtustrankaFormatedWithAdressOIB_1"> QUARTUS d.o.o. za turizam, ugostiteljstvo i poslovne usluge, OIB 98437092988, Put kotarskih serdara 38 B, 23000 Zadar</derivirana_varijabla>
  </DomainObject.Predmet.ProtustrankaFormatedWithAdressOIB>
  <DomainObject.Predmet.ProtustrankaWithAdress>
    <izvorni_sadrzaj>QUARTUS d.o.o. za turizam, ugostiteljstvo i poslovne usluge Put kotarskih serdara 38 B, 23000 Zadar</izvorni_sadrzaj>
    <derivirana_varijabla naziv="DomainObject.Predmet.ProtustrankaWithAdress_1">QUARTUS d.o.o. za turizam, ugostiteljstvo i poslovne usluge Put kotarskih serdara 38 B, 23000 Zadar</derivirana_varijabla>
  </DomainObject.Predmet.ProtustrankaWithAdress>
  <DomainObject.Predmet.ProtustrankaWithAdressOIB>
    <izvorni_sadrzaj>QUARTUS d.o.o. za turizam, ugostiteljstvo i poslovne usluge, OIB 98437092988, Put kotarskih serdara 38 B, 23000 Zadar</izvorni_sadrzaj>
    <derivirana_varijabla naziv="DomainObject.Predmet.ProtustrankaWithAdressOIB_1">QUARTUS d.o.o. za turizam, ugostiteljstvo i poslovne usluge, OIB 98437092988, Put kotarskih serdara 38 B, 23000 Zadar</derivirana_varijabla>
  </DomainObject.Predmet.ProtustrankaWithAdressOIB>
  <DomainObject.Predmet.ProtustrankaNazivFormated>
    <izvorni_sadrzaj>QUARTUS d.o.o. za turizam, ugostiteljstvo i poslovne usluge</izvorni_sadrzaj>
    <derivirana_varijabla naziv="DomainObject.Predmet.ProtustrankaNazivFormated_1">QUARTUS d.o.o. za turizam, ugostiteljstvo i poslovne usluge</derivirana_varijabla>
  </DomainObject.Predmet.ProtustrankaNazivFormated>
  <DomainObject.Predmet.ProtustrankaNazivFormatedOIB>
    <izvorni_sadrzaj>QUARTUS d.o.o. za turizam, ugostiteljstvo i poslovne usluge, OIB 98437092988</izvorni_sadrzaj>
    <derivirana_varijabla naziv="DomainObject.Predmet.ProtustrankaNazivFormatedOIB_1">QUARTUS d.o.o. za turizam, ugostiteljstvo i poslovne usluge, OIB 98437092988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178337.15</izvorni_sadrzaj>
    <derivirana_varijabla naziv="DomainObject.Predmet.TrenutnaVrijednost_1">178337.15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QUARTUS d.o.o. za turizam, ugostiteljstvo i poslovne usluge</item>
    </izvorni_sadrzaj>
    <derivirana_varijabla naziv="DomainObject.Predmet.ProtuStrankaListFormated_1">
      <item>QUARTUS d.o.o. za turizam, ugostiteljstvo i poslovne usluge</item>
    </derivirana_varijabla>
  </DomainObject.Predmet.ProtuStrankaListFormated>
  <DomainObject.Predmet.ProtuStrankaListFormatedOIB>
    <izvorni_sadrzaj>
      <item>QUARTUS d.o.o. za turizam, ugostiteljstvo i poslovne usluge, OIB 98437092988</item>
    </izvorni_sadrzaj>
    <derivirana_varijabla naziv="DomainObject.Predmet.ProtuStrankaListFormatedOIB_1">
      <item>QUARTUS d.o.o. za turizam, ugostiteljstvo i poslovne usluge, OIB 98437092988</item>
    </derivirana_varijabla>
  </DomainObject.Predmet.ProtuStrankaListFormatedOIB>
  <DomainObject.Predmet.ProtuStrankaListFormatedWithAdress>
    <izvorni_sadrzaj>
      <item>QUARTUS d.o.o. za turizam, ugostiteljstvo i poslovne usluge, Put kotarskih serdara 38 B, 23000 Zadar</item>
    </izvorni_sadrzaj>
    <derivirana_varijabla naziv="DomainObject.Predmet.ProtuStrankaListFormatedWithAdress_1">
      <item>QUARTUS d.o.o. za turizam, ugostiteljstvo i poslovne usluge, Put kotarskih serdara 38 B, 23000 Zadar</item>
    </derivirana_varijabla>
  </DomainObject.Predmet.ProtuStrankaListFormatedWithAdress>
  <DomainObject.Predmet.ProtuStrankaListFormatedWithAdressOIB>
    <izvorni_sadrzaj>
      <item>QUARTUS d.o.o. za turizam, ugostiteljstvo i poslovne usluge, OIB 98437092988, Put kotarskih serdara 38 B, 23000 Zadar</item>
    </izvorni_sadrzaj>
    <derivirana_varijabla naziv="DomainObject.Predmet.ProtuStrankaListFormatedWithAdressOIB_1">
      <item>QUARTUS d.o.o. za turizam, ugostiteljstvo i poslovne usluge, OIB 98437092988, Put kotarskih serdara 38 B, 23000 Zadar</item>
    </derivirana_varijabla>
  </DomainObject.Predmet.ProtuStrankaListFormatedWithAdressOIB>
  <DomainObject.Predmet.ProtuStrankaListNazivFormated>
    <izvorni_sadrzaj>
      <item>QUARTUS d.o.o. za turizam, ugostiteljstvo i poslovne usluge</item>
    </izvorni_sadrzaj>
    <derivirana_varijabla naziv="DomainObject.Predmet.ProtuStrankaListNazivFormated_1">
      <item>QUARTUS d.o.o. za turizam, ugostiteljstvo i poslovne usluge</item>
    </derivirana_varijabla>
  </DomainObject.Predmet.ProtuStrankaListNazivFormated>
  <DomainObject.Predmet.ProtuStrankaListNazivFormatedOIB>
    <izvorni_sadrzaj>
      <item>QUARTUS d.o.o. za turizam, ugostiteljstvo i poslovne usluge, OIB 98437092988</item>
    </izvorni_sadrzaj>
    <derivirana_varijabla naziv="DomainObject.Predmet.ProtuStrankaListNazivFormatedOIB_1">
      <item>QUARTUS d.o.o. za turizam, ugostiteljstvo i poslovne usluge, OIB 98437092988</item>
    </derivirana_varijabla>
  </DomainObject.Predmet.ProtuStrankaListNazivFormatedOIB>
  <DomainObject.Predmet.OstaliListFormated>
    <izvorni_sadrzaj>
      <item>Mladen Arbanas</item>
    </izvorni_sadrzaj>
    <derivirana_varijabla naziv="DomainObject.Predmet.OstaliListFormated_1">
      <item>Mladen Arbanas</item>
    </derivirana_varijabla>
  </DomainObject.Predmet.OstaliListFormated>
  <DomainObject.Predmet.OstaliListFormatedOIB>
    <izvorni_sadrzaj>
      <item>Mladen Arbanas, OIB 35384156342</item>
    </izvorni_sadrzaj>
    <derivirana_varijabla naziv="DomainObject.Predmet.OstaliListFormatedOIB_1">
      <item>Mladen Arbanas, OIB 35384156342</item>
    </derivirana_varijabla>
  </DomainObject.Predmet.OstaliListFormatedOIB>
  <DomainObject.Predmet.OstaliListFormatedWithAdress>
    <izvorni_sadrzaj>
      <item>Mladen Arbanas, Put Kotarskih Serdara 38b, 23000 Zadar</item>
    </izvorni_sadrzaj>
    <derivirana_varijabla naziv="DomainObject.Predmet.OstaliListFormatedWithAdress_1">
      <item>Mladen Arbanas, Put Kotarskih Serdara 38b, 23000 Zadar</item>
    </derivirana_varijabla>
  </DomainObject.Predmet.OstaliListFormatedWithAdress>
  <DomainObject.Predmet.OstaliListFormatedWithAdressOIB>
    <izvorni_sadrzaj>
      <item>Mladen Arbanas, OIB 35384156342, Put Kotarskih Serdara 38b, 23000 Zadar</item>
    </izvorni_sadrzaj>
    <derivirana_varijabla naziv="DomainObject.Predmet.OstaliListFormatedWithAdressOIB_1">
      <item>Mladen Arbanas, OIB 35384156342, Put Kotarskih Serdara 38b, 23000 Zadar</item>
    </derivirana_varijabla>
  </DomainObject.Predmet.OstaliListFormatedWithAdressOIB>
  <DomainObject.Predmet.OstaliListNazivFormated>
    <izvorni_sadrzaj>
      <item>Mladen Arbanas</item>
    </izvorni_sadrzaj>
    <derivirana_varijabla naziv="DomainObject.Predmet.OstaliListNazivFormated_1">
      <item>Mladen Arbanas</item>
    </derivirana_varijabla>
  </DomainObject.Predmet.OstaliListNazivFormated>
  <DomainObject.Predmet.OstaliListNazivFormatedOIB>
    <izvorni_sadrzaj>
      <item>Mladen Arbanas, OIB 35384156342</item>
    </izvorni_sadrzaj>
    <derivirana_varijabla naziv="DomainObject.Predmet.OstaliListNazivFormatedOIB_1">
      <item>Mladen Arbanas, OIB 35384156342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QUARTUS d.o.o. za turizam, ugostiteljstvo i poslovne usluge</izvorni_sadrzaj>
    <derivirana_varijabla naziv="DomainObject.Predmet.ProtustrankaIDrugi_1">QUARTUS d.o.o. za turizam, ugostiteljstvo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QUARTUS d.o.o. za turizam, ugostiteljstvo i poslovne usluge, OIB 98437092988, Put kotarskih serdara 38 B, 23000 Zadar</izvorni_sadrzaj>
    <derivirana_varijabla naziv="DomainObject.Predmet.ProtustrankaIDrugiAdressOIB_1">QUARTUS d.o.o. za turizam, ugostiteljstvo i poslovne usluge, OIB 98437092988, Put kotarskih serdara 38 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QUARTUS d.o.o. za turizam, ugostiteljstvo i poslovne usluge</item>
      <item>Mladen Arbanas</item>
    </izvorni_sadrzaj>
    <derivirana_varijabla naziv="DomainObject.Predmet.SudioniciListNaziv_1">
      <item>FINA</item>
      <item>QUARTUS d.o.o. za turizam, ugostiteljstvo i poslovne usluge</item>
      <item>Mladen Arbanas</item>
    </derivirana_varijabla>
  </DomainObject.Predmet.SudioniciListNaziv>
  <DomainObject.Predmet.SudioniciListAdressOIB>
    <izvorni_sadrzaj>
      <item>FINA, OIB 85821130368</item>
      <item>QUARTUS d.o.o. za turizam, ugostiteljstvo i poslovne usluge, OIB 98437092988, Put kotarskih serdara 38 B,23000 Zadar</item>
      <item>Mladen Arbanas, OIB 35384156342, Put Kotarskih Serdara 38b,23000 Zadar</item>
    </izvorni_sadrzaj>
    <derivirana_varijabla naziv="DomainObject.Predmet.SudioniciListAdressOIB_1">
      <item>FINA, OIB 85821130368</item>
      <item>QUARTUS d.o.o. za turizam, ugostiteljstvo i poslovne usluge, OIB 98437092988, Put kotarskih serdara 38 B,23000 Zadar</item>
      <item>Mladen Arbanas, OIB 35384156342, Put Kotarskih Serdara 38b,23000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98437092988</item>
      <item>, OIB 35384156342</item>
    </izvorni_sadrzaj>
    <derivirana_varijabla naziv="DomainObject.Predmet.SudioniciListNazivOIB_1">
      <item>, OIB 85821130368</item>
      <item>, OIB 98437092988</item>
      <item>, OIB 35384156342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1881</properties:Characters>
  <properties:Lines>63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2016-04-19T09:04:00Z</dcterms:created>
  <dc:creator>Ardena Bajlo</dc:creator>
  <cp:lastModifiedBy>wsadmin</cp:lastModifiedBy>
  <cp:lastPrinted>2016-04-20T13:47:00Z</cp:lastPrinted>
  <dcterms:modified xmlns:xsi="http://www.w3.org/2001/XMLSchema-instance" xsi:type="dcterms:W3CDTF">2016-04-21T09:32:00Z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