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fcef" w14:paraId="92dfcef" w:rsidRDefault="00D2098F" w:rsidP="00D2098F" w:rsidR="00D2098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98F" w:rsidP="00D2098F" w:rsidR="00D2098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2098F" w:rsidP="00D2098F" w:rsidR="00D2098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2098F" w:rsidP="00D2098F" w:rsidR="00D2098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2098F" w:rsidP="00D2098F" w:rsidR="00D2098F"/>
    <w:p w:rsidRDefault="00D2098F" w:rsidP="00D2098F" w:rsidR="00D2098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2098F" w:rsidP="00D2098F" w:rsidR="00D2098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2098F" w:rsidP="00D2098F" w:rsidR="00D2098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9633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MULTIMEDIA d. o. o. Pula, Banovčeva 9, OIB 88308640114,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2098F" w:rsidP="00D2098F" w:rsidR="00D2098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2098F" w:rsidP="00D2098F" w:rsidR="00D2098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098F" w:rsidP="00D2098F" w:rsidR="00D2098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MULTIMEDIA d. o. o. Pula, Banovčeva 9, OIB 88308640114.</w:t>
      </w:r>
    </w:p>
    <w:p w:rsidRDefault="00D2098F" w:rsidP="00D2098F" w:rsidR="00D2098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MULTIMEDIA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1987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116.635,47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D2098F" w:rsidP="00D2098F" w:rsidR="00D2098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2098F" w:rsidP="00D2098F" w:rsidR="00D2098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2098F" w:rsidP="00D2098F" w:rsidR="00D2098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D2098F" w:rsidP="00D2098F" w:rsidR="00D2098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2098F" w:rsidP="00D2098F" w:rsidR="00D2098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2098F" w:rsidP="00D2098F" w:rsidR="00D2098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2098F" w:rsidP="00D2098F" w:rsidR="00D2098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2098F" w:rsidP="00D2098F" w:rsidR="00D2098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D2098F" w:rsidP="00D2098F" w:rsidR="00D2098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>
      <w:pPr>
        <w:tabs>
          <w:tab w:pos="4116" w:val="left"/>
        </w:tabs>
      </w:pPr>
    </w:p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 w:rsidRPr="00D05CA9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D2098F" w:rsidP="00D2098F" w:rsidR="00D2098F"/>
    <w:p w:rsidRDefault="00F71802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C92" w:rsidP="00D2098F" w:rsidR="003D4C92">
      <w:r>
        <w:separator/>
      </w:r>
    </w:p>
  </w:endnote>
  <w:endnote w:id="0" w:type="continuationSeparator">
    <w:p w:rsidRDefault="003D4C92" w:rsidP="00D2098F" w:rsidR="003D4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C92" w:rsidP="00D2098F" w:rsidR="003D4C92">
      <w:r>
        <w:separator/>
      </w:r>
    </w:p>
  </w:footnote>
  <w:footnote w:id="0" w:type="continuationSeparator">
    <w:p w:rsidRDefault="003D4C92" w:rsidP="00D2098F" w:rsidR="003D4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C92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1802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31</w:t>
    </w:r>
    <w:r w:rsidR="00D2098F">
      <w:t>8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C92" w:rsidP="00A81E97" w:rsidR="00A81E97">
    <w:pPr>
      <w:pStyle w:val="Zaglavlje"/>
      <w:jc w:val="right"/>
    </w:pPr>
    <w:r>
      <w:t>11 St-31</w:t>
    </w:r>
    <w:r w:rsidR="00D2098F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7D1F"/>
    <w:rsid w:val="003D4C92"/>
    <w:rsid w:val="00717D1F"/>
    <w:rsid w:val="009A6044"/>
    <w:rsid w:val="00BF033F"/>
    <w:rsid w:val="00D2098F"/>
    <w:rsid w:val="00F7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98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9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09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9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98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09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098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1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8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80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8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8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98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09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09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09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98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09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098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71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8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80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8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8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d.o.o. PULA</izvorni_sadrzaj>
    <derivirana_varijabla naziv="DomainObject.Predmet.ProtustrankaFormated_1">  MULTIMEDIA d.o.o. PULA</derivirana_varijabla>
  </DomainObject.Predmet.ProtustrankaFormated>
  <DomainObject.Predmet.ProtustrankaFormatedOIB>
    <izvorni_sadrzaj>  MULTIMEDIA d.o.o. PULA, OIB 88308640114</izvorni_sadrzaj>
    <derivirana_varijabla naziv="DomainObject.Predmet.ProtustrankaFormatedOIB_1">  MULTIMEDIA d.o.o. PULA, OIB 88308640114</derivirana_varijabla>
  </DomainObject.Predmet.ProtustrankaFormatedOIB>
  <DomainObject.Predmet.ProtustrankaFormatedWithAdress>
    <izvorni_sadrzaj> MULTIMEDIA d.o.o. PULA, Banovčeva 9, 52100 Pula</izvorni_sadrzaj>
    <derivirana_varijabla naziv="DomainObject.Predmet.ProtustrankaFormatedWithAdress_1"> MULTIMEDIA d.o.o. PULA, Banovčeva 9, 52100 Pula</derivirana_varijabla>
  </DomainObject.Predmet.ProtustrankaFormatedWithAdress>
  <DomainObject.Predmet.ProtustrankaFormatedWithAdressOIB>
    <izvorni_sadrzaj> MULTIMEDIA d.o.o. PULA, OIB 88308640114, Banovčeva 9, 52100 Pula</izvorni_sadrzaj>
    <derivirana_varijabla naziv="DomainObject.Predmet.ProtustrankaFormatedWithAdressOIB_1"> MULTIMEDIA d.o.o. PULA, OIB 88308640114, Banovčeva 9, 52100 Pula</derivirana_varijabla>
  </DomainObject.Predmet.ProtustrankaFormatedWithAdressOIB>
  <DomainObject.Predmet.ProtustrankaWithAdress>
    <izvorni_sadrzaj>MULTIMEDIA d.o.o. PULA Banovčeva 9, 52100 Pula</izvorni_sadrzaj>
    <derivirana_varijabla naziv="DomainObject.Predmet.ProtustrankaWithAdress_1">MULTIMEDIA d.o.o. PULA Banovčeva 9, 52100 Pula</derivirana_varijabla>
  </DomainObject.Predmet.ProtustrankaWithAdress>
  <DomainObject.Predmet.ProtustrankaWithAdressOIB>
    <izvorni_sadrzaj>MULTIMEDIA d.o.o. PULA, OIB 88308640114, Banovčeva 9, 52100 Pula</izvorni_sadrzaj>
    <derivirana_varijabla naziv="DomainObject.Predmet.ProtustrankaWithAdressOIB_1">MULTIMEDIA d.o.o. PULA, OIB 88308640114, Banovčeva 9, 52100 Pula</derivirana_varijabla>
  </DomainObject.Predmet.ProtustrankaWithAdressOIB>
  <DomainObject.Predmet.ProtustrankaNazivFormated>
    <izvorni_sadrzaj>MULTIMEDIA d.o.o. PULA</izvorni_sadrzaj>
    <derivirana_varijabla naziv="DomainObject.Predmet.ProtustrankaNazivFormated_1">MULTIMEDIA d.o.o. PULA</derivirana_varijabla>
  </DomainObject.Predmet.ProtustrankaNazivFormated>
  <DomainObject.Predmet.ProtustrankaNazivFormatedOIB>
    <izvorni_sadrzaj>MULTIMEDIA d.o.o. PULA, OIB 88308640114</izvorni_sadrzaj>
    <derivirana_varijabla naziv="DomainObject.Predmet.ProtustrankaNazivFormatedOIB_1">MULTIMEDIA d.o.o. PULA, OIB 88308640114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116635.47</izvorni_sadrzaj>
    <derivirana_varijabla naziv="DomainObject.Predmet.TrenutnaVrijednost_1">116635.47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MULTIMEDIA d.o.o. PULA</item>
    </izvorni_sadrzaj>
    <derivirana_varijabla naziv="DomainObject.Predmet.ProtuStrankaListFormated_1">
      <item>MULTIMEDIA d.o.o. PULA</item>
    </derivirana_varijabla>
  </DomainObject.Predmet.ProtuStrankaListFormated>
  <DomainObject.Predmet.ProtuStrankaListFormatedOIB>
    <izvorni_sadrzaj>
      <item>MULTIMEDIA d.o.o. PULA, OIB 88308640114</item>
    </izvorni_sadrzaj>
    <derivirana_varijabla naziv="DomainObject.Predmet.ProtuStrankaListFormatedOIB_1">
      <item>MULTIMEDIA d.o.o. PULA, OIB 88308640114</item>
    </derivirana_varijabla>
  </DomainObject.Predmet.ProtuStrankaListFormatedOIB>
  <DomainObject.Predmet.ProtuStrankaListFormatedWithAdress>
    <izvorni_sadrzaj>
      <item>MULTIMEDIA d.o.o. PULA, Banovčeva 9, 52100 Pula</item>
    </izvorni_sadrzaj>
    <derivirana_varijabla naziv="DomainObject.Predmet.ProtuStrankaListFormatedWithAdress_1">
      <item>MULTIMEDIA d.o.o. PULA, Banovčeva 9, 52100 Pula</item>
    </derivirana_varijabla>
  </DomainObject.Predmet.ProtuStrankaListFormatedWithAdress>
  <DomainObject.Predmet.ProtuStrankaListFormatedWithAdressOIB>
    <izvorni_sadrzaj>
      <item>MULTIMEDIA d.o.o. PULA, OIB 88308640114, Banovčeva 9, 52100 Pula</item>
    </izvorni_sadrzaj>
    <derivirana_varijabla naziv="DomainObject.Predmet.ProtuStrankaListFormatedWithAdressOIB_1">
      <item>MULTIMEDIA d.o.o. PULA, OIB 88308640114, Banovčeva 9, 52100 Pula</item>
    </derivirana_varijabla>
  </DomainObject.Predmet.ProtuStrankaListFormatedWithAdressOIB>
  <DomainObject.Predmet.ProtuStrankaListNazivFormated>
    <izvorni_sadrzaj>
      <item>MULTIMEDIA d.o.o. PULA</item>
    </izvorni_sadrzaj>
    <derivirana_varijabla naziv="DomainObject.Predmet.ProtuStrankaListNazivFormated_1">
      <item>MULTIMEDIA d.o.o. PULA</item>
    </derivirana_varijabla>
  </DomainObject.Predmet.ProtuStrankaListNazivFormated>
  <DomainObject.Predmet.ProtuStrankaListNazivFormatedOIB>
    <izvorni_sadrzaj>
      <item>MULTIMEDIA d.o.o. PULA, OIB 88308640114</item>
    </izvorni_sadrzaj>
    <derivirana_varijabla naziv="DomainObject.Predmet.ProtuStrankaListNazivFormatedOIB_1">
      <item>MULTIMEDIA d.o.o. PULA, OIB 88308640114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MULTIMEDIA d.o.o. PULA</izvorni_sadrzaj>
    <derivirana_varijabla naziv="DomainObject.Predmet.ProtustrankaIDrugi_1">MULTIMEDIA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MULTIMEDIA d.o.o. PULA, OIB 88308640114, Banovčeva 9, 52100 Pula</izvorni_sadrzaj>
    <derivirana_varijabla naziv="DomainObject.Predmet.ProtustrankaIDrugiAdressOIB_1">MULTIMEDIA d.o.o. PULA, OIB 88308640114, Banovčeva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MULTIMEDIA d.o.o. PULA</item>
    </izvorni_sadrzaj>
    <derivirana_varijabla naziv="DomainObject.Predmet.SudioniciListNaziv_1">
      <item>FINANCIJSKA AGENCIJA, RC RIJEKA, PODRUŽNICA PULA, PULA</item>
      <item>MULTIMEDIA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MULTIMEDIA d.o.o. PULA, OIB 88308640114, Banovčeva 9,52100 Pula</item>
    </izvorni_sadrzaj>
    <derivirana_varijabla naziv="DomainObject.Predmet.SudioniciListAdressOIB_1">
      <item>FINANCIJSKA AGENCIJA, RC RIJEKA, PODRUŽNICA PULA, PULA, OIB 85821130368, Giardini 5,52100 Pula</item>
      <item>MULTIMEDIA d.o.o. PULA, OIB 88308640114, Banovčeva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88308640114</item>
    </izvorni_sadrzaj>
    <derivirana_varijabla naziv="DomainObject.Predmet.SudioniciListNazivOIB_1">
      <item>, OIB 85821130368</item>
      <item>, OIB 88308640114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365</properties:Words>
  <properties:Characters>1975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2015-11-23T11:18:00Z</dcterms:created>
  <dc:creator>Mihaela Kaligari</dc:creator>
  <dc:description/>
  <cp:keywords/>
  <cp:lastModifiedBy>Ana Jeromela</cp:lastModifiedBy>
  <cp:lastPrinted>2015-11-30T08:18:00Z</cp:lastPrinted>
  <dcterms:modified xmlns:xsi="http://www.w3.org/2001/XMLSchema-instance" xsi:type="dcterms:W3CDTF">2015-11-30T08:18:00Z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