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0916" w14:paraId="4a00916" w:rsidRDefault="000E4A32" w:rsidP="00D81A66" w:rsidR="000E4A32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23AAB">
        <w:rPr>
          <w:lang w:val="hr-HR"/>
        </w:rPr>
        <w:t>221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23AAB">
        <w:rPr>
          <w:lang w:val="hr-HR"/>
        </w:rPr>
        <w:t xml:space="preserve">FUNGUS </w:t>
      </w:r>
      <w:r w:rsidR="006F74FB">
        <w:rPr>
          <w:lang w:val="hr-HR"/>
        </w:rPr>
        <w:t xml:space="preserve"> jednostavno društvo</w:t>
      </w:r>
      <w:r w:rsidR="00F46A9E">
        <w:rPr>
          <w:lang w:val="hr-HR"/>
        </w:rPr>
        <w:t xml:space="preserve"> </w:t>
      </w:r>
      <w:r w:rsidR="00965D74">
        <w:rPr>
          <w:lang w:val="hr-HR"/>
        </w:rPr>
        <w:t xml:space="preserve"> </w:t>
      </w:r>
      <w:r w:rsidR="00B97F89">
        <w:rPr>
          <w:lang w:val="hr-HR"/>
        </w:rPr>
        <w:t>s ograničenom</w:t>
      </w:r>
      <w:r w:rsidR="00C432D1">
        <w:rPr>
          <w:lang w:val="hr-HR"/>
        </w:rPr>
        <w:t xml:space="preserve"> odgovornošću</w:t>
      </w:r>
      <w:r w:rsidR="00F46A9E">
        <w:rPr>
          <w:lang w:val="hr-HR"/>
        </w:rPr>
        <w:t xml:space="preserve"> za </w:t>
      </w:r>
      <w:r w:rsidR="00723AAB">
        <w:rPr>
          <w:lang w:val="hr-HR"/>
        </w:rPr>
        <w:t>proizvodnju, preradu i trgovinu gljivama</w:t>
      </w:r>
      <w:r w:rsidR="005B7578">
        <w:rPr>
          <w:lang w:val="hr-HR"/>
        </w:rPr>
        <w:t>,</w:t>
      </w:r>
      <w:r w:rsidR="00424F0B">
        <w:rPr>
          <w:lang w:val="hr-HR"/>
        </w:rPr>
        <w:t xml:space="preserve"> </w:t>
      </w:r>
      <w:r w:rsidR="00723AAB">
        <w:rPr>
          <w:lang w:val="hr-HR"/>
        </w:rPr>
        <w:t>Slatina</w:t>
      </w:r>
      <w:r w:rsidR="00424F0B">
        <w:rPr>
          <w:lang w:val="hr-HR"/>
        </w:rPr>
        <w:t xml:space="preserve">, </w:t>
      </w:r>
      <w:r w:rsidR="00723AAB">
        <w:rPr>
          <w:lang w:val="hr-HR"/>
        </w:rPr>
        <w:t>Kralja Zvonimira 132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723AAB">
        <w:rPr>
          <w:lang w:val="hr-HR"/>
        </w:rPr>
        <w:t>85464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F46A9E">
        <w:rPr>
          <w:lang w:val="hr-HR"/>
        </w:rPr>
        <w:t xml:space="preserve"> </w:t>
      </w:r>
      <w:r w:rsidR="00723AAB">
        <w:rPr>
          <w:lang w:val="hr-HR"/>
        </w:rPr>
        <w:t>68310109064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23AAB">
        <w:rPr>
          <w:lang w:val="hr-HR"/>
        </w:rPr>
        <w:t>221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6F74FB">
        <w:rPr>
          <w:lang w:val="hr-HR"/>
        </w:rPr>
        <w:t>23</w:t>
      </w:r>
      <w:r w:rsidR="004629E7">
        <w:rPr>
          <w:lang w:val="hr-HR"/>
        </w:rPr>
        <w:t xml:space="preserve">. </w:t>
      </w:r>
      <w:r w:rsidR="00723AAB">
        <w:rPr>
          <w:lang w:val="hr-HR"/>
        </w:rPr>
        <w:t>listopada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23AAB">
        <w:rPr>
          <w:lang w:val="hr-HR"/>
        </w:rPr>
        <w:t>16.142,49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6F74FB">
        <w:rPr>
          <w:lang w:val="hr-HR"/>
        </w:rPr>
        <w:t xml:space="preserve"> </w:t>
      </w:r>
      <w:r w:rsidR="00723AAB">
        <w:rPr>
          <w:lang w:val="hr-HR"/>
        </w:rPr>
        <w:t>Jurica Nikšić, iz Slatine, Kralja Zvonimira 132</w:t>
      </w:r>
      <w:r w:rsidR="006F74FB">
        <w:rPr>
          <w:lang w:val="hr-HR"/>
        </w:rPr>
        <w:t xml:space="preserve">, </w:t>
      </w:r>
      <w:r w:rsidR="00F46A9E">
        <w:rPr>
          <w:lang w:val="hr-HR"/>
        </w:rPr>
        <w:t xml:space="preserve">OIB: </w:t>
      </w:r>
      <w:r w:rsidR="00723AAB">
        <w:rPr>
          <w:lang w:val="hr-HR"/>
        </w:rPr>
        <w:t>80061290470</w:t>
      </w:r>
      <w:r w:rsidR="00F46A9E">
        <w:rPr>
          <w:lang w:val="hr-HR"/>
        </w:rPr>
        <w:t>,</w:t>
      </w:r>
      <w:r w:rsidR="00C432D1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CAA" w:rsidR="00113CAA">
      <w:r>
        <w:separator/>
      </w:r>
    </w:p>
  </w:endnote>
  <w:endnote w:id="0" w:type="continuationSeparator">
    <w:p w:rsidRDefault="00113CAA" w:rsidR="00113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CAA" w:rsidR="00113CAA">
      <w:r>
        <w:separator/>
      </w:r>
    </w:p>
  </w:footnote>
  <w:footnote w:id="0" w:type="continuationSeparator">
    <w:p w:rsidRDefault="00113CAA" w:rsidR="00113C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A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A90"/>
    <w:rsid w:val="00071E80"/>
    <w:rsid w:val="00080DAD"/>
    <w:rsid w:val="000E2229"/>
    <w:rsid w:val="000E2494"/>
    <w:rsid w:val="000E4A32"/>
    <w:rsid w:val="00113CAA"/>
    <w:rsid w:val="001156A8"/>
    <w:rsid w:val="00184DF0"/>
    <w:rsid w:val="001B397D"/>
    <w:rsid w:val="00230CD2"/>
    <w:rsid w:val="0032457F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6F74FB"/>
    <w:rsid w:val="00723AAB"/>
    <w:rsid w:val="007E27E0"/>
    <w:rsid w:val="008259B1"/>
    <w:rsid w:val="00831DA7"/>
    <w:rsid w:val="008A217A"/>
    <w:rsid w:val="008E3DB0"/>
    <w:rsid w:val="00965D74"/>
    <w:rsid w:val="0097587E"/>
    <w:rsid w:val="00985844"/>
    <w:rsid w:val="009F1B25"/>
    <w:rsid w:val="009F6757"/>
    <w:rsid w:val="00A475FF"/>
    <w:rsid w:val="00AB4255"/>
    <w:rsid w:val="00B24E12"/>
    <w:rsid w:val="00B53C1D"/>
    <w:rsid w:val="00B714F6"/>
    <w:rsid w:val="00B7583B"/>
    <w:rsid w:val="00B97F89"/>
    <w:rsid w:val="00BC4873"/>
    <w:rsid w:val="00BE2EE0"/>
    <w:rsid w:val="00C10334"/>
    <w:rsid w:val="00C432D1"/>
    <w:rsid w:val="00C435AB"/>
    <w:rsid w:val="00C86211"/>
    <w:rsid w:val="00CA6057"/>
    <w:rsid w:val="00CD08D1"/>
    <w:rsid w:val="00CD6B0C"/>
    <w:rsid w:val="00CF7F1E"/>
    <w:rsid w:val="00D33EDB"/>
    <w:rsid w:val="00D46E25"/>
    <w:rsid w:val="00D7647D"/>
    <w:rsid w:val="00D81A66"/>
    <w:rsid w:val="00DB4919"/>
    <w:rsid w:val="00DB6FDF"/>
    <w:rsid w:val="00DC7979"/>
    <w:rsid w:val="00E0254F"/>
    <w:rsid w:val="00E97333"/>
    <w:rsid w:val="00EC2C0D"/>
    <w:rsid w:val="00F12ADC"/>
    <w:rsid w:val="00F178C7"/>
    <w:rsid w:val="00F260F1"/>
    <w:rsid w:val="00F46A9E"/>
    <w:rsid w:val="00F7033E"/>
    <w:rsid w:val="00FA3C36"/>
    <w:rsid w:val="00FB7F79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E4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E4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FUNGUS jednostavno društvo s ograničenom odgovornošću za proizvodnju, preradu i trgovinu gljivama, Slatina</izvorni_sadrzaj>
    <derivirana_varijabla naziv="DomainObject.Predmet.ProtustrankaFormated_1">  FUNGUS jednostavno društvo s ograničenom odgovornošću za proizvodnju, preradu i trgovinu gljivama, Slatina</derivirana_varijabla>
  </DomainObject.Predmet.ProtustrankaFormated>
  <DomainObject.Predmet.ProtustrankaFormatedOIB>
    <izvorni_sadrzaj>  FUNGUS jednostavno društvo s ograničenom odgovornošću za proizvodnju, preradu i trgovinu gljivama, Slatina, OIB 68310109064</izvorni_sadrzaj>
    <derivirana_varijabla naziv="DomainObject.Predmet.ProtustrankaFormatedOIB_1">  FUNGUS jednostavno društvo s ograničenom odgovornošću za proizvodnju, preradu i trgovinu gljivama, Slatina, OIB 68310109064</derivirana_varijabla>
  </DomainObject.Predmet.ProtustrankaFormatedOIB>
  <DomainObject.Predmet.ProtustrankaFormatedWithAdress>
    <izvorni_sadrzaj> FUNGUS jednostavno društvo s ograničenom odgovornošću za proizvodnju, preradu i trgovinu gljivama, Slatina, Kralja Zvonimira 132, 33520 Slatina</izvorni_sadrzaj>
    <derivirana_varijabla naziv="DomainObject.Predmet.ProtustrankaFormatedWithAdress_1"> FUNGUS jednostavno društvo s ograničenom odgovornošću za proizvodnju, preradu i trgovinu gljivama, Slatina, Kralja Zvonimira 132, 33520 Slatina</derivirana_varijabla>
  </DomainObject.Predmet.ProtustrankaFormatedWithAdress>
  <DomainObject.Predmet.ProtustrankaFormatedWithAdressOIB>
    <izvorni_sadrzaj> FUNGUS jednostavno društvo s ograničenom odgovornošću za proizvodnju, preradu i trgovinu gljivama, Slatina, OIB 68310109064, Kralja Zvonimira 132, 33520 Slatina</izvorni_sadrzaj>
    <derivirana_varijabla naziv="DomainObject.Predmet.ProtustrankaFormatedWithAdressOIB_1"> FUNGUS jednostavno društvo s ograničenom odgovornošću za proizvodnju, preradu i trgovinu gljivama, Slatina, OIB 68310109064, Kralja Zvonimira 132, 33520 Slatina</derivirana_varijabla>
  </DomainObject.Predmet.ProtustrankaFormatedWithAdressOIB>
  <DomainObject.Predmet.ProtustrankaWithAdress>
    <izvorni_sadrzaj>FUNGUS jednostavno društvo s ograničenom odgovornošću za proizvodnju, preradu i trgovinu gljivama, Slatina Kralja Zvonimira 132, 33520 Slatina</izvorni_sadrzaj>
    <derivirana_varijabla naziv="DomainObject.Predmet.ProtustrankaWithAdress_1">FUNGUS jednostavno društvo s ograničenom odgovornošću za proizvodnju, preradu i trgovinu gljivama, Slatina Kralja Zvonimira 132, 33520 Slatina</derivirana_varijabla>
  </DomainObject.Predmet.ProtustrankaWithAdress>
  <DomainObject.Predmet.ProtustrankaWithAdressOIB>
    <izvorni_sadrzaj>FUNGUS jednostavno društvo s ograničenom odgovornošću za proizvodnju, preradu i trgovinu gljivama, Slatina, OIB 68310109064, Kralja Zvonimira 132, 33520 Slatina</izvorni_sadrzaj>
    <derivirana_varijabla naziv="DomainObject.Predmet.ProtustrankaWithAdressOIB_1">FUNGUS jednostavno društvo s ograničenom odgovornošću za proizvodnju, preradu i trgovinu gljivama, Slatina, OIB 68310109064, Kralja Zvonimira 132, 33520 Slatina</derivirana_varijabla>
  </DomainObject.Predmet.ProtustrankaWithAdressOIB>
  <DomainObject.Predmet.ProtustrankaNazivFormated>
    <izvorni_sadrzaj>FUNGUS jednostavno društvo s ograničenom odgovornošću za proizvodnju, preradu i trgovinu gljivama, Slatina</izvorni_sadrzaj>
    <derivirana_varijabla naziv="DomainObject.Predmet.ProtustrankaNazivFormated_1">FUNGUS jednostavno društvo s ograničenom odgovornošću za proizvodnju, preradu i trgovinu gljivama, Slatina</derivirana_varijabla>
  </DomainObject.Predmet.ProtustrankaNazivFormated>
  <DomainObject.Predmet.ProtustrankaNazivFormatedOIB>
    <izvorni_sadrzaj>FUNGUS jednostavno društvo s ograničenom odgovornošću za proizvodnju, preradu i trgovinu gljivama, Slatina, OIB 68310109064</izvorni_sadrzaj>
    <derivirana_varijabla naziv="DomainObject.Predmet.ProtustrankaNazivFormatedOIB_1">FUNGUS jednostavno društvo s ograničenom odgovornošću za proizvodnju, preradu i trgovinu gljivama, Slatina, OIB 68310109064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FUNGUS jednostavno društvo s ograničenom odgovornošću za proizvodnju, preradu i trgovinu gljivama, Slatina</item>
    </izvorni_sadrzaj>
    <derivirana_varijabla naziv="DomainObject.Predmet.ProtuStrankaListFormated_1">
      <item>FUNGUS jednostavno društvo s ograničenom odgovornošću za proizvodnju, preradu i trgovinu gljivama, Slatina</item>
    </derivirana_varijabla>
  </DomainObject.Predmet.ProtuStrankaListFormated>
  <DomainObject.Predmet.ProtuStrankaListFormatedOIB>
    <izvorni_sadrzaj>
      <item>FUNGUS jednostavno društvo s ograničenom odgovornošću za proizvodnju, preradu i trgovinu gljivama, Slatina, OIB 68310109064</item>
    </izvorni_sadrzaj>
    <derivirana_varijabla naziv="DomainObject.Predmet.ProtuStrankaListFormatedOIB_1">
      <item>FUNGUS jednostavno društvo s ograničenom odgovornošću za proizvodnju, preradu i trgovinu gljivama, Slatina, OIB 68310109064</item>
    </derivirana_varijabla>
  </DomainObject.Predmet.ProtuStrankaListFormatedOIB>
  <DomainObject.Predmet.ProtuStrankaListFormatedWithAdress>
    <izvorni_sadrzaj>
      <item>FUNGUS jednostavno društvo s ograničenom odgovornošću za proizvodnju, preradu i trgovinu gljivama, Slatina, Kralja Zvonimira 132, 33520 Slatina</item>
    </izvorni_sadrzaj>
    <derivirana_varijabla naziv="DomainObject.Predmet.ProtuStrankaListFormatedWithAdress_1">
      <item>FUNGUS jednostavno društvo s ograničenom odgovornošću za proizvodnju, preradu i trgovinu gljivama, Slatina, Kralja Zvonimira 132, 33520 Slatina</item>
    </derivirana_varijabla>
  </DomainObject.Predmet.ProtuStrankaListFormatedWithAdress>
  <DomainObject.Predmet.ProtuStrankaListFormatedWithAdressOIB>
    <izvorni_sadrzaj>
      <item>FUNGUS jednostavno društvo s ograničenom odgovornošću za proizvodnju, preradu i trgovinu gljivama, Slatina, OIB 68310109064, Kralja Zvonimira 132, 33520 Slatina</item>
    </izvorni_sadrzaj>
    <derivirana_varijabla naziv="DomainObject.Predmet.ProtuStrankaListFormatedWithAdressOIB_1">
      <item>FUNGUS jednostavno društvo s ograničenom odgovornošću za proizvodnju, preradu i trgovinu gljivama, Slatina, OIB 68310109064, Kralja Zvonimira 132, 33520 Slatina</item>
    </derivirana_varijabla>
  </DomainObject.Predmet.ProtuStrankaListFormatedWithAdressOIB>
  <DomainObject.Predmet.ProtuStrankaListNazivFormated>
    <izvorni_sadrzaj>
      <item>FUNGUS jednostavno društvo s ograničenom odgovornošću za proizvodnju, preradu i trgovinu gljivama, Slatina</item>
    </izvorni_sadrzaj>
    <derivirana_varijabla naziv="DomainObject.Predmet.ProtuStrankaListNazivFormated_1">
      <item>FUNGUS jednostavno društvo s ograničenom odgovornošću za proizvodnju, preradu i trgovinu gljivama, Slatina</item>
    </derivirana_varijabla>
  </DomainObject.Predmet.ProtuStrankaListNazivFormated>
  <DomainObject.Predmet.ProtuStrankaListNazivFormatedOIB>
    <izvorni_sadrzaj>
      <item>FUNGUS jednostavno društvo s ograničenom odgovornošću za proizvodnju, preradu i trgovinu gljivama, Slatina, OIB 68310109064</item>
    </izvorni_sadrzaj>
    <derivirana_varijabla naziv="DomainObject.Predmet.ProtuStrankaListNazivFormatedOIB_1">
      <item>FUNGUS jednostavno društvo s ograničenom odgovornošću za proizvodnju, preradu i trgovinu gljivama, Slatina, OIB 68310109064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FUNGUS jednostavno društvo s ograničenom odgovornošću za proizvodnju, preradu i trgovinu gljivama, Slatina</izvorni_sadrzaj>
    <derivirana_varijabla naziv="DomainObject.Predmet.ProtustrankaIDrugi_1">FUNGUS jednostavno društvo s ograničenom odgovornošću za proizvodnju, preradu i trgovinu gljivama,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FUNGUS jednostavno društvo s ograničenom odgovornošću za proizvodnju, preradu i trgovinu gljivama, Slatina, OIB 68310109064, Kralja Zvonimira 132, 33520 Slatina</izvorni_sadrzaj>
    <derivirana_varijabla naziv="DomainObject.Predmet.ProtustrankaIDrugiAdressOIB_1">FUNGUS jednostavno društvo s ograničenom odgovornošću za proizvodnju, preradu i trgovinu gljivama, Slatina, OIB 68310109064, Kralja Zvonimira 132,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FUNGUS jednostavno društvo s ograničenom odgovornošću za proizvodnju, preradu i trgovinu gljivama, Slatina</item>
    </izvorni_sadrzaj>
    <derivirana_varijabla naziv="DomainObject.Predmet.SudioniciListNaziv_1">
      <item>FINA, RC ZAGREB, Podružnica Bjelovar</item>
      <item>FUNGUS jednostavno društvo s ograničenom odgovornošću za proizvodnju, preradu i trgovinu gljivama, Slatina</item>
    </derivirana_varijabla>
  </DomainObject.Predmet.SudioniciListNaziv>
  <DomainObject.Predmet.SudioniciListAdressOIB>
    <izvorni_sadrzaj>
      <item>FINA, RC ZAGREB, Podružnica Bjelovar, OIB 85821130368, F. Supila 4,43000 Bjelovar</item>
      <item>FUNGUS jednostavno društvo s ograničenom odgovornošću za proizvodnju, preradu i trgovinu gljivama, Slatina, OIB 68310109064, Kralja Zvonimira 132,33520 Slatina</item>
    </izvorni_sadrzaj>
    <derivirana_varijabla naziv="DomainObject.Predmet.SudioniciListAdressOIB_1">
      <item>FINA, RC ZAGREB, Podružnica Bjelovar, OIB 85821130368, F. Supila 4,43000 Bjelovar</item>
      <item>FUNGUS jednostavno društvo s ograničenom odgovornošću za proizvodnju, preradu i trgovinu gljivama, Slatina, OIB 68310109064, Kralja Zvonimira 132,33520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68310109064</item>
    </izvorni_sadrzaj>
    <derivirana_varijabla naziv="DomainObject.Predmet.SudioniciListNazivOIB_1">
      <item>, OIB 85821130368</item>
      <item>, OIB 68310109064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1782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2015-11-11T11:43:00Z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2015-11-13T10:37:00Z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