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d38c" w14:paraId="5b7d38c" w:rsidRDefault="00D16393" w:rsidP="00D16393" w:rsidR="00D16393" w:rsidRPr="00BC607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C607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216A17" w:rsidRPr="00BC6075">
        <w:rPr>
          <w:rFonts w:hAnsi="Times New Roman" w:ascii="Times New Roman"/>
          <w:color w:val="auto"/>
          <w:sz w:val="24"/>
          <w:szCs w:val="24"/>
          <w:lang w:val="hr-HR"/>
        </w:rPr>
        <w:t>3035/16-15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16A17" w:rsidP="00216A17" w:rsidR="00E2213A" w:rsidRPr="00BC60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C6075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 KUMA-TEKSTIL d.o.o., za proizvodnju i trgovinu, Velika Gorica, Seljine Brigade 42, OIB 53266787425, 25. travnja 2017.</w:t>
      </w:r>
    </w:p>
    <w:p w:rsidRDefault="00737E32" w:rsidP="00E2213A" w:rsidR="00737E32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BC607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BC6075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D7F7F" w:rsidRPr="00BC6075">
        <w:rPr>
          <w:rFonts w:hAnsi="Times New Roman" w:ascii="Times New Roman"/>
          <w:color w:val="auto"/>
          <w:sz w:val="24"/>
          <w:szCs w:val="24"/>
          <w:lang w:val="hr-HR"/>
        </w:rPr>
        <w:t>KUMA-TEKSTIL d.o.o., za proizvodnju i trgovinu, Velika Gorica, Seljine Brigade 42, OIB 53266787425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6A3117" w:rsidRPr="00BC60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A3117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Ivan Prpić, Zagreb, Hruševečka ulica 11, OIB 16795120342.</w:t>
      </w:r>
    </w:p>
    <w:p w:rsidRDefault="00E2213A" w:rsidP="00E2213A" w:rsidR="00E2213A" w:rsidRPr="00BC60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6A3117" w:rsidRPr="00BC6075">
        <w:rPr>
          <w:rFonts w:hAnsi="Times New Roman" w:ascii="Times New Roman"/>
          <w:color w:val="auto"/>
          <w:sz w:val="24"/>
          <w:szCs w:val="24"/>
          <w:lang w:val="hr-HR"/>
        </w:rPr>
        <w:t>KUMA-TEKSTIL d.o.o., za proizvodnju i trgovinu, Velika Gorica, Seljine Brigade 42, OIB 53266787425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BC60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4D0C" w:rsidP="00CF4D0C" w:rsidR="00CF4D0C" w:rsidRPr="00BC607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25. ožujka 2016. prijedlog za otvaranje stečajnog postupka nad gore navedenom pravnom osobom.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162 dana u ukupnom iznosu od 182.840,26 kn.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St-3035/16-7 od 15. studenog 2016. pokrenut prethodni postupak radi utvrđivanja uvjeta za otvaranje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 pristupio je prokurist dužnika navodeći da društvo ne obavlja poslovnu djelatnost, nema zaposlenika i nema imovine.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Podneskom od 24. studenog 2016. direktor dužnika očitovao se na prijedlog za otvaranje stečajnog postupka i dostavio popis imovine. Direktor dužnika ne protivi se prijedlogu za otvaranje stečajnog postupka.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Iz podneska FINA-e od 17. studenog 2016. proizlazi da je račun dužnika neprekidno blokiran 162 dana, a iznos evidentiranih nepodmirenih obveza je 182.840,26 kn.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25. travanj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F81694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81694" w:rsidP="00AB7A2F" w:rsidR="00F81694" w:rsidRPr="00F8169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81694" w:rsidP="00995CE9" w:rsidR="00F81694" w:rsidRPr="00F8169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8169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F8169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BC607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8169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F4D0C">
      <w:rPr>
        <w:rFonts w:hAnsi="Verdana" w:ascii="Verdana"/>
        <w:color w:val="auto"/>
        <w:sz w:val="22"/>
        <w:szCs w:val="22"/>
      </w:rPr>
      <w:t>3035</w:t>
    </w:r>
    <w:r w:rsidR="00AB13F0">
      <w:rPr>
        <w:rFonts w:hAnsi="Verdana" w:ascii="Verdana"/>
        <w:color w:val="auto"/>
        <w:sz w:val="22"/>
        <w:szCs w:val="22"/>
      </w:rPr>
      <w:t>/1</w:t>
    </w:r>
    <w:r w:rsidR="00CF4D0C">
      <w:rPr>
        <w:rFonts w:hAnsi="Verdana" w:ascii="Verdana"/>
        <w:color w:val="auto"/>
        <w:sz w:val="22"/>
        <w:szCs w:val="22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E093E"/>
    <w:rsid w:val="000F601A"/>
    <w:rsid w:val="00101496"/>
    <w:rsid w:val="00102EBB"/>
    <w:rsid w:val="00114082"/>
    <w:rsid w:val="001218D5"/>
    <w:rsid w:val="001E5A2C"/>
    <w:rsid w:val="00216A17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5D7F7F"/>
    <w:rsid w:val="006031BB"/>
    <w:rsid w:val="006A3117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C6075"/>
    <w:rsid w:val="00BE39D2"/>
    <w:rsid w:val="00C11A6A"/>
    <w:rsid w:val="00CA1251"/>
    <w:rsid w:val="00CD0A15"/>
    <w:rsid w:val="00CF4D0C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517D6"/>
    <w:rsid w:val="00F52BBF"/>
    <w:rsid w:val="00F77357"/>
    <w:rsid w:val="00F81694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1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69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69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69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69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1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69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69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69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69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St-3035/2016</izvorni_sadrzaj>
    <derivirana_varijabla naziv="DomainObject.Predmet.OznakaBroj_1">St-3035/2016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KUMA-TEKSTIL d.o.o. zastupanog po punomoćniku Danijel Kriste</izvorni_sadrzaj>
    <derivirana_varijabla naziv="DomainObject.Predmet.ProtustrankaFormated_1">  KUMA-TEKSTIL d.o.o. zastupanog po punomoćniku Danijel Kriste</derivirana_varijabla>
  </DomainObject.Predmet.ProtustrankaFormated>
  <DomainObject.Predmet.ProtustrankaFormatedOIB>
    <izvorni_sadrzaj>  KUMA-TEKSTIL d.o.o., OIB 53266787425 zastupanog po punomoćniku Danijel Kriste</izvorni_sadrzaj>
    <derivirana_varijabla naziv="DomainObject.Predmet.ProtustrankaFormatedOIB_1">  KUMA-TEKSTIL d.o.o., OIB 53266787425 zastupanog po punomoćniku Danijel Kriste</derivirana_varijabla>
  </DomainObject.Predmet.ProtustrankaFormatedOIB>
  <DomainObject.Predmet.ProtustrankaFormatedWithAdress>
    <izvorni_sadrzaj> KUMA-TEKSTIL d.o.o., Seljine Brigade 42, 10410 Velika Gorica zastupanog po punomoćniku Danijel Kriste</izvorni_sadrzaj>
    <derivirana_varijabla naziv="DomainObject.Predmet.ProtustrankaFormatedWithAdress_1"> KUMA-TEKSTIL d.o.o., Seljine Brigade 42, 10410 Velika Gorica zastupanog po punomoćniku Danijel Kriste</derivirana_varijabla>
  </DomainObject.Predmet.ProtustrankaFormatedWithAdress>
  <DomainObject.Predmet.ProtustrankaFormatedWithAdressOIB>
    <izvorni_sadrzaj> KUMA-TEKSTIL d.o.o., OIB 53266787425, Seljine Brigade 42, 10410 Velika Gorica zastupanog po punomoćniku Danijel Kriste</izvorni_sadrzaj>
    <derivirana_varijabla naziv="DomainObject.Predmet.ProtustrankaFormatedWithAdressOIB_1"> KUMA-TEKSTIL d.o.o., OIB 53266787425, Seljine Brigade 42, 10410 Velika Gorica zastupanog po punomoćniku Danijel Kriste</derivirana_varijabla>
  </DomainObject.Predmet.ProtustrankaFormatedWithAdressOIB>
  <DomainObject.Predmet.ProtustrankaWithAdress>
    <izvorni_sadrzaj>KUMA-TEKSTIL d.o.o. Seljine Brigade 42, 10410 Velika Gorica</izvorni_sadrzaj>
    <derivirana_varijabla naziv="DomainObject.Predmet.ProtustrankaWithAdress_1">KUMA-TEKSTIL d.o.o. Seljine Brigade 42, 10410 Velika Gorica</derivirana_varijabla>
  </DomainObject.Predmet.ProtustrankaWithAdress>
  <DomainObject.Predmet.ProtustrankaWithAdressOIB>
    <izvorni_sadrzaj>KUMA-TEKSTIL d.o.o., OIB 53266787425, Seljine Brigade 42, 10410 Velika Gorica</izvorni_sadrzaj>
    <derivirana_varijabla naziv="DomainObject.Predmet.ProtustrankaWithAdressOIB_1">KUMA-TEKSTIL d.o.o., OIB 53266787425, Seljine Brigade 42, 10410 Velika Gorica</derivirana_varijabla>
  </DomainObject.Predmet.ProtustrankaWithAdressOIB>
  <DomainObject.Predmet.ProtustrankaNazivFormated>
    <izvorni_sadrzaj>KUMA-TEKSTIL d.o.o.</izvorni_sadrzaj>
    <derivirana_varijabla naziv="DomainObject.Predmet.ProtustrankaNazivFormated_1">KUMA-TEKSTIL d.o.o.</derivirana_varijabla>
  </DomainObject.Predmet.ProtustrankaNazivFormated>
  <DomainObject.Predmet.ProtustrankaNazivFormatedOIB>
    <izvorni_sadrzaj>KUMA-TEKSTIL d.o.o., OIB 53266787425</izvorni_sadrzaj>
    <derivirana_varijabla naziv="DomainObject.Predmet.ProtustrankaNazivFormatedOIB_1">KUMA-TEKSTIL d.o.o., OIB 53266787425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Kriste; vjerovnici</izvorni_sadrzaj>
    <derivirana_varijabla naziv="DomainObject.Predmet.StrankaFormated_1">  FINA Regionalni centar Zagreb; Danijel Kriste; vjerovnici</derivirana_varijabla>
  </DomainObject.Predmet.StrankaFormated>
  <DomainObject.Predmet.StrankaFormatedOIB>
    <izvorni_sadrzaj>  FINA Regionalni centar Zagreb, OIB 85821130368; Danijel Kriste, OIB 54017219649; vjerovnici</izvorni_sadrzaj>
    <derivirana_varijabla naziv="DomainObject.Predmet.StrankaFormatedOIB_1">  FINA Regionalni centar Zagreb, OIB 85821130368; Danijel Kriste, OIB 54017219649; vjerovnici</derivirana_varijabla>
  </DomainObject.Predmet.StrankaFormatedOIB>
  <DomainObject.Predmet.StrankaFormatedWithAdress>
    <izvorni_sadrzaj> FINA Regionalni centar Zagreb, Trg svibanjskih žrtava 1995. br. 1, 10000 Zagreb; Danijel Kriste, Seljine Brigade 42, 10410 Velika Gorica; vjerovnici</izvorni_sadrzaj>
    <derivirana_varijabla naziv="DomainObject.Predmet.StrankaFormatedWithAdress_1"> FINA Regionalni centar Zagreb, Trg svibanjskih žrtava 1995. br. 1, 10000 Zagreb; Danijel Kriste, Seljine Brigade 42, 10410 Velika Gorica; vjerovnici</derivirana_varijabla>
  </DomainObject.Predmet.StrankaFormatedWithAdress>
  <DomainObject.Predmet.StrankaFormatedWithAdressOIB>
    <izvorni_sadrzaj> FINA Regionalni centar Zagreb, OIB 85821130368, Trg svibanjskih žrtava 1995. br. 1, 10000 Zagreb; Danijel Kriste, OIB 54017219649, Seljine Brigade 42, 10410 Velika Gorica; vjerovnici</izvorni_sadrzaj>
    <derivirana_varijabla naziv="DomainObject.Predmet.StrankaFormatedWithAdressOIB_1"> FINA Regionalni centar Zagreb, OIB 85821130368, Trg svibanjskih žrtava 1995. br. 1, 10000 Zagreb; Danijel Kriste, OIB 54017219649, Seljine Brigade 42, 10410 Velika Gorica; vjerovnici</derivirana_varijabla>
  </DomainObject.Predmet.StrankaFormatedWithAdressOIB>
  <DomainObject.Predmet.StrankaWithAdress>
    <izvorni_sadrzaj>FINA Regionalni centar Zagreb Trg svibanjskih žrtava 1995. br. 1,10000 Zagreb,Danijel Kriste Seljine Brigade 42,10410 Velika Gorica,vjerovnici </izvorni_sadrzaj>
    <derivirana_varijabla naziv="DomainObject.Predmet.StrankaWithAdress_1">FINA Regionalni centar Zagreb Trg svibanjskih žrtava 1995. br. 1,10000 Zagreb,Danijel Kriste Seljine Brigade 42,10410 Velika Gorica,vjerovnici </derivirana_varijabla>
  </DomainObject.Predmet.StrankaWithAdress>
  <DomainObject.Predmet.StrankaWithAdressOIB>
    <izvorni_sadrzaj>FINA Regionalni centar Zagreb, OIB 85821130368, Trg svibanjskih žrtava 1995. br. 1,10000 Zagreb,Danijel Kriste, OIB 54017219649, Seljine Brigade 42,10410 Velika Gorica,vjerovnici</izvorni_sadrzaj>
    <derivirana_varijabla naziv="DomainObject.Predmet.StrankaWithAdressOIB_1">FINA Regionalni centar Zagreb, OIB 85821130368, Trg svibanjskih žrtava 1995. br. 1,10000 Zagreb,Danijel Kriste, OIB 54017219649, Seljine Brigade 42,10410 Velika Gorica,vjerovnici</derivirana_varijabla>
  </DomainObject.Predmet.StrankaWithAdressOIB>
  <DomainObject.Predmet.StrankaNazivFormated>
    <izvorni_sadrzaj>FINA Regionalni centar Zagreb,Danijel Kriste,vjerovnici</izvorni_sadrzaj>
    <derivirana_varijabla naziv="DomainObject.Predmet.StrankaNazivFormated_1">FINA Regionalni centar Zagreb,Danijel Kriste,vjerovnici</derivirana_varijabla>
  </DomainObject.Predmet.StrankaNazivFormated>
  <DomainObject.Predmet.StrankaNazivFormatedOIB>
    <izvorni_sadrzaj>FINA Regionalni centar Zagreb, OIB 85821130368,Danijel Kriste, OIB 54017219649,vjerovnici</izvorni_sadrzaj>
    <derivirana_varijabla naziv="DomainObject.Predmet.StrankaNazivFormatedOIB_1">FINA Regionalni centar Zagreb, OIB 85821130368,Danijel Kriste, OIB 54017219649,vjerovnici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Danijel Kriste</item>
      <item>vjerovnici</item>
    </izvorni_sadrzaj>
    <derivirana_varijabla naziv="DomainObject.Predmet.StrankaListFormated_1">
      <item>FINA Regionalni centar Zagreb</item>
      <item>Danijel Kriste</item>
      <item>vjerovnici</item>
    </derivirana_varijabla>
  </DomainObject.Predmet.StrankaListFormated>
  <DomainObject.Predmet.StrankaListFormatedOIB>
    <izvorni_sadrzaj>
      <item>FINA Regionalni centar Zagreb, OIB 85821130368</item>
      <item>Danijel Kriste, OIB 54017219649</item>
      <item>vjerovnici</item>
    </izvorni_sadrzaj>
    <derivirana_varijabla naziv="DomainObject.Predmet.StrankaListFormatedOIB_1">
      <item>FINA Regionalni centar Zagreb, OIB 85821130368</item>
      <item>Danijel Kriste, OIB 54017219649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Kriste, Seljine Brigade 42, 10410 Velika Gorica</item>
      <item>vjerovnici</item>
    </izvorni_sadrzaj>
    <derivirana_varijabla naziv="DomainObject.Predmet.StrankaListFormatedWithAdress_1">
      <item>FINA Regionalni centar Zagreb, Trg svibanjskih žrtava 1995. br. 1, 10000 Zagreb</item>
      <item>Danijel Kriste, Seljine Brigade 42, 10410 Velika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Kriste, OIB 54017219649, Seljine Brigade 42, 10410 Velika Gorica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Danijel Kriste, OIB 54017219649, Seljine Brigade 42, 10410 Velika Gorica</item>
      <item>vjerovnici</item>
    </derivirana_varijabla>
  </DomainObject.Predmet.StrankaListFormatedWithAdressOIB>
  <DomainObject.Predmet.StrankaListNazivFormated>
    <izvorni_sadrzaj>
      <item>FINA Regionalni centar Zagreb</item>
      <item>Danijel Kriste</item>
      <item>vjerovnici</item>
    </izvorni_sadrzaj>
    <derivirana_varijabla naziv="DomainObject.Predmet.StrankaListNazivFormated_1">
      <item>FINA Regionalni centar Zagreb</item>
      <item>Danijel Kriste</item>
      <item>vjerovnici</item>
    </derivirana_varijabla>
  </DomainObject.Predmet.StrankaListNazivFormated>
  <DomainObject.Predmet.StrankaListNazivFormatedOIB>
    <izvorni_sadrzaj>
      <item>FINA Regionalni centar Zagreb, OIB 85821130368</item>
      <item>Danijel Kriste, OIB 54017219649</item>
      <item>vjerovnici</item>
    </izvorni_sadrzaj>
    <derivirana_varijabla naziv="DomainObject.Predmet.StrankaListNazivFormatedOIB_1">
      <item>FINA Regionalni centar Zagreb, OIB 85821130368</item>
      <item>Danijel Kriste, OIB 54017219649</item>
      <item>vjerovnici</item>
    </derivirana_varijabla>
  </DomainObject.Predmet.StrankaListNazivFormatedOIB>
  <DomainObject.Predmet.ProtuStrankaListFormated>
    <izvorni_sadrzaj>
      <item>KUMA-TEKSTIL d.o.o. zastupanog po punomoćniku Danijel Kriste</item>
    </izvorni_sadrzaj>
    <derivirana_varijabla naziv="DomainObject.Predmet.ProtuStrankaListFormated_1">
      <item>KUMA-TEKSTIL d.o.o. zastupanog po punomoćniku Danijel Kriste</item>
    </derivirana_varijabla>
  </DomainObject.Predmet.ProtuStrankaListFormated>
  <DomainObject.Predmet.ProtuStrankaListFormatedOIB>
    <izvorni_sadrzaj>
      <item>KUMA-TEKSTIL d.o.o., OIB 53266787425 zastupanog po punomoćniku Danijel Kriste</item>
    </izvorni_sadrzaj>
    <derivirana_varijabla naziv="DomainObject.Predmet.ProtuStrankaListFormatedOIB_1">
      <item>KUMA-TEKSTIL d.o.o., OIB 53266787425 zastupanog po punomoćniku Danijel Kriste</item>
    </derivirana_varijabla>
  </DomainObject.Predmet.ProtuStrankaListFormatedOIB>
  <DomainObject.Predmet.ProtuStrankaListFormatedWithAdress>
    <izvorni_sadrzaj>
      <item>KUMA-TEKSTIL d.o.o., Seljine Brigade 42, 10410 Velika Gorica zastupanog po punomoćniku Danijel Kriste</item>
    </izvorni_sadrzaj>
    <derivirana_varijabla naziv="DomainObject.Predmet.ProtuStrankaListFormatedWithAdress_1">
      <item>KUMA-TEKSTIL d.o.o., Seljine Brigade 42, 10410 Velika Gorica zastupanog po punomoćniku Danijel Kriste</item>
    </derivirana_varijabla>
  </DomainObject.Predmet.ProtuStrankaListFormatedWithAdress>
  <DomainObject.Predmet.ProtuStrankaListFormatedWithAdressOIB>
    <izvorni_sadrzaj>
      <item>KUMA-TEKSTIL d.o.o., OIB 53266787425, Seljine Brigade 42, 10410 Velika Gorica zastupanog po punomoćniku Danijel Kriste</item>
    </izvorni_sadrzaj>
    <derivirana_varijabla naziv="DomainObject.Predmet.ProtuStrankaListFormatedWithAdressOIB_1">
      <item>KUMA-TEKSTIL d.o.o., OIB 53266787425, Seljine Brigade 42, 10410 Velika Gorica zastupanog po punomoćniku Danijel Kriste</item>
    </derivirana_varijabla>
  </DomainObject.Predmet.ProtuStrankaListFormatedWithAdressOIB>
  <DomainObject.Predmet.ProtuStrankaListNazivFormated>
    <izvorni_sadrzaj>
      <item>KUMA-TEKSTIL d.o.o.</item>
    </izvorni_sadrzaj>
    <derivirana_varijabla naziv="DomainObject.Predmet.ProtuStrankaListNazivFormated_1">
      <item>KUMA-TEKSTIL d.o.o.</item>
    </derivirana_varijabla>
  </DomainObject.Predmet.ProtuStrankaListNazivFormated>
  <DomainObject.Predmet.ProtuStrankaListNazivFormatedOIB>
    <izvorni_sadrzaj>
      <item>KUMA-TEKSTIL d.o.o., OIB 53266787425</item>
    </izvorni_sadrzaj>
    <derivirana_varijabla naziv="DomainObject.Predmet.ProtuStrankaListNazivFormatedOIB_1">
      <item>KUMA-TEKSTIL d.o.o., OIB 53266787425</item>
    </derivirana_varijabla>
  </DomainObject.Predmet.ProtuStrankaListNazivFormatedOIB>
  <DomainObject.Predmet.OstaliListFormated>
    <izvorni_sadrzaj>
      <item>Danijel Kriste punomoćnik sudionika u postupku KUMA-TEKSTIL d.o.o.</item>
      <item>Ivan Prpić</item>
    </izvorni_sadrzaj>
    <derivirana_varijabla naziv="DomainObject.Predmet.OstaliListFormated_1">
      <item>Danijel Kriste punomoćnik sudionika u postupku KUMA-TEKSTIL d.o.o.</item>
      <item>Ivan Prpić</item>
    </derivirana_varijabla>
  </DomainObject.Predmet.OstaliListFormated>
  <DomainObject.Predmet.OstaliListFormatedOIB>
    <izvorni_sadrzaj>
      <item>Danijel Kriste, OIB 54017219649 punomoćnik sudionika u postupku KUMA-TEKSTIL d.o.o.</item>
      <item>Ivan Prpić, OIB 16795120342</item>
    </izvorni_sadrzaj>
    <derivirana_varijabla naziv="DomainObject.Predmet.OstaliListFormatedOIB_1">
      <item>Danijel Kriste, OIB 54017219649 punomoćnik sudionika u postupku KUMA-TEKSTIL d.o.o.</item>
      <item>Ivan Prpić, OIB 16795120342</item>
    </derivirana_varijabla>
  </DomainObject.Predmet.OstaliListFormatedOIB>
  <DomainObject.Predmet.OstaliListFormatedWithAdress>
    <izvorni_sadrzaj>
      <item>Danijel Kriste, Seljine Brigade 42, 10410 Velika Gorica punomoćnik sudionika u postupku KUMA-TEKSTIL d.o.o.</item>
      <item>Ivan Prpić, Hruševečka Ulica 11, 10000 Zagreb</item>
    </izvorni_sadrzaj>
    <derivirana_varijabla naziv="DomainObject.Predmet.OstaliListFormatedWithAdress_1">
      <item>Danijel Kriste, Seljine Brigade 42, 10410 Velika Gorica punomoćnik sudionika u postupku KUMA-TEKSTIL d.o.o.</item>
      <item>Ivan Prpić, Hruševečka Ulica 11, 10000 Zagreb</item>
    </derivirana_varijabla>
  </DomainObject.Predmet.OstaliListFormatedWithAdress>
  <DomainObject.Predmet.OstaliListFormatedWithAdressOIB>
    <izvorni_sadrzaj>
      <item>Danijel Kriste, OIB 54017219649, Seljine Brigade 42, 10410 Velika Gorica punomoćnik sudionika u postupku KUMA-TEKSTIL d.o.o.</item>
      <item>Ivan Prpić, OIB 16795120342, Hruševečka Ulica 11, 10000 Zagreb</item>
    </izvorni_sadrzaj>
    <derivirana_varijabla naziv="DomainObject.Predmet.OstaliListFormatedWithAdressOIB_1">
      <item>Danijel Kriste, OIB 54017219649, Seljine Brigade 42, 10410 Velika Gorica punomoćnik sudionika u postupku KUMA-TEKSTIL d.o.o.</item>
      <item>Ivan Prpić, OIB 16795120342, Hruševečka Ulica 11, 10000 Zagreb</item>
    </derivirana_varijabla>
  </DomainObject.Predmet.OstaliListFormatedWithAdressOIB>
  <DomainObject.Predmet.OstaliListNazivFormated>
    <izvorni_sadrzaj>
      <item>Danijel Kriste</item>
      <item>Ivan Prpić</item>
    </izvorni_sadrzaj>
    <derivirana_varijabla naziv="DomainObject.Predmet.OstaliListNazivFormated_1">
      <item>Danijel Kriste</item>
      <item>Ivan Prpić</item>
    </derivirana_varijabla>
  </DomainObject.Predmet.OstaliListNazivFormated>
  <DomainObject.Predmet.OstaliListNazivFormatedOIB>
    <izvorni_sadrzaj>
      <item>Danijel Kriste, OIB 54017219649</item>
      <item>Ivan Prpić, OIB 16795120342</item>
    </izvorni_sadrzaj>
    <derivirana_varijabla naziv="DomainObject.Predmet.OstaliListNazivFormatedOIB_1">
      <item>Danijel Kriste, OIB 54017219649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KUMA-TEKSTIL d.o.o.</izvorni_sadrzaj>
    <derivirana_varijabla naziv="DomainObject.Predmet.ProtustrankaIDrugi_1">KUMA-TEKSTIL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KUMA-TEKSTIL d.o.o., OIB 53266787425, Seljine Brigade 42, 10410 Velika Gorica</izvorni_sadrzaj>
    <derivirana_varijabla naziv="DomainObject.Predmet.ProtustrankaIDrugiAdressOIB_1">KUMA-TEKSTIL d.o.o., OIB 53266787425, Seljine Brigade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KUMA-TEKSTIL d.o.o.</item>
      <item>Danijel Kriste</item>
      <item>Danijel Kriste</item>
      <item>vjerovnici</item>
      <item>Ivan Prpić</item>
    </izvorni_sadrzaj>
    <derivirana_varijabla naziv="DomainObject.Predmet.SudioniciListNaziv_1">
      <item>FINA Regionalni centar Zagreb</item>
      <item>KUMA-TEKSTIL d.o.o.</item>
      <item>Danijel Kriste</item>
      <item>Danijel Kriste</item>
      <item>vjerovnici</item>
      <item>Ivan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KUMA-TEKSTIL d.o.o., OIB 53266787425, Seljine Brigade 42,10410 Velika Gorica</item>
      <item>Danijel Kriste, OIB 54017219649, Seljine Brigade 42,10410 Velika Gorica</item>
      <item>Danijel Kriste, OIB 54017219649, Seljine Brigade 42,10410 Velika Gorica</item>
      <item>vjerovnici</item>
      <item>Ivan Prpić, OIB 16795120342, Hruševečka Ulica 11,10000 Zagreb</item>
    </izvorni_sadrzaj>
    <derivirana_varijabla naziv="DomainObject.Predmet.SudioniciListAdressOIB_1">
      <item>FINA Regionalni centar Zagreb, OIB 85821130368, Trg svibanjskih žrtava 1995. br. 1,10000 Zagreb</item>
      <item>KUMA-TEKSTIL d.o.o., OIB 53266787425, Seljine Brigade 42,10410 Velika Gorica</item>
      <item>Danijel Kriste, OIB 54017219649, Seljine Brigade 42,10410 Velika Gorica</item>
      <item>Danijel Kriste, OIB 54017219649, Seljine Brigade 42,10410 Velika Gorica</item>
      <item>vjerovnici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53266787425</item>
      <item>, OIB 54017219649</item>
      <item>, OIB 54017219649</item>
      <item>, OIB null</item>
      <item>, OIB 16795120342</item>
    </izvorni_sadrzaj>
    <derivirana_varijabla naziv="DomainObject.Predmet.SudioniciListNazivOIB_1">
      <item>, OIB 85821130368</item>
      <item>, OIB 53266787425</item>
      <item>, OIB 54017219649</item>
      <item>, OIB 54017219649</item>
      <item>, OIB null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4091</properties:Characters>
  <properties:Lines>90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2017-04-25T11:30:00Z</dcterms:created>
  <dc:creator>ksvajger</dc:creator>
  <cp:lastModifiedBy>Kristina Švajger</cp:lastModifiedBy>
  <cp:lastPrinted>2017-04-25T11:56:00Z</cp:lastPrinted>
  <dcterms:modified xmlns:xsi="http://www.w3.org/2001/XMLSchema-instance" xsi:type="dcterms:W3CDTF">2017-04-25T11:56:00Z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