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6f63" w14:paraId="6866f6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A4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637A43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AUGEMA jednostavno društvo s ograničenom odgovornošću za trgovinu i poslovne usluge</izvorni_sadrzaj>
    <derivirana_varijabla naziv="DomainObject.Predmet.ProtustrankaFormated_1">  AUGEMA jednostavno društvo s ograničenom odgovornošću za trgovinu i poslovne usluge</derivirana_varijabla>
  </DomainObject.Predmet.ProtustrankaFormated>
  <DomainObject.Predmet.ProtustrankaFormatedOIB>
    <izvorni_sadrzaj>  AUGEMA jednostavno društvo s ograničenom odgovornošću za trgovinu i poslovne usluge, OIB 74544359950</izvorni_sadrzaj>
    <derivirana_varijabla naziv="DomainObject.Predmet.ProtustrankaFormatedOIB_1">  AUGEMA jednostavno društvo s ograničenom odgovornošću za trgovinu i poslovne usluge, OIB 74544359950</derivirana_varijabla>
  </DomainObject.Predmet.ProtustrankaFormatedOIB>
  <DomainObject.Predmet.ProtustrankaFormatedWithAdress>
    <izvorni_sadrzaj> AUGEMA jednostavno društvo s ograničenom odgovornošću za trgovinu i poslovne usluge, Otona Župančića 26, 40000 Čakovec</izvorni_sadrzaj>
    <derivirana_varijabla naziv="DomainObject.Predmet.ProtustrankaFormatedWithAdress_1"> AUGEMA jednostavno društvo s ograničenom odgovornošću za trgovinu i poslovne usluge, Otona Župančića 26, 40000 Čakovec</derivirana_varijabla>
  </DomainObject.Predmet.ProtustrankaFormatedWithAdress>
  <DomainObject.Predmet.ProtustrankaFormatedWithAdressOIB>
    <izvorni_sadrzaj> AUGEMA jednostavno društvo s ograničenom odgovornošću za trgovinu i poslovne usluge, OIB 74544359950, Otona Župančića 26, 40000 Čakovec</izvorni_sadrzaj>
    <derivirana_varijabla naziv="DomainObject.Predmet.ProtustrankaFormatedWithAdressOIB_1"> AUGEMA jednostavno društvo s ograničenom odgovornošću za trgovinu i poslovne usluge, OIB 74544359950, Otona Župančića 26, 40000 Čakovec</derivirana_varijabla>
  </DomainObject.Predmet.ProtustrankaFormatedWithAdressOIB>
  <DomainObject.Predmet.ProtustrankaWithAdress>
    <izvorni_sadrzaj>AUGEMA jednostavno društvo s ograničenom odgovornošću za trgovinu i poslovne usluge Otona Župančića 26, 40000 Čakovec</izvorni_sadrzaj>
    <derivirana_varijabla naziv="DomainObject.Predmet.ProtustrankaWithAdress_1">AUGEMA jednostavno društvo s ograničenom odgovornošću za trgovinu i poslovne usluge Otona Župančića 26, 40000 Čakovec</derivirana_varijabla>
  </DomainObject.Predmet.ProtustrankaWithAdress>
  <DomainObject.Predmet.ProtustrankaWithAdressOIB>
    <izvorni_sadrzaj>AUGEMA jednostavno društvo s ograničenom odgovornošću za trgovinu i poslovne usluge, OIB 74544359950, Otona Župančića 26, 40000 Čakovec</izvorni_sadrzaj>
    <derivirana_varijabla naziv="DomainObject.Predmet.ProtustrankaWithAdressOIB_1">AUGEMA jednostavno društvo s ograničenom odgovornošću za trgovinu i poslovne usluge, OIB 74544359950, Otona Župančića 26, 40000 Čakovec</derivirana_varijabla>
  </DomainObject.Predmet.ProtustrankaWithAdressOIB>
  <DomainObject.Predmet.ProtustrankaNazivFormated>
    <izvorni_sadrzaj>AUGEMA jednostavno društvo s ograničenom odgovornošću za trgovinu i poslovne usluge</izvorni_sadrzaj>
    <derivirana_varijabla naziv="DomainObject.Predmet.ProtustrankaNazivFormated_1">AUGEMA jednostavno društvo s ograničenom odgovornošću za trgovinu i poslovne usluge</derivirana_varijabla>
  </DomainObject.Predmet.ProtustrankaNazivFormated>
  <DomainObject.Predmet.ProtustrankaNazivFormatedOIB>
    <izvorni_sadrzaj>AUGEMA jednostavno društvo s ograničenom odgovornošću za trgovinu i poslovne usluge, OIB 74544359950</izvorni_sadrzaj>
    <derivirana_varijabla naziv="DomainObject.Predmet.ProtustrankaNazivFormatedOIB_1">AUGEMA jednostavno društvo s ograničenom odgovornošću za trgovinu i poslovne usluge, OIB 74544359950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6193.20</izvorni_sadrzaj>
    <derivirana_varijabla naziv="DomainObject.Predmet.TrenutnaVrijednost_1">6193.20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AUGEMA jednostavno društvo s ograničenom odgovornošću za trgovinu i poslovne usluge</item>
    </izvorni_sadrzaj>
    <derivirana_varijabla naziv="DomainObject.Predmet.ProtuStrankaListFormated_1">
      <item>AUGEMA jednostavno društvo s ograničenom odgovornošću za trgovinu i poslovne usluge</item>
    </derivirana_varijabla>
  </DomainObject.Predmet.ProtuStrankaListFormated>
  <DomainObject.Predmet.ProtuStrankaListFormatedOIB>
    <izvorni_sadrzaj>
      <item>AUGEMA jednostavno društvo s ograničenom odgovornošću za trgovinu i poslovne usluge, OIB 74544359950</item>
    </izvorni_sadrzaj>
    <derivirana_varijabla naziv="DomainObject.Predmet.ProtuStrankaListFormatedOIB_1">
      <item>AUGEMA jednostavno društvo s ograničenom odgovornošću za trgovinu i poslovne usluge, OIB 74544359950</item>
    </derivirana_varijabla>
  </DomainObject.Predmet.ProtuStrankaListFormatedOIB>
  <DomainObject.Predmet.ProtuStrankaListFormatedWithAdress>
    <izvorni_sadrzaj>
      <item>AUGEMA jednostavno društvo s ograničenom odgovornošću za trgovinu i poslovne usluge, Otona Župančića 26, 40000 Čakovec</item>
    </izvorni_sadrzaj>
    <derivirana_varijabla naziv="DomainObject.Predmet.ProtuStrankaListFormatedWithAdress_1">
      <item>AUGEMA jednostavno društvo s ograničenom odgovornošću za trgovinu i poslovne usluge, Otona Župančića 26, 40000 Čakovec</item>
    </derivirana_varijabla>
  </DomainObject.Predmet.ProtuStrankaListFormatedWithAdress>
  <DomainObject.Predmet.ProtuStrankaListFormatedWithAdressOIB>
    <izvorni_sadrzaj>
      <item>AUGEMA jednostavno društvo s ograničenom odgovornošću za trgovinu i poslovne usluge, OIB 74544359950, Otona Župančića 26, 40000 Čakovec</item>
    </izvorni_sadrzaj>
    <derivirana_varijabla naziv="DomainObject.Predmet.ProtuStrankaListFormatedWithAdressOIB_1">
      <item>AUGEMA jednostavno društvo s ograničenom odgovornošću za trgovinu i poslovne usluge, OIB 74544359950, Otona Župančića 26, 40000 Čakovec</item>
    </derivirana_varijabla>
  </DomainObject.Predmet.ProtuStrankaListFormatedWithAdressOIB>
  <DomainObject.Predmet.ProtuStrankaListNazivFormated>
    <izvorni_sadrzaj>
      <item>AUGEMA jednostavno društvo s ograničenom odgovornošću za trgovinu i poslovne usluge</item>
    </izvorni_sadrzaj>
    <derivirana_varijabla naziv="DomainObject.Predmet.ProtuStrankaListNazivFormated_1">
      <item>AUGEMA jednostavno društvo s ograničenom odgovornošću za trgovinu i poslovne usluge</item>
    </derivirana_varijabla>
  </DomainObject.Predmet.ProtuStrankaListNazivFormated>
  <DomainObject.Predmet.ProtuStrankaListNazivFormatedOIB>
    <izvorni_sadrzaj>
      <item>AUGEMA jednostavno društvo s ograničenom odgovornošću za trgovinu i poslovne usluge, OIB 74544359950</item>
    </izvorni_sadrzaj>
    <derivirana_varijabla naziv="DomainObject.Predmet.ProtuStrankaListNazivFormatedOIB_1">
      <item>AUGEMA jednostavno društvo s ograničenom odgovornošću za trgovinu i poslovne usluge, OIB 74544359950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AUGEMA jednostavno društvo s ograničenom odgovornošću za trgovinu i poslovne usluge</izvorni_sadrzaj>
    <derivirana_varijabla naziv="DomainObject.Predmet.ProtustrankaIDrugi_1">AUGEMA jednostavno društvo s ograničenom odgovornošću za trgovinu i poslovne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AUGEMA jednostavno društvo s ograničenom odgovornošću za trgovinu i poslovne usluge, OIB 74544359950, Otona Župančića 26, 40000 Čakovec</izvorni_sadrzaj>
    <derivirana_varijabla naziv="DomainObject.Predmet.ProtustrankaIDrugiAdressOIB_1">AUGEMA jednostavno društvo s ograničenom odgovornošću za trgovinu i poslovne usluge, OIB 74544359950, Otona Župančića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AUGEMA jednostavno društvo s ograničenom odgovornošću za trgovinu i poslovne usluge</item>
      <item>Sudski registar</item>
    </izvorni_sadrzaj>
    <derivirana_varijabla naziv="DomainObject.Predmet.SudioniciListNaziv_1">
      <item>Financijska agencija</item>
      <item>AUGEMA jednostavno društvo s ograničenom odgovornošću za trgovinu i poslovne usluge</item>
      <item>Sudski registar</item>
    </derivirana_varijabla>
  </DomainObject.Predmet.SudioniciListNaziv>
  <DomainObject.Predmet.SudioniciListAdressOIB>
    <izvorni_sadrzaj>
      <item>Financijska agencija, OIB 85821130368</item>
      <item>AUGEMA jednostavno društvo s ograničenom odgovornošću za trgovinu i poslovne usluge, OIB 74544359950, Otona Župančića 26,40000 Čakovec</item>
      <item>Sudski registar</item>
    </izvorni_sadrzaj>
    <derivirana_varijabla naziv="DomainObject.Predmet.SudioniciListAdressOIB_1">
      <item>Financijska agencija, OIB 85821130368</item>
      <item>AUGEMA jednostavno društvo s ograničenom odgovornošću za trgovinu i poslovne usluge, OIB 74544359950, Otona Župančića 26,40000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