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2ae0" w14:paraId="51c2ae0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C72DA7">
        <w:rPr>
          <w:b/>
          <w:sz w:val="22"/>
          <w:szCs w:val="22"/>
        </w:rPr>
        <w:t>2967/2015-6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C72DA7">
        <w:rPr>
          <w:sz w:val="22"/>
          <w:szCs w:val="22"/>
        </w:rPr>
        <w:t>MIHO SERVICES d.o.o., Od Skalina 7, Dubrovnik, OIB: 88179971966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C72DA7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C72DA7" w:rsidRPr="00C72DA7">
        <w:rPr>
          <w:sz w:val="22"/>
          <w:szCs w:val="22"/>
        </w:rPr>
        <w:t xml:space="preserve"> </w:t>
      </w:r>
      <w:r w:rsidR="00C72DA7">
        <w:rPr>
          <w:sz w:val="22"/>
          <w:szCs w:val="22"/>
        </w:rPr>
        <w:t>MIHO SERVICES d.o.o., Od Skalina 7, Dubrovnik, OIB: 88179971966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C72DA7">
        <w:rPr>
          <w:sz w:val="22"/>
          <w:szCs w:val="22"/>
        </w:rPr>
        <w:t>143.716,47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C72DA7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C72DA7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6778C6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525579"/>
    <w:rsid w:val="00636FB9"/>
    <w:rsid w:val="006778C6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2DA7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D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D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D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D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D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D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D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D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čl.444.st.1.SZ-a</izvorni_sadrzaj>
    <derivirana_varijabla naziv="DomainObject.Predmet.Opis_1">čl.444.st.1.SZ-a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St-2967/2015</izvorni_sadrzaj>
    <derivirana_varijabla naziv="DomainObject.Predmet.OznakaBroj_1">St-2967/2015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 SERVICES društvo s ograničenom odgovornošću za nautiku i usluge</izvorni_sadrzaj>
    <derivirana_varijabla naziv="DomainObject.Predmet.ProtustrankaFormated_1">  MIHO SERVICES društvo s ograničenom odgovornošću za nautiku i usluge</derivirana_varijabla>
  </DomainObject.Predmet.ProtustrankaFormated>
  <DomainObject.Predmet.ProtustrankaFormatedOIB>
    <izvorni_sadrzaj>  MIHO SERVICES društvo s ograničenom odgovornošću za nautiku i usluge, OIB 88179971966</izvorni_sadrzaj>
    <derivirana_varijabla naziv="DomainObject.Predmet.ProtustrankaFormatedOIB_1">  MIHO SERVICES društvo s ograničenom odgovornošću za nautiku i usluge, OIB 88179971966</derivirana_varijabla>
  </DomainObject.Predmet.ProtustrankaFormatedOIB>
  <DomainObject.Predmet.ProtustrankaFormatedWithAdress>
    <izvorni_sadrzaj> MIHO SERVICES društvo s ograničenom odgovornošću za nautiku i usluge, Od skalina 7, 20000 Dubrovnik</izvorni_sadrzaj>
    <derivirana_varijabla naziv="DomainObject.Predmet.ProtustrankaFormatedWithAdress_1"> MIHO SERVICES društvo s ograničenom odgovornošću za nautiku i usluge, Od skalina 7, 20000 Dubrovnik</derivirana_varijabla>
  </DomainObject.Predmet.ProtustrankaFormatedWithAdress>
  <DomainObject.Predmet.ProtustrankaFormatedWithAdressOIB>
    <izvorni_sadrzaj> MIHO SERVICES društvo s ograničenom odgovornošću za nautiku i usluge, OIB 88179971966, Od skalina 7, 20000 Dubrovnik</izvorni_sadrzaj>
    <derivirana_varijabla naziv="DomainObject.Predmet.ProtustrankaFormatedWithAdressOIB_1"> MIHO SERVICES društvo s ograničenom odgovornošću za nautiku i usluge, OIB 88179971966, Od skalina 7, 20000 Dubrovnik</derivirana_varijabla>
  </DomainObject.Predmet.ProtustrankaFormatedWithAdressOIB>
  <DomainObject.Predmet.ProtustrankaWithAdress>
    <izvorni_sadrzaj>MIHO SERVICES društvo s ograničenom odgovornošću za nautiku i usluge Od skalina 7, 20000 Dubrovnik</izvorni_sadrzaj>
    <derivirana_varijabla naziv="DomainObject.Predmet.ProtustrankaWithAdress_1">MIHO SERVICES društvo s ograničenom odgovornošću za nautiku i usluge Od skalina 7, 20000 Dubrovnik</derivirana_varijabla>
  </DomainObject.Predmet.ProtustrankaWithAdress>
  <DomainObject.Predmet.ProtustrankaWithAdressOIB>
    <izvorni_sadrzaj>MIHO SERVICES društvo s ograničenom odgovornošću za nautiku i usluge, OIB 88179971966, Od skalina 7, 20000 Dubrovnik</izvorni_sadrzaj>
    <derivirana_varijabla naziv="DomainObject.Predmet.ProtustrankaWithAdressOIB_1">MIHO SERVICES društvo s ograničenom odgovornošću za nautiku i usluge, OIB 88179971966, Od skalina 7, 20000 Dubrovnik</derivirana_varijabla>
  </DomainObject.Predmet.ProtustrankaWithAdressOIB>
  <DomainObject.Predmet.ProtustrankaNazivFormated>
    <izvorni_sadrzaj>MIHO SERVICES društvo s ograničenom odgovornošću za nautiku i usluge</izvorni_sadrzaj>
    <derivirana_varijabla naziv="DomainObject.Predmet.ProtustrankaNazivFormated_1">MIHO SERVICES društvo s ograničenom odgovornošću za nautiku i usluge</derivirana_varijabla>
  </DomainObject.Predmet.ProtustrankaNazivFormated>
  <DomainObject.Predmet.ProtustrankaNazivFormatedOIB>
    <izvorni_sadrzaj>MIHO SERVICES društvo s ograničenom odgovornošću za nautiku i usluge, OIB 88179971966</izvorni_sadrzaj>
    <derivirana_varijabla naziv="DomainObject.Predmet.ProtustrankaNazivFormatedOIB_1">MIHO SERVICES društvo s ograničenom odgovornošću za nautiku i usluge, OIB 88179971966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MIHO SERVICES društvo s ograničenom odgovornošću za nautiku i usluge</item>
    </izvorni_sadrzaj>
    <derivirana_varijabla naziv="DomainObject.Predmet.ProtuStrankaListFormated_1">
      <item>MIHO SERVICES društvo s ograničenom odgovornošću za nautiku i usluge</item>
    </derivirana_varijabla>
  </DomainObject.Predmet.ProtuStrankaListFormated>
  <DomainObject.Predmet.ProtuStrankaListFormatedOIB>
    <izvorni_sadrzaj>
      <item>MIHO SERVICES društvo s ograničenom odgovornošću za nautiku i usluge, OIB 88179971966</item>
    </izvorni_sadrzaj>
    <derivirana_varijabla naziv="DomainObject.Predmet.ProtuStrankaListFormatedOIB_1">
      <item>MIHO SERVICES društvo s ograničenom odgovornošću za nautiku i usluge, OIB 88179971966</item>
    </derivirana_varijabla>
  </DomainObject.Predmet.ProtuStrankaListFormatedOIB>
  <DomainObject.Predmet.ProtuStrankaListFormatedWithAdress>
    <izvorni_sadrzaj>
      <item>MIHO SERVICES društvo s ograničenom odgovornošću za nautiku i usluge, Od skalina 7, 20000 Dubrovnik</item>
    </izvorni_sadrzaj>
    <derivirana_varijabla naziv="DomainObject.Predmet.ProtuStrankaListFormatedWithAdress_1">
      <item>MIHO SERVICES društvo s ograničenom odgovornošću za nautiku i usluge, Od skalina 7, 20000 Dubrovnik</item>
    </derivirana_varijabla>
  </DomainObject.Predmet.ProtuStrankaListFormatedWithAdress>
  <DomainObject.Predmet.ProtuStrankaListFormatedWithAdressOIB>
    <izvorni_sadrzaj>
      <item>MIHO SERVICES društvo s ograničenom odgovornošću za nautiku i usluge, OIB 88179971966, Od skalina 7, 20000 Dubrovnik</item>
    </izvorni_sadrzaj>
    <derivirana_varijabla naziv="DomainObject.Predmet.ProtuStrankaListFormatedWithAdressOIB_1">
      <item>MIHO SERVICES društvo s ograničenom odgovornošću za nautiku i usluge, OIB 88179971966, Od skalina 7, 20000 Dubrovnik</item>
    </derivirana_varijabla>
  </DomainObject.Predmet.ProtuStrankaListFormatedWithAdressOIB>
  <DomainObject.Predmet.ProtuStrankaListNazivFormated>
    <izvorni_sadrzaj>
      <item>MIHO SERVICES društvo s ograničenom odgovornošću za nautiku i usluge</item>
    </izvorni_sadrzaj>
    <derivirana_varijabla naziv="DomainObject.Predmet.ProtuStrankaListNazivFormated_1">
      <item>MIHO SERVICES društvo s ograničenom odgovornošću za nautiku i usluge</item>
    </derivirana_varijabla>
  </DomainObject.Predmet.ProtuStrankaListNazivFormated>
  <DomainObject.Predmet.ProtuStrankaListNazivFormatedOIB>
    <izvorni_sadrzaj>
      <item>MIHO SERVICES društvo s ograničenom odgovornošću za nautiku i usluge, OIB 88179971966</item>
    </izvorni_sadrzaj>
    <derivirana_varijabla naziv="DomainObject.Predmet.ProtuStrankaListNazivFormatedOIB_1">
      <item>MIHO SERVICES društvo s ograničenom odgovornošću za nautiku i usluge, OIB 88179971966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MIHO SERVICES društvo s ograničenom odgovornošću za nautiku i usluge</izvorni_sadrzaj>
    <derivirana_varijabla naziv="DomainObject.Predmet.ProtustrankaIDrugi_1">MIHO SERVICES društvo s ograničenom odgovornošću za nautiku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MIHO SERVICES društvo s ograničenom odgovornošću za nautiku i usluge, OIB 88179971966, Od skalina 7, 20000 Dubrovnik</izvorni_sadrzaj>
    <derivirana_varijabla naziv="DomainObject.Predmet.ProtustrankaIDrugiAdressOIB_1">MIHO SERVICES društvo s ograničenom odgovornošću za nautiku i usluge, OIB 88179971966, Od skalina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 SERVICES društvo s ograničenom odgovornošću za nautiku i usluge</item>
      <item>FINA,RC Split,Podružnica Dubrovnik</item>
    </izvorni_sadrzaj>
    <derivirana_varijabla naziv="DomainObject.Predmet.SudioniciListNaziv_1">
      <item>MIHO SERVICES društvo s ograničenom odgovornošću za nautiku i usluge</item>
      <item>FINA,RC Split,Podružnica Dubrovnik</item>
    </derivirana_varijabla>
  </DomainObject.Predmet.SudioniciListNaziv>
  <DomainObject.Predmet.SudioniciListAdressOIB>
    <izvorni_sadrzaj>
      <item>MIHO SERVICES društvo s ograničenom odgovornošću za nautiku i usluge, OIB 88179971966, Od skalina 7,20000 Dubrovnik</item>
      <item>FINA,RC Split,Podružnica Dubrovnik, OIB 85821130368, Vukovarska 2,20000 Dubrovnik</item>
    </izvorni_sadrzaj>
    <derivirana_varijabla naziv="DomainObject.Predmet.SudioniciListAdressOIB_1">
      <item>MIHO SERVICES društvo s ograničenom odgovornošću za nautiku i usluge, OIB 88179971966, Od skalina 7,20000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88179971966</item>
      <item>, OIB 85821130368</item>
    </izvorni_sadrzaj>
    <derivirana_varijabla naziv="DomainObject.Predmet.SudioniciListNazivOIB_1">
      <item>, OIB 88179971966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1614</properties:Characters>
  <properties:Lines>48</properties:Lines>
  <properties:Paragraphs>18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2016-01-29T13:11:00Z</cp:lastPrinted>
  <dcterms:modified xmlns:xsi="http://www.w3.org/2001/XMLSchema-instance" xsi:type="dcterms:W3CDTF">2016-01-29T13:11:00Z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