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badb" w14:paraId="820badb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1921F0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1921F0">
        <w:rPr>
          <w:rFonts w:cs="Times New Roman" w:eastAsia="Times New Roman"/>
          <w:szCs w:val="24"/>
        </w:rPr>
        <w:t xml:space="preserve"> </w:t>
      </w:r>
      <w:r w:rsidR="0044284A">
        <w:rPr>
          <w:rFonts w:cs="Times New Roman" w:eastAsia="Times New Roman"/>
          <w:szCs w:val="24"/>
        </w:rPr>
        <w:t>RAJSKI VRTOVI j. d. o. o. Rovinjsko Selo, Vičani 54, OIB 61936125414, MBS 040330151</w:t>
      </w:r>
      <w:r>
        <w:rPr>
          <w:rFonts w:cs="Times New Roman" w:eastAsia="Times New Roman"/>
          <w:szCs w:val="24"/>
        </w:rPr>
        <w:t xml:space="preserve">, </w:t>
      </w:r>
      <w:r w:rsidR="00A00908">
        <w:rPr>
          <w:rFonts w:cs="Times New Roman" w:eastAsia="Times New Roman"/>
          <w:szCs w:val="24"/>
        </w:rPr>
        <w:t>2</w:t>
      </w:r>
      <w:r w:rsidR="001921F0">
        <w:rPr>
          <w:rFonts w:cs="Times New Roman" w:eastAsia="Times New Roman"/>
          <w:szCs w:val="24"/>
        </w:rPr>
        <w:t xml:space="preserve">. </w:t>
      </w:r>
      <w:r w:rsidR="008D67E3">
        <w:rPr>
          <w:rFonts w:cs="Times New Roman" w:eastAsia="Times New Roman"/>
          <w:szCs w:val="24"/>
        </w:rPr>
        <w:t>srpnja</w:t>
      </w:r>
      <w:r w:rsidR="009F2E5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44284A">
        <w:rPr>
          <w:rFonts w:cs="Times New Roman" w:eastAsia="Times New Roman"/>
          <w:szCs w:val="24"/>
        </w:rPr>
        <w:t>RAJSKI VRTOVI j. d. o. o. Rovinjsko Selo, Vičani 54, OIB 61936125414, MBS 040330151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F85FDA">
        <w:rPr>
          <w:rFonts w:cs="Times New Roman" w:eastAsia="Times New Roman"/>
          <w:szCs w:val="24"/>
        </w:rPr>
        <w:t xml:space="preserve">II. </w:t>
      </w:r>
      <w:r w:rsidRPr="00F85FDA">
        <w:rPr>
          <w:rFonts w:cs="Times New Roman" w:eastAsia="Times New Roman"/>
          <w:szCs w:val="20"/>
        </w:rPr>
        <w:t xml:space="preserve">Za stečajnog upravitelja imenuje se </w:t>
      </w:r>
      <w:r w:rsidR="003E6779" w:rsidRPr="00211053">
        <w:t xml:space="preserve">Mladen Novaković iz Pule, Štinjan, Baližerka 44, OIB </w:t>
      </w:r>
      <w:r w:rsidR="003E6779" w:rsidRPr="003E6779">
        <w:t>28857584241</w:t>
      </w:r>
      <w:r w:rsidRPr="003E6779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44284A">
        <w:rPr>
          <w:rFonts w:cs="Times New Roman" w:eastAsia="Times New Roman"/>
          <w:szCs w:val="24"/>
        </w:rPr>
        <w:t>RAJSKI VRTOVI j. d. o. o. Rovinjsko Selo, Vičani 54, OIB 61936125414, MBS 040330151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420DA">
        <w:rPr>
          <w:rFonts w:cs="Times New Roman" w:eastAsia="Times New Roman"/>
          <w:szCs w:val="24"/>
        </w:rPr>
        <w:t>RAJSKI VRTOVI j. d. o. o. Rovinjsko Selo, Vičani 54, OIB 61936125414, MBS 040330151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742A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5742A7">
        <w:rPr>
          <w:rFonts w:cs="Times New Roman" w:eastAsia="Times New Roman"/>
          <w:szCs w:val="24"/>
        </w:rPr>
        <w:t xml:space="preserve">travnja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5742A7">
        <w:rPr>
          <w:rFonts w:cs="Times New Roman" w:eastAsia="Times New Roman"/>
          <w:szCs w:val="24"/>
        </w:rPr>
        <w:t>RAJSKI VRTOVI j. d. o. o. Rovinjsko Selo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FE32BC">
        <w:t>16</w:t>
      </w:r>
      <w:r>
        <w:t xml:space="preserve">. </w:t>
      </w:r>
      <w:r w:rsidR="00FE32BC">
        <w:t xml:space="preserve">travnja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FE32BC">
        <w:t>97.687,07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FE32BC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FE32BC">
        <w:rPr>
          <w:rFonts w:eastAsiaTheme="minorHAnsi"/>
          <w:lang w:eastAsia="en-US"/>
        </w:rPr>
        <w:t>20</w:t>
      </w:r>
      <w:r>
        <w:rPr>
          <w:rFonts w:eastAsiaTheme="minorHAnsi"/>
          <w:lang w:eastAsia="en-US"/>
        </w:rPr>
        <w:t xml:space="preserve">. </w:t>
      </w:r>
      <w:r w:rsidR="00774016">
        <w:rPr>
          <w:rFonts w:eastAsiaTheme="minorHAnsi"/>
          <w:lang w:eastAsia="en-US"/>
        </w:rPr>
        <w:t>travnja</w:t>
      </w:r>
      <w:r w:rsidR="00C719AD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FE32BC">
        <w:rPr>
          <w:rFonts w:cs="Times New Roman" w:eastAsia="Times New Roman"/>
          <w:szCs w:val="24"/>
        </w:rPr>
        <w:t>126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FE398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D67E3">
        <w:rPr>
          <w:rFonts w:cs="Times New Roman" w:eastAsia="Times New Roman"/>
          <w:szCs w:val="24"/>
        </w:rPr>
        <w:t>srpnja</w:t>
      </w:r>
      <w:r w:rsidR="004E475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B0910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FE32BC">
        <w:rPr>
          <w:rFonts w:cs="Times New Roman" w:eastAsia="Times New Roman"/>
          <w:szCs w:val="24"/>
        </w:rPr>
        <w:t>RAJSKI VRTOVI j. d. o. o. Rovinjsko Selo, Vičani 54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FF13A0">
        <w:rPr>
          <w:rFonts w:cs="Times New Roman" w:eastAsia="Times New Roman"/>
          <w:szCs w:val="24"/>
        </w:rPr>
        <w:t xml:space="preserve">upravitelj </w:t>
      </w:r>
      <w:r w:rsidR="00E10FE9" w:rsidRPr="00211053">
        <w:t>Mladen Novaković</w:t>
      </w:r>
      <w:r w:rsidR="00E10FE9">
        <w:t>, Pula</w:t>
      </w:r>
      <w:r w:rsidR="00E10FE9" w:rsidRPr="00211053">
        <w:t>, Štinjan, Baližerka 4</w:t>
      </w:r>
      <w:r w:rsidR="00E10FE9" w:rsidRPr="00E10FE9">
        <w:t>4</w:t>
      </w:r>
      <w:r w:rsidR="00825EA3" w:rsidRPr="00E10FE9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5B0910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B0910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44284A">
                  <w:t>126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44284A">
          <w:t>126</w:t>
        </w:r>
        <w:r>
          <w:t>/201</w:t>
        </w:r>
        <w:r w:rsidR="00EB110E">
          <w:t>8</w:t>
        </w:r>
        <w:r>
          <w:t>-</w:t>
        </w:r>
        <w:r w:rsidR="001921F0">
          <w:t>4</w:t>
        </w:r>
      </w:p>
    </w:sdtContent>
  </w:sdt>
  <w:p w:rsidRDefault="005B0910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7D5C"/>
    <w:rsid w:val="00084561"/>
    <w:rsid w:val="000B38EF"/>
    <w:rsid w:val="000F6A9B"/>
    <w:rsid w:val="001168DA"/>
    <w:rsid w:val="0015438B"/>
    <w:rsid w:val="001623E1"/>
    <w:rsid w:val="001921F0"/>
    <w:rsid w:val="00195EBE"/>
    <w:rsid w:val="001E6735"/>
    <w:rsid w:val="00205A4F"/>
    <w:rsid w:val="00245E6B"/>
    <w:rsid w:val="00277007"/>
    <w:rsid w:val="00305545"/>
    <w:rsid w:val="00322F1A"/>
    <w:rsid w:val="003D13DB"/>
    <w:rsid w:val="003D648D"/>
    <w:rsid w:val="003E6779"/>
    <w:rsid w:val="003F40E5"/>
    <w:rsid w:val="0042603E"/>
    <w:rsid w:val="0044284A"/>
    <w:rsid w:val="004941C2"/>
    <w:rsid w:val="004C3B19"/>
    <w:rsid w:val="004E4750"/>
    <w:rsid w:val="00504817"/>
    <w:rsid w:val="00536A9D"/>
    <w:rsid w:val="005742A7"/>
    <w:rsid w:val="00592DB9"/>
    <w:rsid w:val="005934E6"/>
    <w:rsid w:val="005B0910"/>
    <w:rsid w:val="00686661"/>
    <w:rsid w:val="006A282C"/>
    <w:rsid w:val="006E608F"/>
    <w:rsid w:val="007136F8"/>
    <w:rsid w:val="007420DA"/>
    <w:rsid w:val="00774016"/>
    <w:rsid w:val="00774968"/>
    <w:rsid w:val="007C004B"/>
    <w:rsid w:val="007C3328"/>
    <w:rsid w:val="0080068D"/>
    <w:rsid w:val="00825EA3"/>
    <w:rsid w:val="0085104D"/>
    <w:rsid w:val="0086418C"/>
    <w:rsid w:val="008D67E3"/>
    <w:rsid w:val="009606DC"/>
    <w:rsid w:val="009676C7"/>
    <w:rsid w:val="009C7ACE"/>
    <w:rsid w:val="009F2E5F"/>
    <w:rsid w:val="00A00908"/>
    <w:rsid w:val="00A53EAA"/>
    <w:rsid w:val="00A829CA"/>
    <w:rsid w:val="00B45577"/>
    <w:rsid w:val="00BD2C66"/>
    <w:rsid w:val="00BE01FB"/>
    <w:rsid w:val="00BF1086"/>
    <w:rsid w:val="00C159EF"/>
    <w:rsid w:val="00C16BB7"/>
    <w:rsid w:val="00C63688"/>
    <w:rsid w:val="00C719AD"/>
    <w:rsid w:val="00C967F2"/>
    <w:rsid w:val="00D525ED"/>
    <w:rsid w:val="00DE3A95"/>
    <w:rsid w:val="00DF0444"/>
    <w:rsid w:val="00E10FE9"/>
    <w:rsid w:val="00E15DF4"/>
    <w:rsid w:val="00E46735"/>
    <w:rsid w:val="00E66262"/>
    <w:rsid w:val="00EB0C0B"/>
    <w:rsid w:val="00EB110E"/>
    <w:rsid w:val="00EC3E38"/>
    <w:rsid w:val="00F37F8F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91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091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09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091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0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91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091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09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091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RAJSKI VRTOVI j.d.o.o. ROVINJSKO SELO</izvorni_sadrzaj>
    <derivirana_varijabla naziv="DomainObject.Predmet.ProtustrankaFormated_1">  RAJSKI VRTOVI j.d.o.o. ROVINJSKO SELO</derivirana_varijabla>
  </DomainObject.Predmet.ProtustrankaFormated>
  <DomainObject.Predmet.ProtustrankaFormatedOIB>
    <izvorni_sadrzaj>  RAJSKI VRTOVI j.d.o.o. ROVINJSKO SELO, OIB 61936125414</izvorni_sadrzaj>
    <derivirana_varijabla naziv="DomainObject.Predmet.ProtustrankaFormatedOIB_1">  RAJSKI VRTOVI j.d.o.o. ROVINJSKO SELO, OIB 61936125414</derivirana_varijabla>
  </DomainObject.Predmet.ProtustrankaFormatedOIB>
  <DomainObject.Predmet.ProtustrankaFormatedWithAdress>
    <izvorni_sadrzaj> RAJSKI VRTOVI j.d.o.o. ROVINJSKO SELO, Vičani 54, 52210 Rovinjsko Selo</izvorni_sadrzaj>
    <derivirana_varijabla naziv="DomainObject.Predmet.ProtustrankaFormatedWithAdress_1"> RAJSKI VRTOVI j.d.o.o. ROVINJSKO SELO, Vičani 54, 52210 Rovinjsko Selo</derivirana_varijabla>
  </DomainObject.Predmet.ProtustrankaFormatedWithAdress>
  <DomainObject.Predmet.ProtustrankaFormatedWithAdressOIB>
    <izvorni_sadrzaj> RAJSKI VRTOVI j.d.o.o. ROVINJSKO SELO, OIB 61936125414, Vičani 54, 52210 Rovinjsko Selo</izvorni_sadrzaj>
    <derivirana_varijabla naziv="DomainObject.Predmet.ProtustrankaFormatedWithAdressOIB_1"> RAJSKI VRTOVI j.d.o.o. ROVINJSKO SELO, OIB 61936125414, Vičani 54, 52210 Rovinjsko Selo</derivirana_varijabla>
  </DomainObject.Predmet.ProtustrankaFormatedWithAdressOIB>
  <DomainObject.Predmet.ProtustrankaWithAdress>
    <izvorni_sadrzaj>RAJSKI VRTOVI j.d.o.o. ROVINJSKO SELO Vičani 54, 52210 Rovinjsko Selo</izvorni_sadrzaj>
    <derivirana_varijabla naziv="DomainObject.Predmet.ProtustrankaWithAdress_1">RAJSKI VRTOVI j.d.o.o. ROVINJSKO SELO Vičani 54, 52210 Rovinjsko Selo</derivirana_varijabla>
  </DomainObject.Predmet.ProtustrankaWithAdress>
  <DomainObject.Predmet.ProtustrankaWithAdressOIB>
    <izvorni_sadrzaj>RAJSKI VRTOVI j.d.o.o. ROVINJSKO SELO, OIB 61936125414, Vičani 54, 52210 Rovinjsko Selo</izvorni_sadrzaj>
    <derivirana_varijabla naziv="DomainObject.Predmet.ProtustrankaWithAdressOIB_1">RAJSKI VRTOVI j.d.o.o. ROVINJSKO SELO, OIB 61936125414, Vičani 54, 52210 Rovinjsko Selo</derivirana_varijabla>
  </DomainObject.Predmet.ProtustrankaWithAdressOIB>
  <DomainObject.Predmet.ProtustrankaNazivFormated>
    <izvorni_sadrzaj>RAJSKI VRTOVI j.d.o.o. ROVINJSKO SELO</izvorni_sadrzaj>
    <derivirana_varijabla naziv="DomainObject.Predmet.ProtustrankaNazivFormated_1">RAJSKI VRTOVI j.d.o.o. ROVINJSKO SELO</derivirana_varijabla>
  </DomainObject.Predmet.ProtustrankaNazivFormated>
  <DomainObject.Predmet.ProtustrankaNazivFormatedOIB>
    <izvorni_sadrzaj>RAJSKI VRTOVI j.d.o.o. ROVINJSKO SELO, OIB 61936125414</izvorni_sadrzaj>
    <derivirana_varijabla naziv="DomainObject.Predmet.ProtustrankaNazivFormatedOIB_1">RAJSKI VRTOVI j.d.o.o. ROVINJSKO SELO, OIB 61936125414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97687.07</izvorni_sadrzaj>
    <derivirana_varijabla naziv="DomainObject.Predmet.TrenutnaVrijednost_1">97687.07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RAJSKI VRTOVI j.d.o.o. ROVINJSKO SELO</item>
    </izvorni_sadrzaj>
    <derivirana_varijabla naziv="DomainObject.Predmet.ProtuStrankaListFormated_1">
      <item>RAJSKI VRTOVI j.d.o.o. ROVINJSKO SELO</item>
    </derivirana_varijabla>
  </DomainObject.Predmet.ProtuStrankaListFormated>
  <DomainObject.Predmet.ProtuStrankaListFormatedOIB>
    <izvorni_sadrzaj>
      <item>RAJSKI VRTOVI j.d.o.o. ROVINJSKO SELO, OIB 61936125414</item>
    </izvorni_sadrzaj>
    <derivirana_varijabla naziv="DomainObject.Predmet.ProtuStrankaListFormatedOIB_1">
      <item>RAJSKI VRTOVI j.d.o.o. ROVINJSKO SELO, OIB 61936125414</item>
    </derivirana_varijabla>
  </DomainObject.Predmet.ProtuStrankaListFormatedOIB>
  <DomainObject.Predmet.ProtuStrankaListFormatedWithAdress>
    <izvorni_sadrzaj>
      <item>RAJSKI VRTOVI j.d.o.o. ROVINJSKO SELO, Vičani 54, 52210 Rovinjsko Selo</item>
    </izvorni_sadrzaj>
    <derivirana_varijabla naziv="DomainObject.Predmet.ProtuStrankaListFormatedWithAdress_1">
      <item>RAJSKI VRTOVI j.d.o.o. ROVINJSKO SELO, Vičani 54, 52210 Rovinjsko Selo</item>
    </derivirana_varijabla>
  </DomainObject.Predmet.ProtuStrankaListFormatedWithAdress>
  <DomainObject.Predmet.ProtuStrankaListFormatedWithAdressOIB>
    <izvorni_sadrzaj>
      <item>RAJSKI VRTOVI j.d.o.o. ROVINJSKO SELO, OIB 61936125414, Vičani 54, 52210 Rovinjsko Selo</item>
    </izvorni_sadrzaj>
    <derivirana_varijabla naziv="DomainObject.Predmet.ProtuStrankaListFormatedWithAdressOIB_1">
      <item>RAJSKI VRTOVI j.d.o.o. ROVINJSKO SELO, OIB 61936125414, Vičani 54, 52210 Rovinjsko Selo</item>
    </derivirana_varijabla>
  </DomainObject.Predmet.ProtuStrankaListFormatedWithAdressOIB>
  <DomainObject.Predmet.ProtuStrankaListNazivFormated>
    <izvorni_sadrzaj>
      <item>RAJSKI VRTOVI j.d.o.o. ROVINJSKO SELO</item>
    </izvorni_sadrzaj>
    <derivirana_varijabla naziv="DomainObject.Predmet.ProtuStrankaListNazivFormated_1">
      <item>RAJSKI VRTOVI j.d.o.o. ROVINJSKO SELO</item>
    </derivirana_varijabla>
  </DomainObject.Predmet.ProtuStrankaListNazivFormated>
  <DomainObject.Predmet.ProtuStrankaListNazivFormatedOIB>
    <izvorni_sadrzaj>
      <item>RAJSKI VRTOVI j.d.o.o. ROVINJSKO SELO, OIB 61936125414</item>
    </izvorni_sadrzaj>
    <derivirana_varijabla naziv="DomainObject.Predmet.ProtuStrankaListNazivFormatedOIB_1">
      <item>RAJSKI VRTOVI j.d.o.o. ROVINJSKO SELO, OIB 61936125414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RAJSKI VRTOVI j.d.o.o. ROVINJSKO SELO</izvorni_sadrzaj>
    <derivirana_varijabla naziv="DomainObject.Predmet.ProtustrankaIDrugi_1">RAJSKI VRTOVI j.d.o.o. ROVINJSKO SELO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RAJSKI VRTOVI j.d.o.o. ROVINJSKO SELO, OIB 61936125414, Vičani 54, 52210 Rovinjsko Selo</izvorni_sadrzaj>
    <derivirana_varijabla naziv="DomainObject.Predmet.ProtustrankaIDrugiAdressOIB_1">RAJSKI VRTOVI j.d.o.o. ROVINJSKO SELO, OIB 61936125414, Vičani 54,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RAJSKI VRTOVI j.d.o.o. ROVINJSKO SELO</item>
    </izvorni_sadrzaj>
    <derivirana_varijabla naziv="DomainObject.Predmet.SudioniciListNaziv_1">
      <item>FINANCIJSKA AGENCIJA, RC RIJEKA, PODRUŽNICA PULA, PULA</item>
      <item>RAJSKI VRTOVI j.d.o.o. ROVINJSKO SELO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RAJSKI VRTOVI j.d.o.o. ROVINJSKO SELO, OIB 61936125414, Vičani 54,52210 Rovinjsko Selo</item>
    </izvorni_sadrzaj>
    <derivirana_varijabla naziv="DomainObject.Predmet.SudioniciListAdressOIB_1">
      <item>FINANCIJSKA AGENCIJA, RC RIJEKA, PODRUŽNICA PULA, PULA, OIB 85821130368, Ulica grada Vukovara 70,10000 Zagreb</item>
      <item>RAJSKI VRTOVI j.d.o.o. ROVINJSKO SELO, OIB 61936125414, Vičani 54,52210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61936125414</item>
    </izvorni_sadrzaj>
    <derivirana_varijabla naziv="DomainObject.Predmet.SudioniciListNazivOIB_1">
      <item>, OIB 85821130368</item>
      <item>, OIB 61936125414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3634</properties:Characters>
  <properties:Lines>89</properties:Lines>
  <properties:Paragraphs>31</properties:Paragraphs>
  <properties:TotalTime>54</properties:TotalTime>
  <properties:ScaleCrop>false</properties:ScaleCrop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2018-07-02T10:16:00Z</cp:lastPrinted>
  <dcterms:modified xmlns:xsi="http://www.w3.org/2001/XMLSchema-instance" xsi:type="dcterms:W3CDTF">2018-07-02T10:16:00Z</dcterms:modified>
  <cp:revision>78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126-18 RAJSKI VRTOVI jdoo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