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5866" w14:paraId="2a15866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4C4F49">
        <w:rPr>
          <w:b/>
        </w:rPr>
        <w:t xml:space="preserve">                </w:t>
      </w:r>
      <w:r w:rsidR="00334DC6">
        <w:rPr>
          <w:b/>
        </w:rPr>
        <w:t xml:space="preserve"> </w:t>
      </w:r>
      <w:r w:rsidR="00835870" w:rsidRPr="00B616E7">
        <w:rPr>
          <w:b/>
        </w:rPr>
        <w:t xml:space="preserve">Broj: </w:t>
      </w:r>
      <w:r w:rsidR="00835870">
        <w:rPr>
          <w:b/>
        </w:rPr>
        <w:t>7</w:t>
      </w:r>
      <w:r w:rsidR="00835870" w:rsidRPr="0050244A">
        <w:rPr>
          <w:b/>
        </w:rPr>
        <w:t>/St-</w:t>
      </w:r>
      <w:r w:rsidR="004C4F49">
        <w:rPr>
          <w:b/>
        </w:rPr>
        <w:t>1681</w:t>
      </w:r>
      <w:r w:rsidR="006C033E">
        <w:rPr>
          <w:b/>
        </w:rPr>
        <w:t>/</w:t>
      </w:r>
      <w:r w:rsidR="001C79C9">
        <w:rPr>
          <w:b/>
        </w:rPr>
        <w:t>201</w:t>
      </w:r>
      <w:r w:rsidR="002E79FB">
        <w:rPr>
          <w:b/>
        </w:rPr>
        <w:t>6-</w:t>
      </w:r>
      <w:r w:rsidR="001112F6">
        <w:rPr>
          <w:b/>
        </w:rPr>
        <w:t>2</w:t>
      </w:r>
      <w:r w:rsidR="004C4F49">
        <w:rPr>
          <w:b/>
        </w:rPr>
        <w:t>3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1C79C9">
      <w:pPr>
        <w:rPr>
          <w:b/>
        </w:rPr>
      </w:pPr>
      <w:r>
        <w:rPr>
          <w:b/>
        </w:rPr>
        <w:t>Slavonski Brod</w:t>
      </w:r>
    </w:p>
    <w:p w:rsidRDefault="00FF5397" w:rsidP="00FF5397" w:rsidR="00CC75ED">
      <w:r>
        <w:tab/>
      </w:r>
      <w:r>
        <w:tab/>
      </w:r>
      <w:r>
        <w:tab/>
      </w:r>
      <w:r>
        <w:tab/>
      </w:r>
      <w:r>
        <w:tab/>
      </w:r>
    </w:p>
    <w:p w:rsidRDefault="00CD56B6" w:rsidP="00FF5397" w:rsidR="00CD56B6"/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CC75ED" w:rsidR="00CC75ED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="004C4F49" w:rsidRPr="004C4F49">
        <w:t>GALEA d.o.o. za građenje i usluge , skraćena tvrtka: GALEA d.o.o. "u stečaju", Sibinj, Valentina Benošića bb, OIB: 25595165798</w:t>
      </w:r>
      <w:r w:rsidR="00C44096" w:rsidRPr="00FA6A11">
        <w:t>,</w:t>
      </w:r>
      <w:r w:rsidR="00C44096" w:rsidRPr="00C44096">
        <w:rPr>
          <w:b/>
        </w:rPr>
        <w:t xml:space="preserve"> </w:t>
      </w:r>
      <w:r>
        <w:t>nakon o</w:t>
      </w:r>
      <w:r w:rsidR="00C44096">
        <w:t>držanog ispitnog ročišta da</w:t>
      </w:r>
      <w:r w:rsidR="004D2BE8">
        <w:t xml:space="preserve">na </w:t>
      </w:r>
      <w:r w:rsidR="004C4F49">
        <w:t>18</w:t>
      </w:r>
      <w:r w:rsidR="001112F6">
        <w:t xml:space="preserve">. </w:t>
      </w:r>
      <w:r w:rsidR="004C4F49">
        <w:t>siječnja</w:t>
      </w:r>
      <w:r w:rsidR="002E79FB">
        <w:t xml:space="preserve"> 201</w:t>
      </w:r>
      <w:r w:rsidR="004C4F49">
        <w:t>7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4C4F49">
        <w:t>2</w:t>
      </w:r>
      <w:r w:rsidR="00BD5342">
        <w:t>6</w:t>
      </w:r>
      <w:r w:rsidR="001112F6">
        <w:t>.</w:t>
      </w:r>
      <w:r w:rsidR="004C4F49">
        <w:t>siječnja</w:t>
      </w:r>
      <w:r w:rsidR="00FB009E">
        <w:t xml:space="preserve"> 201</w:t>
      </w:r>
      <w:r w:rsidR="004C4F49">
        <w:t>7</w:t>
      </w:r>
      <w:r>
        <w:t xml:space="preserve">. </w:t>
      </w:r>
      <w:r w:rsidR="00BD5342">
        <w:t>g</w:t>
      </w:r>
      <w:r>
        <w:t>odine</w:t>
      </w:r>
    </w:p>
    <w:p w:rsidRDefault="004C4F49" w:rsidP="00CC75ED" w:rsidR="004C4F49">
      <w:pPr>
        <w:jc w:val="both"/>
      </w:pP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4F1773" w:rsidP="00A944CC" w:rsidR="004F1773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E54518">
        <w:rPr>
          <w:b/>
        </w:rPr>
        <w:t>a)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</w:p>
    <w:p w:rsidRDefault="00FF5397" w:rsidP="00FF5397" w:rsidR="00FF5397">
      <w:pPr>
        <w:rPr>
          <w:b/>
        </w:rPr>
      </w:pPr>
    </w:p>
    <w:p w:rsidRDefault="004C4F49" w:rsidP="004C4F49" w:rsidR="004C4F49">
      <w:pPr>
        <w:rPr>
          <w:szCs w:val="22"/>
        </w:rPr>
      </w:pPr>
      <w:r>
        <w:rPr>
          <w:szCs w:val="22"/>
        </w:rPr>
        <w:t>1.</w:t>
      </w:r>
      <w:r w:rsidRPr="004C4F49">
        <w:rPr>
          <w:szCs w:val="22"/>
        </w:rPr>
        <w:t>JULIJANA SOJČIĆ,Slavonski Brod</w:t>
      </w:r>
      <w:r>
        <w:rPr>
          <w:szCs w:val="22"/>
        </w:rPr>
        <w:t xml:space="preserve">,                               </w:t>
      </w:r>
    </w:p>
    <w:p w:rsidRDefault="004C4F49" w:rsidP="004C4F49" w:rsidR="004C4F49">
      <w:pPr>
        <w:rPr>
          <w:szCs w:val="22"/>
        </w:rPr>
      </w:pPr>
      <w:r>
        <w:rPr>
          <w:szCs w:val="22"/>
        </w:rPr>
        <w:t xml:space="preserve"> Čavlički kraj 149, OIB 56464649169</w:t>
      </w:r>
      <w:r w:rsidR="00213E5E">
        <w:rPr>
          <w:szCs w:val="22"/>
        </w:rPr>
        <w:t xml:space="preserve">                                </w:t>
      </w:r>
      <w:r w:rsidR="00213E5E" w:rsidRPr="00213E5E">
        <w:rPr>
          <w:szCs w:val="22"/>
        </w:rPr>
        <w:t>u iznosu od         54.468,00 Kn</w:t>
      </w:r>
    </w:p>
    <w:p w:rsidRDefault="004565ED" w:rsidP="00671ABE" w:rsidR="00CF4B5F" w:rsidRPr="00671ABE">
      <w:pPr>
        <w:rPr>
          <w:szCs w:val="22"/>
        </w:rPr>
      </w:pPr>
      <w:r w:rsidRPr="00671ABE">
        <w:rPr>
          <w:szCs w:val="22"/>
        </w:rPr>
        <w:t xml:space="preserve">     </w:t>
      </w:r>
      <w:r w:rsidR="0006366B" w:rsidRPr="00671ABE">
        <w:rPr>
          <w:szCs w:val="22"/>
        </w:rPr>
        <w:tab/>
      </w:r>
      <w:r w:rsidR="0006366B" w:rsidRPr="00671ABE">
        <w:rPr>
          <w:szCs w:val="22"/>
        </w:rPr>
        <w:tab/>
        <w:t xml:space="preserve">  </w:t>
      </w:r>
      <w:r w:rsidR="008860B1" w:rsidRPr="00671ABE">
        <w:rPr>
          <w:szCs w:val="22"/>
        </w:rPr>
        <w:t xml:space="preserve">  </w:t>
      </w:r>
      <w:r w:rsidR="0006366B" w:rsidRPr="00671ABE">
        <w:rPr>
          <w:szCs w:val="22"/>
        </w:rPr>
        <w:t xml:space="preserve">      </w:t>
      </w:r>
    </w:p>
    <w:p w:rsidRDefault="004565ED" w:rsidP="0006366B" w:rsidR="0006366B">
      <w:pPr>
        <w:tabs>
          <w:tab w:pos="5910" w:val="left"/>
        </w:tabs>
      </w:pPr>
      <w:r>
        <w:t xml:space="preserve">2. </w:t>
      </w:r>
      <w:r w:rsidR="004C4F49">
        <w:t>ŽELJKO STANIĆ, Slavonski Brod,</w:t>
      </w:r>
      <w:r w:rsidR="0006366B" w:rsidRPr="0006366B">
        <w:t xml:space="preserve"> </w:t>
      </w:r>
    </w:p>
    <w:p w:rsidRDefault="004C4F49" w:rsidP="0006366B" w:rsidR="00C44096">
      <w:pPr>
        <w:tabs>
          <w:tab w:pos="5910" w:val="left"/>
        </w:tabs>
      </w:pPr>
      <w:r>
        <w:t>Vinogradska cesta 78</w:t>
      </w:r>
      <w:r w:rsidR="0006366B" w:rsidRPr="0006366B">
        <w:t xml:space="preserve">, OIB: </w:t>
      </w:r>
      <w:r>
        <w:t>34585478982</w:t>
      </w:r>
      <w:r w:rsidR="004565ED">
        <w:t xml:space="preserve">    </w:t>
      </w:r>
      <w:r>
        <w:t xml:space="preserve">               </w:t>
      </w:r>
      <w:r w:rsidR="0006366B">
        <w:t xml:space="preserve">    </w:t>
      </w:r>
      <w:r w:rsidR="008860B1">
        <w:t xml:space="preserve">  </w:t>
      </w:r>
      <w:r w:rsidR="004565ED">
        <w:t xml:space="preserve"> </w:t>
      </w:r>
      <w:r w:rsidR="004D2BE8">
        <w:t xml:space="preserve">u iznosu od     </w:t>
      </w:r>
      <w:r w:rsidR="00FD51F8">
        <w:t xml:space="preserve"> </w:t>
      </w:r>
      <w:r w:rsidR="005C2234">
        <w:t xml:space="preserve">  </w:t>
      </w:r>
      <w:r>
        <w:t xml:space="preserve"> 54.468,00</w:t>
      </w:r>
      <w:r w:rsidR="0006366B">
        <w:t xml:space="preserve"> </w:t>
      </w:r>
      <w:r w:rsidR="004D2BE8" w:rsidRPr="00B16C22">
        <w:t>Kn</w:t>
      </w:r>
      <w:r w:rsidR="004D2BE8">
        <w:t xml:space="preserve"> </w:t>
      </w:r>
    </w:p>
    <w:p w:rsidRDefault="0006366B" w:rsidP="0006366B" w:rsidR="0006366B">
      <w:pPr>
        <w:tabs>
          <w:tab w:pos="5910" w:val="left"/>
        </w:tabs>
      </w:pPr>
    </w:p>
    <w:p w:rsidRDefault="0006366B" w:rsidP="0006366B" w:rsidR="0006366B">
      <w:pPr>
        <w:tabs>
          <w:tab w:pos="5910" w:val="left"/>
        </w:tabs>
      </w:pPr>
      <w:r>
        <w:t xml:space="preserve">3. </w:t>
      </w:r>
      <w:r w:rsidR="004C4F49">
        <w:t>KRISTINA CIMBAL LJUBIČIĆ</w:t>
      </w:r>
      <w:r w:rsidRPr="0006366B">
        <w:t xml:space="preserve">, </w:t>
      </w:r>
      <w:r w:rsidR="004C4F49">
        <w:t>Sibinj,</w:t>
      </w:r>
      <w:r w:rsidRPr="0006366B">
        <w:t xml:space="preserve"> </w:t>
      </w:r>
    </w:p>
    <w:p w:rsidRDefault="004C4F49" w:rsidP="0006366B" w:rsidR="0006366B">
      <w:pPr>
        <w:tabs>
          <w:tab w:pos="5910" w:val="left"/>
        </w:tabs>
      </w:pPr>
      <w:r>
        <w:t>G.Andrijevci 98</w:t>
      </w:r>
      <w:r w:rsidR="0006366B" w:rsidRPr="0006366B">
        <w:t xml:space="preserve">, OIB: </w:t>
      </w:r>
      <w:r>
        <w:t>24751103730</w:t>
      </w:r>
      <w:r w:rsidR="0006366B">
        <w:t xml:space="preserve">                        </w:t>
      </w:r>
      <w:r w:rsidR="008860B1">
        <w:t xml:space="preserve"> </w:t>
      </w:r>
      <w:r w:rsidR="0006366B">
        <w:t xml:space="preserve">   </w:t>
      </w:r>
      <w:r>
        <w:t xml:space="preserve">      </w:t>
      </w:r>
      <w:r w:rsidR="0006366B">
        <w:t xml:space="preserve">u iznosu od         </w:t>
      </w:r>
      <w:r w:rsidR="00D966B8">
        <w:t xml:space="preserve"> </w:t>
      </w:r>
      <w:r>
        <w:t>20.521,36</w:t>
      </w:r>
      <w:r w:rsidR="0006366B" w:rsidRPr="00B16C22">
        <w:t xml:space="preserve"> Kn</w:t>
      </w:r>
      <w:r w:rsidR="0006366B">
        <w:t xml:space="preserve"> </w:t>
      </w:r>
    </w:p>
    <w:p w:rsidRDefault="00D966B8" w:rsidP="0006366B" w:rsidR="00D966B8">
      <w:pPr>
        <w:tabs>
          <w:tab w:pos="5910" w:val="left"/>
        </w:tabs>
      </w:pPr>
    </w:p>
    <w:p w:rsidRDefault="00D966B8" w:rsidP="0006366B" w:rsidR="00D966B8">
      <w:pPr>
        <w:tabs>
          <w:tab w:pos="5910" w:val="left"/>
        </w:tabs>
      </w:pPr>
      <w:r>
        <w:t xml:space="preserve">4. VESNA LJUBIČIĆ, Sibinj, Brigade ZNG                      </w:t>
      </w:r>
    </w:p>
    <w:p w:rsidRDefault="00D966B8" w:rsidP="0006366B" w:rsidR="00D966B8">
      <w:pPr>
        <w:tabs>
          <w:tab w:pos="5910" w:val="left"/>
        </w:tabs>
      </w:pPr>
      <w:r>
        <w:t>RH 43, OIB 56242327054</w:t>
      </w:r>
      <w:r w:rsidR="002F1E40">
        <w:t xml:space="preserve">                                                   </w:t>
      </w:r>
      <w:r w:rsidR="002F1E40" w:rsidRPr="002F1E40">
        <w:t>u iznosu od          36.360,00 Kn</w:t>
      </w:r>
    </w:p>
    <w:p w:rsidRDefault="00D966B8" w:rsidP="0006366B" w:rsidR="00D966B8">
      <w:pPr>
        <w:tabs>
          <w:tab w:pos="5910" w:val="left"/>
        </w:tabs>
      </w:pPr>
    </w:p>
    <w:p w:rsidRDefault="00D966B8" w:rsidP="0006366B" w:rsidR="00D966B8">
      <w:pPr>
        <w:tabs>
          <w:tab w:pos="5910" w:val="left"/>
        </w:tabs>
      </w:pPr>
      <w:r>
        <w:t xml:space="preserve">5. DRAGUTIN LJUBIČIĆ, Sibinj, Brigade                        </w:t>
      </w:r>
    </w:p>
    <w:p w:rsidRDefault="00D966B8" w:rsidP="0006366B" w:rsidR="00D966B8">
      <w:pPr>
        <w:tabs>
          <w:tab w:pos="5910" w:val="left"/>
        </w:tabs>
      </w:pPr>
      <w:r>
        <w:t>ZNG RH 43, OIB 68375519412</w:t>
      </w:r>
      <w:r w:rsidR="002F1E40">
        <w:t xml:space="preserve">                                          </w:t>
      </w:r>
      <w:r w:rsidR="002F1E40" w:rsidRPr="002F1E40">
        <w:t>u iznosu od            9.365,45 Kn</w:t>
      </w:r>
    </w:p>
    <w:p w:rsidRDefault="00671ABE" w:rsidP="0006366B" w:rsidR="00671ABE">
      <w:pPr>
        <w:tabs>
          <w:tab w:pos="5910" w:val="left"/>
        </w:tabs>
      </w:pPr>
    </w:p>
    <w:p w:rsidRDefault="00671ABE" w:rsidP="00671ABE" w:rsidR="00671ABE" w:rsidRPr="00671ABE">
      <w:pPr>
        <w:tabs>
          <w:tab w:pos="5910" w:val="left"/>
        </w:tabs>
      </w:pPr>
      <w:r>
        <w:t>6.</w:t>
      </w:r>
      <w:r w:rsidRPr="00671ABE">
        <w:t>REPUBLIKA HRVATSKA</w:t>
      </w:r>
    </w:p>
    <w:p w:rsidRDefault="00671ABE" w:rsidP="00671ABE" w:rsidR="00671ABE" w:rsidRPr="00671ABE">
      <w:pPr>
        <w:tabs>
          <w:tab w:pos="5910" w:val="left"/>
        </w:tabs>
      </w:pPr>
      <w:r w:rsidRPr="00671ABE">
        <w:t>Ministarstvo financija, Porezna uprava,</w:t>
      </w:r>
      <w:r>
        <w:t xml:space="preserve">                              u iznosu od        151.062,26 Kn</w:t>
      </w:r>
    </w:p>
    <w:p w:rsidRDefault="00671ABE" w:rsidP="00671ABE" w:rsidR="00671ABE" w:rsidRPr="00671ABE">
      <w:pPr>
        <w:tabs>
          <w:tab w:pos="5910" w:val="left"/>
        </w:tabs>
      </w:pPr>
      <w:r w:rsidRPr="00671ABE">
        <w:t xml:space="preserve">Područni ured Slavonija i Baranja, </w:t>
      </w:r>
    </w:p>
    <w:p w:rsidRDefault="00671ABE" w:rsidP="00671ABE" w:rsidR="00671ABE">
      <w:pPr>
        <w:tabs>
          <w:tab w:pos="5910" w:val="left"/>
        </w:tabs>
      </w:pPr>
      <w:r w:rsidRPr="00671ABE">
        <w:t>OIB 18683136487</w:t>
      </w:r>
    </w:p>
    <w:p w:rsidRDefault="00CF4B5F" w:rsidP="004D2BE8" w:rsidR="00CF4B5F">
      <w:pPr>
        <w:tabs>
          <w:tab w:pos="5910" w:val="left"/>
        </w:tabs>
      </w:pPr>
    </w:p>
    <w:p w:rsidRDefault="00CD56B6" w:rsidP="004D2BE8" w:rsidR="00CD56B6">
      <w:pPr>
        <w:tabs>
          <w:tab w:pos="5910" w:val="left"/>
        </w:tabs>
      </w:pPr>
    </w:p>
    <w:p w:rsidRDefault="00FF5397" w:rsidP="00671ABE" w:rsidR="00CC75ED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>
        <w:tab/>
      </w:r>
      <w:r w:rsidR="00671ABE">
        <w:t xml:space="preserve">          u iznosu od       </w:t>
      </w:r>
      <w:r w:rsidR="00194FF0">
        <w:rPr>
          <w:b/>
        </w:rPr>
        <w:t>326.245,07</w:t>
      </w:r>
      <w:r w:rsidR="00671ABE">
        <w:rPr>
          <w:b/>
        </w:rPr>
        <w:t xml:space="preserve"> Kn</w:t>
      </w:r>
      <w:r w:rsidR="002E1104">
        <w:rPr>
          <w:b/>
        </w:rPr>
        <w:t xml:space="preserve">              </w:t>
      </w:r>
    </w:p>
    <w:p w:rsidRDefault="00E54518" w:rsidP="00B34AC0" w:rsidR="00E54518">
      <w:pPr>
        <w:rPr>
          <w:b/>
        </w:rPr>
      </w:pPr>
    </w:p>
    <w:p w:rsidRDefault="00CD56B6" w:rsidP="00B34AC0" w:rsidR="00CD56B6">
      <w:pPr>
        <w:rPr>
          <w:b/>
        </w:rPr>
      </w:pPr>
    </w:p>
    <w:p w:rsidRDefault="00E54518" w:rsidP="00E54518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</w:t>
      </w:r>
      <w:r w:rsidRPr="00E54518">
        <w:rPr>
          <w:b/>
        </w:rPr>
        <w:t>)</w:t>
      </w:r>
      <w:r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>
        <w:t>s</w:t>
      </w:r>
      <w:r w:rsidR="007D6839">
        <w:t>u</w:t>
      </w:r>
      <w:r>
        <w:t xml:space="preserve"> tražbine stečajnih</w:t>
      </w:r>
      <w:r w:rsidR="007D6839">
        <w:t xml:space="preserve"> vjerovnika</w:t>
      </w:r>
      <w:r>
        <w:t xml:space="preserve"> drugog višeg isplatnog reda u iznosima kako slijedi: </w:t>
      </w:r>
    </w:p>
    <w:p w:rsidRDefault="00203A23" w:rsidP="00203A23" w:rsidR="00203A23">
      <w:pPr>
        <w:rPr>
          <w:b/>
        </w:rPr>
      </w:pPr>
    </w:p>
    <w:p w:rsidRDefault="00671ABE" w:rsidP="00671ABE" w:rsidR="00671ABE" w:rsidRPr="00671ABE">
      <w:pPr>
        <w:jc w:val="both"/>
        <w:rPr>
          <w:szCs w:val="22"/>
        </w:rPr>
      </w:pPr>
      <w:r>
        <w:rPr>
          <w:szCs w:val="22"/>
        </w:rPr>
        <w:t>1</w:t>
      </w:r>
      <w:r w:rsidRPr="00671ABE">
        <w:rPr>
          <w:szCs w:val="22"/>
        </w:rPr>
        <w:t>. REPUBLIKA HRVATSKA</w:t>
      </w:r>
    </w:p>
    <w:p w:rsidRDefault="00671ABE" w:rsidP="00671ABE" w:rsidR="00671ABE" w:rsidRPr="00671ABE">
      <w:pPr>
        <w:jc w:val="both"/>
        <w:rPr>
          <w:szCs w:val="22"/>
        </w:rPr>
      </w:pPr>
      <w:r w:rsidRPr="00671ABE">
        <w:rPr>
          <w:szCs w:val="22"/>
        </w:rPr>
        <w:t>Ministarstvo financija, Porezna uprava,</w:t>
      </w:r>
      <w:r>
        <w:rPr>
          <w:szCs w:val="22"/>
        </w:rPr>
        <w:t xml:space="preserve">                            </w:t>
      </w:r>
      <w:r w:rsidRPr="00671ABE">
        <w:rPr>
          <w:szCs w:val="22"/>
        </w:rPr>
        <w:t xml:space="preserve">u iznosu od          </w:t>
      </w:r>
      <w:r>
        <w:rPr>
          <w:szCs w:val="22"/>
        </w:rPr>
        <w:t>556.404,40</w:t>
      </w:r>
      <w:r w:rsidRPr="00671ABE">
        <w:rPr>
          <w:szCs w:val="22"/>
        </w:rPr>
        <w:t xml:space="preserve"> Kn</w:t>
      </w:r>
      <w:r>
        <w:rPr>
          <w:szCs w:val="22"/>
        </w:rPr>
        <w:t xml:space="preserve">   </w:t>
      </w:r>
    </w:p>
    <w:p w:rsidRDefault="00671ABE" w:rsidP="00671ABE" w:rsidR="00671ABE" w:rsidRPr="00671ABE">
      <w:pPr>
        <w:jc w:val="both"/>
        <w:rPr>
          <w:szCs w:val="22"/>
        </w:rPr>
      </w:pPr>
      <w:r w:rsidRPr="00671ABE">
        <w:rPr>
          <w:szCs w:val="22"/>
        </w:rPr>
        <w:t xml:space="preserve">Područni ured Slavonija i Baranja, </w:t>
      </w:r>
    </w:p>
    <w:p w:rsidRDefault="00671ABE" w:rsidP="00671ABE" w:rsidR="00595CB9">
      <w:pPr>
        <w:jc w:val="both"/>
      </w:pPr>
      <w:r w:rsidRPr="00671ABE">
        <w:rPr>
          <w:szCs w:val="22"/>
        </w:rPr>
        <w:t>OIB 18683136487</w:t>
      </w:r>
      <w:r w:rsidR="0006366B">
        <w:rPr>
          <w:szCs w:val="22"/>
        </w:rPr>
        <w:t xml:space="preserve">                                                    </w:t>
      </w:r>
    </w:p>
    <w:p w:rsidRDefault="007314A7" w:rsidP="00855A99" w:rsidR="007314A7" w:rsidRPr="00855A99">
      <w:pPr>
        <w:pStyle w:val="Bezproreda1"/>
        <w:rPr>
          <w:b/>
        </w:rPr>
      </w:pPr>
      <w:r>
        <w:t xml:space="preserve">                                                                                                      </w:t>
      </w:r>
    </w:p>
    <w:p w:rsidRDefault="00617119" w:rsidP="0006366B" w:rsidR="0006366B">
      <w:pPr>
        <w:jc w:val="both"/>
      </w:pPr>
      <w:r>
        <w:t>2.</w:t>
      </w:r>
      <w:r w:rsidR="004565ED" w:rsidRPr="004565ED">
        <w:rPr>
          <w:szCs w:val="22"/>
        </w:rPr>
        <w:t xml:space="preserve"> </w:t>
      </w:r>
      <w:r w:rsidR="00671ABE">
        <w:t>ALLIANZ ZAGREB d.d.</w:t>
      </w:r>
      <w:r w:rsidR="0006366B" w:rsidRPr="0006366B">
        <w:t xml:space="preserve"> Zagreb, </w:t>
      </w:r>
    </w:p>
    <w:p w:rsidRDefault="002731CB" w:rsidP="0006366B" w:rsidR="00AB18C1">
      <w:pPr>
        <w:jc w:val="both"/>
      </w:pPr>
      <w:r>
        <w:t>Heinzelova  70</w:t>
      </w:r>
      <w:r w:rsidR="0006366B" w:rsidRPr="0006366B">
        <w:t xml:space="preserve">, OIB: </w:t>
      </w:r>
      <w:r>
        <w:t>23759810849</w:t>
      </w:r>
      <w:r w:rsidR="0057107F">
        <w:t xml:space="preserve">            </w:t>
      </w:r>
      <w:r w:rsidR="0006366B">
        <w:t xml:space="preserve">  </w:t>
      </w:r>
      <w:r w:rsidR="0057107F">
        <w:t xml:space="preserve">    </w:t>
      </w:r>
      <w:r w:rsidR="00717E58">
        <w:t xml:space="preserve">    </w:t>
      </w:r>
      <w:r>
        <w:t xml:space="preserve">           </w:t>
      </w:r>
      <w:r w:rsidR="006D7BF5">
        <w:t>u</w:t>
      </w:r>
      <w:r w:rsidR="00617119">
        <w:t xml:space="preserve"> iznosu od    </w:t>
      </w:r>
      <w:r>
        <w:t xml:space="preserve">      </w:t>
      </w:r>
      <w:r w:rsidR="00617119">
        <w:t xml:space="preserve"> </w:t>
      </w:r>
      <w:r>
        <w:t xml:space="preserve"> 10.145,55</w:t>
      </w:r>
      <w:r w:rsidR="00617119">
        <w:t xml:space="preserve"> </w:t>
      </w:r>
      <w:r w:rsidR="00AB18C1">
        <w:t>Kn</w:t>
      </w:r>
    </w:p>
    <w:p w:rsidRDefault="002E1104" w:rsidP="00A368D4" w:rsidR="002E1104">
      <w:pPr>
        <w:jc w:val="both"/>
      </w:pPr>
    </w:p>
    <w:p w:rsidRDefault="00AB18C1" w:rsidP="0006366B" w:rsidR="0006366B">
      <w:pPr>
        <w:jc w:val="both"/>
      </w:pPr>
      <w:r>
        <w:t xml:space="preserve">3. </w:t>
      </w:r>
      <w:r w:rsidR="002731CB">
        <w:t>VODOVOD</w:t>
      </w:r>
      <w:r w:rsidR="0006366B" w:rsidRPr="0006366B">
        <w:t xml:space="preserve"> d.o.o., </w:t>
      </w:r>
      <w:r w:rsidR="002731CB">
        <w:t>Slavonski Brod</w:t>
      </w:r>
      <w:r w:rsidR="0006366B" w:rsidRPr="0006366B">
        <w:t xml:space="preserve">, </w:t>
      </w:r>
    </w:p>
    <w:p w:rsidRDefault="002731CB" w:rsidP="0006366B" w:rsidR="00AB18C1">
      <w:pPr>
        <w:jc w:val="both"/>
      </w:pPr>
      <w:r>
        <w:t xml:space="preserve">N.Zrinskog 25 </w:t>
      </w:r>
      <w:r w:rsidR="0006366B" w:rsidRPr="0006366B">
        <w:t xml:space="preserve">OIB: </w:t>
      </w:r>
      <w:r>
        <w:t>80535169523</w:t>
      </w:r>
      <w:r w:rsidR="0057107F">
        <w:tab/>
        <w:t xml:space="preserve"> </w:t>
      </w:r>
      <w:r w:rsidR="0057107F">
        <w:tab/>
        <w:t xml:space="preserve"> </w:t>
      </w:r>
      <w:r w:rsidR="0057107F">
        <w:tab/>
        <w:t xml:space="preserve"> </w:t>
      </w:r>
      <w:r>
        <w:t xml:space="preserve">      </w:t>
      </w:r>
      <w:r w:rsidR="00AB18C1">
        <w:t xml:space="preserve">u iznosu od      </w:t>
      </w:r>
      <w:r w:rsidR="00981CD9">
        <w:t xml:space="preserve"> </w:t>
      </w:r>
      <w:r w:rsidR="0067239B">
        <w:t xml:space="preserve">   </w:t>
      </w:r>
      <w:r>
        <w:t xml:space="preserve">    3.019,12</w:t>
      </w:r>
      <w:r w:rsidR="0057107F" w:rsidRPr="0057107F">
        <w:t xml:space="preserve"> Kn</w:t>
      </w:r>
    </w:p>
    <w:p w:rsidRDefault="00717E58" w:rsidP="0006366B" w:rsidR="00717E58">
      <w:pPr>
        <w:jc w:val="both"/>
      </w:pPr>
    </w:p>
    <w:p w:rsidRDefault="00717E58" w:rsidP="00717E58" w:rsidR="002731CB">
      <w:pPr>
        <w:jc w:val="both"/>
      </w:pPr>
      <w:r>
        <w:t xml:space="preserve">4. </w:t>
      </w:r>
      <w:r w:rsidR="002731CB">
        <w:t xml:space="preserve">FOND ZA ZAŠTITU OKOLIŠA I </w:t>
      </w:r>
    </w:p>
    <w:p w:rsidRDefault="002731CB" w:rsidP="00717E58" w:rsidR="00717E58">
      <w:pPr>
        <w:jc w:val="both"/>
      </w:pPr>
      <w:r>
        <w:t>ENERGETSKU UČINKOVITOST, Zagreb</w:t>
      </w:r>
      <w:r w:rsidR="00717E58" w:rsidRPr="00717E58">
        <w:t xml:space="preserve">, </w:t>
      </w:r>
    </w:p>
    <w:p w:rsidRDefault="002731CB" w:rsidP="00717E58" w:rsidR="00717E58">
      <w:pPr>
        <w:jc w:val="both"/>
      </w:pPr>
      <w:r>
        <w:t>Radnička cesta 80</w:t>
      </w:r>
      <w:r w:rsidR="00717E58" w:rsidRPr="00717E58">
        <w:t xml:space="preserve">, OIB: </w:t>
      </w:r>
      <w:r>
        <w:t>85828625994</w:t>
      </w:r>
      <w:r w:rsidR="00717E58" w:rsidRPr="00717E58">
        <w:t xml:space="preserve"> </w:t>
      </w:r>
      <w:r w:rsidR="00717E58" w:rsidRPr="00717E58">
        <w:tab/>
        <w:t xml:space="preserve"> </w:t>
      </w:r>
      <w:r w:rsidR="00717E58">
        <w:t xml:space="preserve">                  </w:t>
      </w:r>
      <w:r w:rsidR="00717E58" w:rsidRPr="00717E58">
        <w:t xml:space="preserve">u iznosu od          </w:t>
      </w:r>
      <w:r>
        <w:t xml:space="preserve">    2.302,23</w:t>
      </w:r>
      <w:r w:rsidR="00717E58" w:rsidRPr="00717E58">
        <w:t xml:space="preserve"> Kn</w:t>
      </w:r>
    </w:p>
    <w:p w:rsidRDefault="00717E58" w:rsidP="00717E58" w:rsidR="00717E58" w:rsidRPr="00717E58">
      <w:pPr>
        <w:jc w:val="both"/>
      </w:pPr>
    </w:p>
    <w:p w:rsidRDefault="00717E58" w:rsidP="00717E58" w:rsidR="002731CB">
      <w:pPr>
        <w:jc w:val="both"/>
      </w:pPr>
      <w:r>
        <w:t xml:space="preserve">5. </w:t>
      </w:r>
      <w:r w:rsidR="002731CB">
        <w:t xml:space="preserve">UNIQA OSIGURANJE d.d., </w:t>
      </w:r>
      <w:r w:rsidRPr="00717E58">
        <w:t>Zagreb,</w:t>
      </w:r>
    </w:p>
    <w:p w:rsidRDefault="00717E58" w:rsidP="00717E58" w:rsidR="00717E58">
      <w:pPr>
        <w:jc w:val="both"/>
      </w:pPr>
      <w:r w:rsidRPr="00717E58">
        <w:t xml:space="preserve"> </w:t>
      </w:r>
      <w:r w:rsidR="002731CB">
        <w:t>Planinska 13A</w:t>
      </w:r>
      <w:r w:rsidRPr="00717E58">
        <w:t xml:space="preserve">,OIB: </w:t>
      </w:r>
      <w:r w:rsidR="002731CB">
        <w:t>75665455333</w:t>
      </w:r>
      <w:r w:rsidRPr="00717E58">
        <w:t xml:space="preserve">                 </w:t>
      </w:r>
      <w:r>
        <w:tab/>
      </w:r>
      <w:r w:rsidR="002731CB">
        <w:t xml:space="preserve">      </w:t>
      </w:r>
      <w:r w:rsidRPr="00717E58">
        <w:t xml:space="preserve"> u iznosu od          </w:t>
      </w:r>
      <w:r w:rsidR="002731CB">
        <w:t xml:space="preserve">  10.664,77</w:t>
      </w:r>
      <w:r w:rsidRPr="00717E58">
        <w:t xml:space="preserve"> Kn</w:t>
      </w:r>
    </w:p>
    <w:p w:rsidRDefault="00717E58" w:rsidP="00717E58" w:rsidR="00717E58" w:rsidRPr="00717E58">
      <w:pPr>
        <w:jc w:val="both"/>
      </w:pPr>
    </w:p>
    <w:p w:rsidRDefault="00717E58" w:rsidP="00717E58" w:rsidR="00717E58">
      <w:pPr>
        <w:jc w:val="both"/>
      </w:pPr>
      <w:r>
        <w:t xml:space="preserve">6. </w:t>
      </w:r>
      <w:r w:rsidR="002731CB">
        <w:t>KOMUNALAC d.o.o., Slavonski Brod</w:t>
      </w:r>
      <w:r w:rsidRPr="00717E58">
        <w:t xml:space="preserve">, </w:t>
      </w:r>
    </w:p>
    <w:p w:rsidRDefault="002731CB" w:rsidP="00717E58" w:rsidR="00717E58">
      <w:pPr>
        <w:jc w:val="both"/>
      </w:pPr>
      <w:r>
        <w:t>S.Horvata 38,</w:t>
      </w:r>
      <w:r w:rsidR="00717E58" w:rsidRPr="00717E58">
        <w:t xml:space="preserve"> OIB: </w:t>
      </w:r>
      <w:r>
        <w:t>6188142985</w:t>
      </w:r>
      <w:r w:rsidR="00717E58" w:rsidRPr="00717E58">
        <w:t xml:space="preserve">      </w:t>
      </w:r>
      <w:r>
        <w:tab/>
      </w:r>
      <w:r>
        <w:tab/>
      </w:r>
      <w:r>
        <w:tab/>
        <w:t xml:space="preserve">      </w:t>
      </w:r>
      <w:r w:rsidR="00717E58" w:rsidRPr="00717E58">
        <w:t xml:space="preserve"> u iznosu od          </w:t>
      </w:r>
      <w:r>
        <w:t xml:space="preserve">    5.155,40</w:t>
      </w:r>
      <w:r w:rsidR="00717E58" w:rsidRPr="00717E58">
        <w:t xml:space="preserve"> Kn</w:t>
      </w:r>
    </w:p>
    <w:p w:rsidRDefault="00717E58" w:rsidP="00717E58" w:rsidR="00717E58" w:rsidRPr="00717E58">
      <w:pPr>
        <w:jc w:val="both"/>
      </w:pPr>
    </w:p>
    <w:p w:rsidRDefault="00717E58" w:rsidP="00717E58" w:rsidR="00717E58">
      <w:pPr>
        <w:jc w:val="both"/>
      </w:pPr>
      <w:r>
        <w:t xml:space="preserve">7. </w:t>
      </w:r>
      <w:r w:rsidR="002731CB">
        <w:t>INKASO d.o.o., Osijek, L.Jagera 5</w:t>
      </w:r>
      <w:r w:rsidRPr="00717E58">
        <w:t xml:space="preserve">, </w:t>
      </w:r>
    </w:p>
    <w:p w:rsidRDefault="00717E58" w:rsidP="00717E58" w:rsidR="00717E58" w:rsidRPr="00717E58">
      <w:pPr>
        <w:jc w:val="both"/>
      </w:pPr>
      <w:r w:rsidRPr="00717E58">
        <w:t xml:space="preserve">OIB: </w:t>
      </w:r>
      <w:r w:rsidR="002731CB">
        <w:t>82925459345</w:t>
      </w:r>
      <w:r w:rsidRPr="00717E58">
        <w:t xml:space="preserve">                 </w:t>
      </w:r>
      <w:r>
        <w:tab/>
      </w:r>
      <w:r w:rsidRPr="00717E58">
        <w:t xml:space="preserve">       </w:t>
      </w:r>
      <w:r w:rsidR="002731CB">
        <w:t xml:space="preserve">                        </w:t>
      </w:r>
      <w:r w:rsidRPr="00717E58">
        <w:t xml:space="preserve">u iznosu od          </w:t>
      </w:r>
      <w:r w:rsidR="002731CB">
        <w:t xml:space="preserve">    7.211,66</w:t>
      </w:r>
      <w:r w:rsidRPr="00717E58">
        <w:t xml:space="preserve"> Kn</w:t>
      </w:r>
    </w:p>
    <w:p w:rsidRDefault="00717E58" w:rsidP="00717E58" w:rsidR="00717E58">
      <w:pPr>
        <w:jc w:val="both"/>
      </w:pPr>
      <w:r w:rsidRPr="00717E58">
        <w:t xml:space="preserve">                </w:t>
      </w:r>
      <w:r>
        <w:tab/>
      </w:r>
      <w:r>
        <w:tab/>
        <w:t xml:space="preserve">               </w:t>
      </w:r>
      <w:r w:rsidRPr="00717E58">
        <w:t xml:space="preserve"> </w:t>
      </w:r>
      <w:r>
        <w:t xml:space="preserve">     </w:t>
      </w:r>
      <w:r>
        <w:tab/>
      </w:r>
      <w:r>
        <w:tab/>
      </w:r>
    </w:p>
    <w:p w:rsidRDefault="002731CB" w:rsidP="00717E58" w:rsidR="00717E58">
      <w:pPr>
        <w:jc w:val="both"/>
      </w:pPr>
      <w:r>
        <w:t>8</w:t>
      </w:r>
      <w:r w:rsidR="00717E58">
        <w:t xml:space="preserve">. </w:t>
      </w:r>
      <w:r>
        <w:t>DHL Internacional d.o.o., Zagreb</w:t>
      </w:r>
      <w:r w:rsidR="00717E58" w:rsidRPr="00717E58">
        <w:t xml:space="preserve">, </w:t>
      </w:r>
    </w:p>
    <w:p w:rsidRDefault="002731CB" w:rsidP="00717E58" w:rsidR="00717E58" w:rsidRPr="00717E58">
      <w:pPr>
        <w:jc w:val="both"/>
      </w:pPr>
      <w:r>
        <w:t>Utinjska 40</w:t>
      </w:r>
      <w:r w:rsidR="00717E58" w:rsidRPr="00717E58">
        <w:t xml:space="preserve">, OIB </w:t>
      </w:r>
      <w:r>
        <w:t>79069474349</w:t>
      </w:r>
      <w:r w:rsidR="00717E58" w:rsidRPr="00717E58">
        <w:t xml:space="preserve">      </w:t>
      </w:r>
      <w:r w:rsidR="00717E58">
        <w:tab/>
      </w:r>
      <w:r w:rsidR="00717E58">
        <w:tab/>
      </w:r>
      <w:r w:rsidR="00717E58">
        <w:tab/>
        <w:t xml:space="preserve">       </w:t>
      </w:r>
      <w:r w:rsidR="00717E58" w:rsidRPr="00717E58">
        <w:t xml:space="preserve">u iznosu od         </w:t>
      </w:r>
      <w:r>
        <w:t xml:space="preserve"> </w:t>
      </w:r>
      <w:r w:rsidR="00717E58" w:rsidRPr="00717E58">
        <w:t xml:space="preserve"> </w:t>
      </w:r>
      <w:r>
        <w:t xml:space="preserve"> 15.589,57</w:t>
      </w:r>
      <w:r w:rsidR="00717E58" w:rsidRPr="00717E58">
        <w:t xml:space="preserve"> Kn</w:t>
      </w:r>
    </w:p>
    <w:p w:rsidRDefault="00717E58" w:rsidP="00717E58" w:rsidR="00717E58">
      <w:pPr>
        <w:jc w:val="both"/>
      </w:pPr>
    </w:p>
    <w:p w:rsidRDefault="00717E58" w:rsidP="00717E58" w:rsidR="00717E58" w:rsidRPr="00717E58">
      <w:pPr>
        <w:jc w:val="both"/>
      </w:pPr>
    </w:p>
    <w:p w:rsidRDefault="002731CB" w:rsidP="00717E58" w:rsidR="00717E58">
      <w:pPr>
        <w:jc w:val="both"/>
      </w:pPr>
      <w:r>
        <w:t>9</w:t>
      </w:r>
      <w:r w:rsidR="00717E58">
        <w:t xml:space="preserve">. </w:t>
      </w:r>
      <w:r>
        <w:t>HRVATSKI TELEKOM d.d., Zagreb</w:t>
      </w:r>
      <w:r w:rsidR="00717E58" w:rsidRPr="00717E58">
        <w:t xml:space="preserve">, </w:t>
      </w:r>
      <w:r>
        <w:t xml:space="preserve">                       </w:t>
      </w:r>
    </w:p>
    <w:p w:rsidRDefault="002731CB" w:rsidP="00717E58" w:rsidR="002731CB">
      <w:pPr>
        <w:jc w:val="both"/>
      </w:pPr>
      <w:r>
        <w:t>Roberta Frangeša Mihanovića 9</w:t>
      </w:r>
      <w:r w:rsidR="00717E58" w:rsidRPr="00717E58">
        <w:t xml:space="preserve">, </w:t>
      </w:r>
      <w:r w:rsidR="006023EF">
        <w:t xml:space="preserve">                                   </w:t>
      </w:r>
      <w:r w:rsidR="006023EF" w:rsidRPr="006023EF">
        <w:t>u</w:t>
      </w:r>
      <w:r w:rsidR="006023EF">
        <w:t xml:space="preserve"> </w:t>
      </w:r>
      <w:r w:rsidR="006023EF" w:rsidRPr="006023EF">
        <w:t xml:space="preserve"> iznosu od                4.242,59 Kn</w:t>
      </w:r>
    </w:p>
    <w:p w:rsidRDefault="00717E58" w:rsidP="00717E58" w:rsidR="00717E58" w:rsidRPr="00717E58">
      <w:pPr>
        <w:jc w:val="both"/>
      </w:pPr>
      <w:r w:rsidRPr="00717E58">
        <w:t xml:space="preserve">OIB: </w:t>
      </w:r>
      <w:r w:rsidR="002731CB">
        <w:t>81793146560</w:t>
      </w:r>
      <w:r w:rsidRPr="00717E58">
        <w:t xml:space="preserve">       </w:t>
      </w:r>
      <w:r>
        <w:t xml:space="preserve">            </w:t>
      </w:r>
      <w:r w:rsidRPr="00717E58">
        <w:t xml:space="preserve"> </w:t>
      </w:r>
    </w:p>
    <w:p w:rsidRDefault="00717E58" w:rsidP="00717E58" w:rsidR="00717E58" w:rsidRPr="00717E58">
      <w:pPr>
        <w:jc w:val="both"/>
      </w:pPr>
    </w:p>
    <w:p w:rsidRDefault="00717E58" w:rsidP="00717E58" w:rsidR="00717E58">
      <w:pPr>
        <w:jc w:val="both"/>
      </w:pPr>
    </w:p>
    <w:p w:rsidRDefault="00717E58" w:rsidP="00717E58" w:rsidR="00717E58">
      <w:pPr>
        <w:jc w:val="both"/>
      </w:pPr>
      <w:r>
        <w:t>1</w:t>
      </w:r>
      <w:r w:rsidR="002731CB">
        <w:t>0</w:t>
      </w:r>
      <w:r>
        <w:t xml:space="preserve">. </w:t>
      </w:r>
      <w:r w:rsidR="005A30CB">
        <w:t>GRAD SLAVONSKI BROD</w:t>
      </w:r>
      <w:r w:rsidRPr="00717E58">
        <w:t xml:space="preserve">, </w:t>
      </w:r>
      <w:r w:rsidR="005A30CB">
        <w:t xml:space="preserve">                     </w:t>
      </w:r>
      <w:r w:rsidR="005A30CB" w:rsidRPr="005A30CB">
        <w:t xml:space="preserve">         </w:t>
      </w:r>
      <w:r w:rsidR="005A30CB">
        <w:t xml:space="preserve">  </w:t>
      </w:r>
      <w:r w:rsidR="005A30CB" w:rsidRPr="005A30CB">
        <w:t xml:space="preserve"> u iznosu od              </w:t>
      </w:r>
      <w:r w:rsidR="005A30CB">
        <w:t xml:space="preserve"> </w:t>
      </w:r>
      <w:r w:rsidR="005A30CB" w:rsidRPr="005A30CB">
        <w:t xml:space="preserve"> 3.742,04 Kn</w:t>
      </w:r>
    </w:p>
    <w:p w:rsidRDefault="005A30CB" w:rsidP="00717E58" w:rsidR="005A30CB">
      <w:pPr>
        <w:jc w:val="both"/>
      </w:pPr>
      <w:r>
        <w:t>Slavonski Brod, Vukovarska 1</w:t>
      </w:r>
      <w:r w:rsidR="00717E58" w:rsidRPr="00717E58">
        <w:t xml:space="preserve">, </w:t>
      </w:r>
    </w:p>
    <w:p w:rsidRDefault="00717E58" w:rsidP="00717E58" w:rsidR="005A30CB">
      <w:pPr>
        <w:jc w:val="both"/>
      </w:pPr>
      <w:r w:rsidRPr="00717E58">
        <w:t xml:space="preserve">OIB </w:t>
      </w:r>
      <w:r w:rsidR="005A30CB">
        <w:t>59007872049</w:t>
      </w:r>
      <w:r w:rsidRPr="00717E58">
        <w:t xml:space="preserve">        </w:t>
      </w:r>
    </w:p>
    <w:p w:rsidRDefault="00717E58" w:rsidP="00717E58" w:rsidR="00717E58" w:rsidRPr="00717E58">
      <w:pPr>
        <w:jc w:val="both"/>
      </w:pPr>
      <w:r>
        <w:tab/>
      </w:r>
      <w:r>
        <w:tab/>
      </w:r>
      <w:r>
        <w:tab/>
      </w:r>
    </w:p>
    <w:p w:rsidRDefault="00717E58" w:rsidP="00717E58" w:rsidR="00717E58" w:rsidRPr="00717E58">
      <w:pPr>
        <w:jc w:val="both"/>
      </w:pPr>
    </w:p>
    <w:p w:rsidRDefault="00717E58" w:rsidP="00717E58" w:rsidR="00717E58">
      <w:pPr>
        <w:jc w:val="both"/>
      </w:pPr>
    </w:p>
    <w:p w:rsidRDefault="00717E58" w:rsidP="00717E58" w:rsidR="00717E58">
      <w:pPr>
        <w:jc w:val="both"/>
      </w:pPr>
      <w:r>
        <w:t>1</w:t>
      </w:r>
      <w:r w:rsidR="005A30CB">
        <w:t>1</w:t>
      </w:r>
      <w:r>
        <w:t xml:space="preserve">. </w:t>
      </w:r>
      <w:r w:rsidR="005A30CB">
        <w:t>ERSTE &amp; STEIE</w:t>
      </w:r>
      <w:r w:rsidR="002B399E">
        <w:t>R</w:t>
      </w:r>
      <w:r w:rsidR="005A30CB">
        <w:t>MA</w:t>
      </w:r>
      <w:r w:rsidR="002B399E">
        <w:t>R</w:t>
      </w:r>
      <w:r w:rsidR="005A30CB">
        <w:t>KISCHE BANK d.d.</w:t>
      </w:r>
      <w:r w:rsidRPr="00717E58">
        <w:t xml:space="preserve">, </w:t>
      </w:r>
    </w:p>
    <w:p w:rsidRDefault="005A30CB" w:rsidP="00717E58" w:rsidR="00717E58" w:rsidRPr="00717E58">
      <w:pPr>
        <w:jc w:val="both"/>
      </w:pPr>
      <w:r>
        <w:t>Rijeka, Jadranski trg 3a</w:t>
      </w:r>
      <w:r w:rsidR="00717E58" w:rsidRPr="00717E58">
        <w:t xml:space="preserve">, OIB: </w:t>
      </w:r>
      <w:r>
        <w:t>23057039320</w:t>
      </w:r>
      <w:r w:rsidR="00717E58" w:rsidRPr="00717E58">
        <w:t xml:space="preserve">        </w:t>
      </w:r>
      <w:r w:rsidR="00717E58">
        <w:tab/>
        <w:t xml:space="preserve">         </w:t>
      </w:r>
      <w:r w:rsidR="00717E58" w:rsidRPr="00717E58">
        <w:t xml:space="preserve">u iznosu od        </w:t>
      </w:r>
      <w:r>
        <w:t>109.394,87</w:t>
      </w:r>
      <w:r w:rsidR="00717E58" w:rsidRPr="00717E58">
        <w:t xml:space="preserve"> Kn</w:t>
      </w:r>
    </w:p>
    <w:p w:rsidRDefault="00717E58" w:rsidP="00717E58" w:rsidR="00717E58" w:rsidRPr="00717E58">
      <w:pPr>
        <w:jc w:val="both"/>
      </w:pPr>
    </w:p>
    <w:p w:rsidRDefault="00717E58" w:rsidP="00717E58" w:rsidR="00717E58">
      <w:pPr>
        <w:jc w:val="both"/>
      </w:pPr>
    </w:p>
    <w:p w:rsidRDefault="00717E58" w:rsidP="00717E58" w:rsidR="00717E58">
      <w:pPr>
        <w:jc w:val="both"/>
      </w:pPr>
      <w:r>
        <w:t>1</w:t>
      </w:r>
      <w:r w:rsidR="005A30CB">
        <w:t>2</w:t>
      </w:r>
      <w:r>
        <w:t xml:space="preserve">. </w:t>
      </w:r>
      <w:r w:rsidR="005A30CB">
        <w:t>GRADNJA d.o.o., Osijek</w:t>
      </w:r>
      <w:r w:rsidRPr="00717E58">
        <w:t xml:space="preserve">, </w:t>
      </w:r>
    </w:p>
    <w:p w:rsidRDefault="005A30CB" w:rsidP="00FB1C7C" w:rsidR="00FB1C7C" w:rsidRPr="00FB1C7C">
      <w:pPr>
        <w:jc w:val="both"/>
      </w:pPr>
      <w:r>
        <w:t>Ribarska 1</w:t>
      </w:r>
      <w:r w:rsidR="00717E58" w:rsidRPr="00717E58">
        <w:t xml:space="preserve">, OIB: </w:t>
      </w:r>
      <w:r>
        <w:t>77971360833</w:t>
      </w:r>
      <w:r w:rsidR="00FB1C7C" w:rsidRPr="00FB1C7C">
        <w:t xml:space="preserve">        </w:t>
      </w:r>
      <w:r w:rsidR="00FB1C7C">
        <w:t xml:space="preserve"> </w:t>
      </w:r>
      <w:r>
        <w:tab/>
      </w:r>
      <w:r>
        <w:tab/>
        <w:t xml:space="preserve">                  </w:t>
      </w:r>
      <w:r w:rsidR="00FB1C7C">
        <w:t xml:space="preserve">  </w:t>
      </w:r>
      <w:r w:rsidR="00FB1C7C" w:rsidRPr="00FB1C7C">
        <w:t xml:space="preserve">u iznosu od         </w:t>
      </w:r>
      <w:r>
        <w:t>299.511,88</w:t>
      </w:r>
      <w:r w:rsidR="00FB1C7C" w:rsidRPr="00FB1C7C">
        <w:t xml:space="preserve"> Kn</w:t>
      </w:r>
    </w:p>
    <w:p w:rsidRDefault="00717E58" w:rsidP="00717E58" w:rsidR="00717E58" w:rsidRPr="00717E58">
      <w:pPr>
        <w:jc w:val="both"/>
      </w:pPr>
    </w:p>
    <w:p w:rsidRDefault="00717E58" w:rsidP="00717E58" w:rsidR="00717E58">
      <w:pPr>
        <w:jc w:val="both"/>
      </w:pPr>
    </w:p>
    <w:p w:rsidRDefault="005A30CB" w:rsidP="00FB1C7C" w:rsidR="00FB1C7C" w:rsidRPr="00FB1C7C">
      <w:pPr>
        <w:jc w:val="both"/>
      </w:pPr>
      <w:r>
        <w:tab/>
      </w:r>
      <w:r>
        <w:tab/>
        <w:t xml:space="preserve">     </w:t>
      </w:r>
      <w:r w:rsidR="00FB1C7C">
        <w:t xml:space="preserve">  </w:t>
      </w:r>
    </w:p>
    <w:p w:rsidRDefault="00AB18C1" w:rsidP="00A368D4" w:rsidR="00EF36E3">
      <w:pPr>
        <w:jc w:val="both"/>
      </w:pPr>
      <w:r>
        <w:t xml:space="preserve">                                      </w:t>
      </w:r>
      <w:r w:rsidR="005A30CB">
        <w:t xml:space="preserve">                         </w:t>
      </w:r>
    </w:p>
    <w:p w:rsidRDefault="00FF1D4E" w:rsidP="00A368D4" w:rsidR="00FF1D4E">
      <w:pPr>
        <w:jc w:val="both"/>
      </w:pPr>
    </w:p>
    <w:p w:rsidRDefault="00595CB9" w:rsidP="00A368D4" w:rsidR="009422FF">
      <w:pPr>
        <w:jc w:val="both"/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EF36E3">
        <w:rPr>
          <w:b/>
        </w:rPr>
        <w:t xml:space="preserve"> </w:t>
      </w:r>
      <w:r w:rsidR="0067239B">
        <w:rPr>
          <w:b/>
        </w:rPr>
        <w:t xml:space="preserve"> </w:t>
      </w:r>
      <w:r w:rsidR="00FB1C7C">
        <w:rPr>
          <w:b/>
        </w:rPr>
        <w:t xml:space="preserve">        </w:t>
      </w:r>
      <w:r w:rsidR="0057107F">
        <w:rPr>
          <w:b/>
        </w:rPr>
        <w:t xml:space="preserve"> </w:t>
      </w:r>
      <w:r>
        <w:rPr>
          <w:b/>
        </w:rPr>
        <w:t xml:space="preserve">u iznosu od </w:t>
      </w:r>
      <w:r w:rsidR="0032488A">
        <w:rPr>
          <w:b/>
        </w:rPr>
        <w:t xml:space="preserve"> </w:t>
      </w:r>
      <w:r w:rsidR="00B04E6A">
        <w:rPr>
          <w:b/>
        </w:rPr>
        <w:t xml:space="preserve">  </w:t>
      </w:r>
      <w:r w:rsidR="0009249A">
        <w:rPr>
          <w:b/>
        </w:rPr>
        <w:t xml:space="preserve"> </w:t>
      </w:r>
      <w:r w:rsidR="00194FF0">
        <w:rPr>
          <w:b/>
        </w:rPr>
        <w:t>1.027.384,08</w:t>
      </w:r>
      <w:r w:rsidR="0057107F" w:rsidRPr="0057107F">
        <w:rPr>
          <w:b/>
        </w:rPr>
        <w:t xml:space="preserve"> Kn</w:t>
      </w:r>
    </w:p>
    <w:p w:rsidRDefault="009422FF" w:rsidP="00A368D4" w:rsidR="009422FF">
      <w:pPr>
        <w:jc w:val="both"/>
        <w:rPr>
          <w:b/>
        </w:rPr>
      </w:pPr>
    </w:p>
    <w:p w:rsidRDefault="00686DCE" w:rsidP="0077309D" w:rsidR="00961C13">
      <w:pPr>
        <w:jc w:val="both"/>
        <w:rPr>
          <w:b/>
        </w:rPr>
      </w:pPr>
      <w:r w:rsidRPr="00376ACA">
        <w:rPr>
          <w:b/>
        </w:rPr>
        <w:t xml:space="preserve"> </w:t>
      </w:r>
      <w:r w:rsidR="0077309D">
        <w:rPr>
          <w:b/>
        </w:rPr>
        <w:t xml:space="preserve">                  </w:t>
      </w:r>
      <w:r w:rsidR="00CF4B5F">
        <w:rPr>
          <w:b/>
        </w:rPr>
        <w:t xml:space="preserve">                                                   </w:t>
      </w:r>
      <w:r w:rsidR="0077309D">
        <w:rPr>
          <w:b/>
        </w:rPr>
        <w:t xml:space="preserve">                              </w:t>
      </w:r>
    </w:p>
    <w:p w:rsidRDefault="00961C13" w:rsidP="00A368D4" w:rsidR="00961C13">
      <w:pPr>
        <w:jc w:val="both"/>
      </w:pPr>
      <w:r>
        <w:rPr>
          <w:b/>
        </w:rPr>
        <w:tab/>
      </w:r>
      <w:r>
        <w:rPr>
          <w:b/>
        </w:rPr>
        <w:tab/>
        <w:t>II.</w:t>
      </w:r>
      <w:r w:rsidR="00E54518">
        <w:rPr>
          <w:b/>
        </w:rPr>
        <w:t xml:space="preserve"> a)</w:t>
      </w:r>
      <w:r>
        <w:rPr>
          <w:b/>
        </w:rPr>
        <w:t xml:space="preserve"> </w:t>
      </w:r>
      <w:r w:rsidR="00B07D34">
        <w:rPr>
          <w:b/>
        </w:rPr>
        <w:t>Osporene su</w:t>
      </w:r>
      <w:r>
        <w:t xml:space="preserve"> tražbine stečajnih vjerovnika </w:t>
      </w:r>
      <w:r w:rsidR="00E54518">
        <w:t>prvog višeg isplatnog reda u</w:t>
      </w:r>
      <w:r>
        <w:t xml:space="preserve"> iznosima kako slijedi</w:t>
      </w:r>
      <w:r w:rsidR="00E54518">
        <w:t>:</w:t>
      </w:r>
    </w:p>
    <w:p w:rsidRDefault="00961C13" w:rsidP="00A368D4" w:rsidR="00961C13">
      <w:pPr>
        <w:jc w:val="both"/>
      </w:pPr>
    </w:p>
    <w:p w:rsidRDefault="00FB1C7C" w:rsidP="00FB1C7C" w:rsidR="00FB1C7C" w:rsidRPr="00717E58">
      <w:pPr>
        <w:jc w:val="both"/>
      </w:pPr>
      <w:r>
        <w:t xml:space="preserve">1. </w:t>
      </w:r>
      <w:r w:rsidRPr="00717E58">
        <w:t>REPUBLIKA HRVATSKA</w:t>
      </w:r>
    </w:p>
    <w:p w:rsidRDefault="00FB1C7C" w:rsidP="00FB1C7C" w:rsidR="00FB1C7C" w:rsidRPr="00717E58">
      <w:pPr>
        <w:jc w:val="both"/>
      </w:pPr>
      <w:r w:rsidRPr="00717E58">
        <w:t>Ministarstvo financija, Porezna uprava,</w:t>
      </w:r>
    </w:p>
    <w:p w:rsidRDefault="00FB1C7C" w:rsidP="00FB1C7C" w:rsidR="00FB1C7C">
      <w:pPr>
        <w:jc w:val="both"/>
      </w:pPr>
      <w:r w:rsidRPr="00717E58">
        <w:t xml:space="preserve">Područni ured Slavonija i Baranja, </w:t>
      </w:r>
    </w:p>
    <w:p w:rsidRDefault="00FB1C7C" w:rsidP="00FB1C7C" w:rsidR="00FB1C7C" w:rsidRPr="00717E58">
      <w:pPr>
        <w:jc w:val="both"/>
      </w:pPr>
      <w:r w:rsidRPr="00717E58">
        <w:t xml:space="preserve">OIB 18683136487                       </w:t>
      </w:r>
      <w:r>
        <w:tab/>
      </w:r>
      <w:r>
        <w:tab/>
        <w:t xml:space="preserve">               </w:t>
      </w:r>
      <w:r w:rsidRPr="00717E58">
        <w:t xml:space="preserve"> </w:t>
      </w:r>
      <w:r>
        <w:t xml:space="preserve">         u iznosu od     </w:t>
      </w:r>
      <w:r w:rsidR="005A30CB">
        <w:t>35.180,67</w:t>
      </w:r>
      <w:r w:rsidRPr="00717E58">
        <w:t xml:space="preserve"> Kn</w:t>
      </w:r>
    </w:p>
    <w:p w:rsidRDefault="00FB1C7C" w:rsidP="00A368D4" w:rsidR="00F93908">
      <w:pPr>
        <w:jc w:val="both"/>
      </w:pPr>
      <w:r>
        <w:t xml:space="preserve"> </w:t>
      </w:r>
    </w:p>
    <w:p w:rsidRDefault="00CD56B6" w:rsidP="00A368D4" w:rsidR="00CD56B6">
      <w:pPr>
        <w:jc w:val="both"/>
      </w:pPr>
    </w:p>
    <w:p w:rsidRDefault="00961C13" w:rsidP="00A368D4" w:rsidR="009D0415">
      <w:pPr>
        <w:jc w:val="both"/>
        <w:rPr>
          <w:b/>
        </w:rPr>
      </w:pPr>
      <w:r w:rsidRPr="00961C13">
        <w:rPr>
          <w:b/>
        </w:rPr>
        <w:t>UKUPNO</w:t>
      </w:r>
      <w:r>
        <w:rPr>
          <w:b/>
        </w:rPr>
        <w:t xml:space="preserve">:                                       </w:t>
      </w:r>
      <w:r w:rsidR="00954CD1">
        <w:rPr>
          <w:b/>
        </w:rPr>
        <w:t xml:space="preserve">                              </w:t>
      </w:r>
      <w:r w:rsidR="00E16FBA">
        <w:rPr>
          <w:b/>
        </w:rPr>
        <w:t xml:space="preserve"> </w:t>
      </w:r>
      <w:r w:rsidR="0067239B">
        <w:rPr>
          <w:b/>
        </w:rPr>
        <w:t xml:space="preserve">     </w:t>
      </w:r>
      <w:r w:rsidR="00E16FBA">
        <w:rPr>
          <w:b/>
        </w:rPr>
        <w:t xml:space="preserve">u iznosu od        </w:t>
      </w:r>
      <w:r w:rsidR="005A30CB">
        <w:rPr>
          <w:b/>
        </w:rPr>
        <w:t>35.180,67</w:t>
      </w:r>
      <w:r w:rsidR="00FB1C7C" w:rsidRPr="00FB1C7C">
        <w:rPr>
          <w:b/>
        </w:rPr>
        <w:t xml:space="preserve"> </w:t>
      </w:r>
      <w:r w:rsidR="0057107F" w:rsidRPr="0057107F">
        <w:rPr>
          <w:b/>
        </w:rPr>
        <w:t>Kn</w:t>
      </w:r>
    </w:p>
    <w:p w:rsidRDefault="00FB1C7C" w:rsidP="00A368D4" w:rsidR="00FB1C7C">
      <w:pPr>
        <w:jc w:val="both"/>
        <w:rPr>
          <w:b/>
        </w:rPr>
      </w:pPr>
    </w:p>
    <w:p w:rsidRDefault="00FB1C7C" w:rsidP="00A368D4" w:rsidR="00FB1C7C">
      <w:pPr>
        <w:jc w:val="both"/>
        <w:rPr>
          <w:b/>
        </w:rPr>
      </w:pPr>
    </w:p>
    <w:p w:rsidRDefault="00E54518" w:rsidP="00FB1C7C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b) Osporene su</w:t>
      </w:r>
      <w:r>
        <w:t xml:space="preserve"> tražbine stečajnih vjerovnika drugog višeg isplatnog reda u iznosima kako slijedi:</w:t>
      </w:r>
    </w:p>
    <w:p w:rsidRDefault="00E54518" w:rsidP="00FB1C7C" w:rsidR="00E54518">
      <w:pPr>
        <w:jc w:val="both"/>
      </w:pPr>
    </w:p>
    <w:p w:rsidRDefault="00FB1C7C" w:rsidP="005A30CB" w:rsidR="005A30CB" w:rsidRPr="005A30CB">
      <w:pPr>
        <w:jc w:val="both"/>
      </w:pPr>
      <w:r>
        <w:t>1</w:t>
      </w:r>
      <w:r w:rsidR="005A30CB" w:rsidRPr="005A30CB">
        <w:t xml:space="preserve">. INKASO d.o.o., Osijek, L.Jagera 5, </w:t>
      </w:r>
    </w:p>
    <w:p w:rsidRDefault="005A30CB" w:rsidP="005A30CB" w:rsidR="00FB1C7C">
      <w:pPr>
        <w:jc w:val="both"/>
      </w:pPr>
      <w:r w:rsidRPr="005A30CB">
        <w:t xml:space="preserve">OIB: 82925459345                 </w:t>
      </w:r>
      <w:r w:rsidR="00FB1C7C">
        <w:tab/>
        <w:t xml:space="preserve"> </w:t>
      </w:r>
      <w:r w:rsidR="00FB1C7C">
        <w:tab/>
        <w:t xml:space="preserve"> </w:t>
      </w:r>
      <w:r w:rsidR="00FB1C7C">
        <w:tab/>
        <w:t xml:space="preserve"> </w:t>
      </w:r>
      <w:r>
        <w:t xml:space="preserve">   u </w:t>
      </w:r>
      <w:r w:rsidR="00FB1C7C">
        <w:t xml:space="preserve">iznosu od         </w:t>
      </w:r>
      <w:r>
        <w:t xml:space="preserve">           </w:t>
      </w:r>
      <w:r w:rsidR="00FB1C7C">
        <w:t xml:space="preserve"> </w:t>
      </w:r>
      <w:r>
        <w:t>34,27</w:t>
      </w:r>
      <w:r w:rsidR="00FB1C7C" w:rsidRPr="0057107F">
        <w:t xml:space="preserve"> Kn</w:t>
      </w:r>
    </w:p>
    <w:p w:rsidRDefault="00FB1C7C" w:rsidP="00FB1C7C" w:rsidR="00FB1C7C">
      <w:pPr>
        <w:jc w:val="both"/>
      </w:pPr>
    </w:p>
    <w:p w:rsidRDefault="005A30CB" w:rsidP="005A30CB" w:rsidR="005A30CB" w:rsidRPr="005A30CB">
      <w:pPr>
        <w:jc w:val="both"/>
      </w:pPr>
      <w:r>
        <w:t>2</w:t>
      </w:r>
      <w:r w:rsidRPr="005A30CB">
        <w:t xml:space="preserve">. SECURITAS HRVATSKA d.o.o., </w:t>
      </w:r>
      <w:r>
        <w:t xml:space="preserve">                     </w:t>
      </w:r>
      <w:r>
        <w:tab/>
        <w:t xml:space="preserve">   </w:t>
      </w:r>
      <w:r w:rsidRPr="005A30CB">
        <w:t>u</w:t>
      </w:r>
      <w:r>
        <w:t xml:space="preserve"> </w:t>
      </w:r>
      <w:r w:rsidRPr="005A30CB">
        <w:t xml:space="preserve">iznosu od     </w:t>
      </w:r>
      <w:r>
        <w:t xml:space="preserve">           28.919,04 </w:t>
      </w:r>
      <w:r w:rsidRPr="005A30CB">
        <w:t>Kn</w:t>
      </w:r>
      <w:r>
        <w:t xml:space="preserve"> </w:t>
      </w:r>
    </w:p>
    <w:p w:rsidRDefault="005A30CB" w:rsidP="005A30CB" w:rsidR="005A30CB" w:rsidRPr="005A30CB">
      <w:pPr>
        <w:jc w:val="both"/>
      </w:pPr>
      <w:r w:rsidRPr="005A30CB">
        <w:t>Zagreb, Zagrebačka cesta  145/A,</w:t>
      </w:r>
    </w:p>
    <w:p w:rsidRDefault="005A30CB" w:rsidP="005A30CB" w:rsidR="00FB1C7C">
      <w:pPr>
        <w:jc w:val="both"/>
      </w:pPr>
      <w:r w:rsidRPr="005A30CB">
        <w:t xml:space="preserve"> OIB: 33679708526                  </w:t>
      </w:r>
      <w:r w:rsidR="00FB1C7C" w:rsidRPr="00FB1C7C">
        <w:t xml:space="preserve">                  </w:t>
      </w:r>
      <w:r w:rsidR="00FB1C7C">
        <w:t xml:space="preserve">               </w:t>
      </w:r>
      <w:r w:rsidR="00FB1C7C" w:rsidRPr="00FB1C7C">
        <w:t xml:space="preserve">    </w:t>
      </w:r>
    </w:p>
    <w:p w:rsidRDefault="00FB1C7C" w:rsidP="00FB1C7C" w:rsidR="00FB1C7C">
      <w:pPr>
        <w:jc w:val="both"/>
      </w:pPr>
    </w:p>
    <w:p w:rsidRDefault="00CD56B6" w:rsidP="00FB1C7C" w:rsidR="00CD56B6">
      <w:pPr>
        <w:jc w:val="both"/>
      </w:pPr>
    </w:p>
    <w:p w:rsidRDefault="00FB1C7C" w:rsidP="00A368D4" w:rsidR="00FB1C7C">
      <w:pPr>
        <w:jc w:val="both"/>
        <w:rPr>
          <w:b/>
        </w:rPr>
      </w:pPr>
      <w:r w:rsidRPr="00961C13">
        <w:rPr>
          <w:b/>
        </w:rPr>
        <w:t>UKUPNO</w:t>
      </w:r>
      <w:r>
        <w:rPr>
          <w:b/>
        </w:rPr>
        <w:t xml:space="preserve">:                         </w:t>
      </w:r>
      <w:r w:rsidR="00194FF0">
        <w:rPr>
          <w:b/>
        </w:rPr>
        <w:t xml:space="preserve">                          </w:t>
      </w:r>
      <w:r>
        <w:rPr>
          <w:b/>
        </w:rPr>
        <w:t xml:space="preserve">    </w:t>
      </w:r>
      <w:r w:rsidR="00194FF0">
        <w:rPr>
          <w:b/>
        </w:rPr>
        <w:t xml:space="preserve">   </w:t>
      </w:r>
      <w:r w:rsidR="00CD681D">
        <w:rPr>
          <w:b/>
        </w:rPr>
        <w:t xml:space="preserve"> </w:t>
      </w:r>
      <w:r w:rsidR="00194FF0">
        <w:rPr>
          <w:b/>
        </w:rPr>
        <w:t xml:space="preserve">  </w:t>
      </w:r>
      <w:r w:rsidR="00CD681D">
        <w:rPr>
          <w:b/>
        </w:rPr>
        <w:t xml:space="preserve">   </w:t>
      </w:r>
      <w:r>
        <w:rPr>
          <w:b/>
        </w:rPr>
        <w:t xml:space="preserve"> u iznosu od    </w:t>
      </w:r>
      <w:r w:rsidR="00194FF0">
        <w:rPr>
          <w:b/>
        </w:rPr>
        <w:t xml:space="preserve"> </w:t>
      </w:r>
      <w:r>
        <w:rPr>
          <w:b/>
        </w:rPr>
        <w:t xml:space="preserve">   </w:t>
      </w:r>
      <w:r w:rsidR="005A30CB">
        <w:rPr>
          <w:b/>
        </w:rPr>
        <w:t xml:space="preserve">    </w:t>
      </w:r>
      <w:r w:rsidR="00194FF0">
        <w:rPr>
          <w:b/>
        </w:rPr>
        <w:t xml:space="preserve">     </w:t>
      </w:r>
      <w:r w:rsidR="005A30CB">
        <w:rPr>
          <w:b/>
        </w:rPr>
        <w:t xml:space="preserve"> </w:t>
      </w:r>
      <w:r w:rsidR="00194FF0">
        <w:rPr>
          <w:b/>
        </w:rPr>
        <w:t>28.953,31</w:t>
      </w:r>
      <w:r w:rsidR="005A30CB">
        <w:rPr>
          <w:b/>
        </w:rPr>
        <w:t xml:space="preserve"> </w:t>
      </w:r>
      <w:r w:rsidR="00194FF0">
        <w:rPr>
          <w:b/>
        </w:rPr>
        <w:t>K</w:t>
      </w:r>
      <w:r w:rsidRPr="0057107F">
        <w:rPr>
          <w:b/>
        </w:rPr>
        <w:t>n</w:t>
      </w:r>
    </w:p>
    <w:p w:rsidRDefault="0077309D" w:rsidP="0077309D" w:rsidR="009D0415">
      <w:pPr>
        <w:ind w:firstLine="720" w:left="2880"/>
        <w:jc w:val="both"/>
        <w:rPr>
          <w:b/>
        </w:rPr>
      </w:pPr>
      <w:r>
        <w:rPr>
          <w:b/>
        </w:rPr>
        <w:t xml:space="preserve">                                       </w:t>
      </w:r>
    </w:p>
    <w:p w:rsidRDefault="00C80AB6" w:rsidR="00C80AB6">
      <w:pPr>
        <w:rPr>
          <w:b/>
        </w:rPr>
      </w:pPr>
    </w:p>
    <w:p w:rsidRDefault="00C80AB6" w:rsidP="00E54518" w:rsidR="00C80AB6">
      <w:pPr>
        <w:jc w:val="both"/>
      </w:pPr>
      <w:r>
        <w:rPr>
          <w:b/>
        </w:rPr>
        <w:tab/>
      </w:r>
      <w:r>
        <w:rPr>
          <w:b/>
        </w:rPr>
        <w:tab/>
      </w:r>
      <w:r w:rsidRPr="0057107F">
        <w:rPr>
          <w:b/>
        </w:rPr>
        <w:t>III.</w:t>
      </w:r>
      <w:r w:rsidR="00E54518">
        <w:rPr>
          <w:b/>
        </w:rPr>
        <w:t xml:space="preserve"> </w:t>
      </w:r>
      <w:r w:rsidR="0069341B">
        <w:t>Za osporenu tražbinu</w:t>
      </w:r>
      <w:r>
        <w:t xml:space="preserve"> prvo</w:t>
      </w:r>
      <w:r w:rsidR="009262EC">
        <w:t xml:space="preserve">g višeg isplatnog reda u iznosu </w:t>
      </w:r>
      <w:r w:rsidR="009238B1">
        <w:t xml:space="preserve">od </w:t>
      </w:r>
      <w:r w:rsidR="005A30CB">
        <w:t>35.180,67</w:t>
      </w:r>
      <w:r w:rsidR="00E54518" w:rsidRPr="00E54518">
        <w:t xml:space="preserve"> </w:t>
      </w:r>
      <w:r w:rsidR="009238B1">
        <w:t>Kn</w:t>
      </w:r>
      <w:r w:rsidR="009262EC">
        <w:t xml:space="preserve"> stečajni vjerovnik </w:t>
      </w:r>
      <w:r w:rsidR="00E54518">
        <w:t xml:space="preserve">REPUBLIKA HRVATSKA, </w:t>
      </w:r>
      <w:r w:rsidR="00E54518" w:rsidRPr="00E54518">
        <w:t>Ministarstvo financija, Porezna uprava,</w:t>
      </w:r>
      <w:r w:rsidR="00E54518">
        <w:t xml:space="preserve"> </w:t>
      </w:r>
      <w:r w:rsidR="00E54518" w:rsidRPr="00E54518">
        <w:t>Pod</w:t>
      </w:r>
      <w:r w:rsidR="00E54518">
        <w:t xml:space="preserve">ručni ured Slavonija i Baranja, </w:t>
      </w:r>
      <w:r w:rsidR="00E54518" w:rsidRPr="00E54518">
        <w:t xml:space="preserve">OIB 18683136487                       </w:t>
      </w:r>
      <w:r w:rsidR="009262EC">
        <w:t xml:space="preserve"> upućuje</w:t>
      </w:r>
      <w:r w:rsidR="00A944CC">
        <w:t xml:space="preserve"> se</w:t>
      </w:r>
      <w:r w:rsidR="009262EC">
        <w:t xml:space="preserve"> na parnicu</w:t>
      </w:r>
      <w:r>
        <w:t xml:space="preserve"> radi u</w:t>
      </w:r>
      <w:r w:rsidR="0069341B">
        <w:t>tvrđivanja osporene</w:t>
      </w:r>
      <w:r w:rsidR="009262EC">
        <w:t xml:space="preserve"> tražbine</w:t>
      </w:r>
      <w:r>
        <w:t>.</w:t>
      </w:r>
    </w:p>
    <w:p w:rsidRDefault="00441221" w:rsidP="004F1773" w:rsidR="009730B2">
      <w:pPr>
        <w:jc w:val="both"/>
      </w:pPr>
      <w:r>
        <w:tab/>
      </w:r>
      <w:r>
        <w:tab/>
      </w:r>
    </w:p>
    <w:p w:rsidRDefault="0069341B" w:rsidP="00423106" w:rsidR="00C80AB6">
      <w:pPr>
        <w:jc w:val="both"/>
      </w:pPr>
      <w:r>
        <w:lastRenderedPageBreak/>
        <w:t xml:space="preserve">                        </w:t>
      </w:r>
      <w:r w:rsidR="00C80AB6" w:rsidRPr="00A94F79">
        <w:rPr>
          <w:b/>
        </w:rPr>
        <w:t>IV</w:t>
      </w:r>
      <w:r w:rsidR="009730B2">
        <w:t xml:space="preserve">. </w:t>
      </w:r>
      <w:r w:rsidR="00FE503F">
        <w:t xml:space="preserve"> Za osporen</w:t>
      </w:r>
      <w:r w:rsidR="00CD681D">
        <w:t>e</w:t>
      </w:r>
      <w:r w:rsidR="00FE503F">
        <w:t xml:space="preserve"> tražbin</w:t>
      </w:r>
      <w:r w:rsidR="00CD681D">
        <w:t>e</w:t>
      </w:r>
      <w:r w:rsidR="00FE503F">
        <w:t xml:space="preserve"> drugog višeg isplatnog reda u iznosu od </w:t>
      </w:r>
      <w:r w:rsidR="005A30CB">
        <w:t>34,27</w:t>
      </w:r>
      <w:r w:rsidR="00FE503F">
        <w:t xml:space="preserve"> Kn</w:t>
      </w:r>
      <w:r w:rsidR="005A30CB">
        <w:t xml:space="preserve"> </w:t>
      </w:r>
      <w:r w:rsidR="00E025A0">
        <w:t xml:space="preserve">stečajni vjerovnik </w:t>
      </w:r>
      <w:r w:rsidR="005A30CB">
        <w:t>INKASO</w:t>
      </w:r>
      <w:r w:rsidR="00E025A0" w:rsidRPr="00E025A0">
        <w:t xml:space="preserve"> d.o.o., </w:t>
      </w:r>
      <w:r w:rsidR="005A30CB">
        <w:t>Osijek</w:t>
      </w:r>
      <w:r w:rsidR="00E025A0" w:rsidRPr="00E025A0">
        <w:t xml:space="preserve">, </w:t>
      </w:r>
      <w:r w:rsidR="005A30CB">
        <w:t>L.Jagera 5</w:t>
      </w:r>
      <w:r w:rsidR="00E025A0" w:rsidRPr="00E025A0">
        <w:t xml:space="preserve">, OIB: </w:t>
      </w:r>
      <w:r w:rsidR="005A30CB" w:rsidRPr="005A30CB">
        <w:t>82925459345</w:t>
      </w:r>
      <w:r w:rsidR="00423106">
        <w:t xml:space="preserve">, te za osporenu tražbinu drugog višeg isplatnog reda u iznosu od </w:t>
      </w:r>
      <w:r w:rsidR="00A0132D" w:rsidRPr="00A0132D">
        <w:t xml:space="preserve">28.919,04 Kn </w:t>
      </w:r>
      <w:r w:rsidR="00423106">
        <w:t xml:space="preserve">stečajni vjerovnik </w:t>
      </w:r>
      <w:r w:rsidR="00A0132D" w:rsidRPr="00A0132D">
        <w:t>SECURITAS HRVATSKA d.o.o.</w:t>
      </w:r>
      <w:r w:rsidR="00A0132D">
        <w:t>,</w:t>
      </w:r>
      <w:r w:rsidR="00A41421">
        <w:t xml:space="preserve"> </w:t>
      </w:r>
      <w:r w:rsidR="00423106" w:rsidRPr="00423106">
        <w:t xml:space="preserve">Zagreb, </w:t>
      </w:r>
      <w:r w:rsidR="00A0132D" w:rsidRPr="00A0132D">
        <w:t>Zagrebačka cesta  145/A</w:t>
      </w:r>
      <w:r w:rsidR="00423106">
        <w:t xml:space="preserve">, OIB: </w:t>
      </w:r>
      <w:r w:rsidR="00A0132D" w:rsidRPr="00A0132D">
        <w:t>33679708526</w:t>
      </w:r>
      <w:r w:rsidR="00E025A0" w:rsidRPr="00E025A0">
        <w:t xml:space="preserve"> upućuj</w:t>
      </w:r>
      <w:r w:rsidR="008B5FEB">
        <w:t>u</w:t>
      </w:r>
      <w:r w:rsidR="00E025A0" w:rsidRPr="00E025A0">
        <w:t xml:space="preserve"> se na parnicu radi utvrđivanja osporene tražbine</w:t>
      </w:r>
      <w:r w:rsidR="00E025A0">
        <w:t>.</w:t>
      </w:r>
    </w:p>
    <w:p w:rsidRDefault="00CD56B6" w:rsidP="00423106" w:rsidR="00CD56B6">
      <w:pPr>
        <w:jc w:val="both"/>
      </w:pPr>
    </w:p>
    <w:p w:rsidRDefault="00423106" w:rsidP="004F1773" w:rsidR="00A41421">
      <w:pPr>
        <w:jc w:val="both"/>
      </w:pPr>
      <w:r>
        <w:t xml:space="preserve"> </w:t>
      </w:r>
      <w:r w:rsidR="00C80AB6">
        <w:tab/>
      </w:r>
      <w:r w:rsidR="00C80AB6">
        <w:tab/>
      </w:r>
      <w:r w:rsidR="00C80AB6" w:rsidRPr="00A94F79">
        <w:rPr>
          <w:b/>
        </w:rPr>
        <w:t>V.</w:t>
      </w:r>
      <w:r w:rsidR="00C80AB6">
        <w:t xml:space="preserve"> Ako </w:t>
      </w:r>
      <w:r w:rsidR="00A41421">
        <w:t xml:space="preserve">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A41421" w:rsidP="004F1773" w:rsidR="00A41421">
      <w:pPr>
        <w:jc w:val="both"/>
      </w:pPr>
      <w:r>
        <w:t xml:space="preserve"> </w:t>
      </w:r>
      <w:r>
        <w:tab/>
        <w:t xml:space="preserve"> </w:t>
      </w:r>
      <w:r>
        <w:tab/>
        <w:t xml:space="preserve">Ako je u vrijeme otvaranja stečajnog postupka već pokrenut parnični postupak o tražbini pred državnim i arbitražnim sudom, postupak radi utvrđivanja tražbine nastavit će se preuzimanjem te parnice.  </w:t>
      </w:r>
    </w:p>
    <w:p w:rsidRDefault="00961C13" w:rsidP="00FA6A11" w:rsidR="00686DCE" w:rsidRPr="00595CB9">
      <w:pPr>
        <w:jc w:val="both"/>
      </w:pPr>
      <w:r>
        <w:t xml:space="preserve">   </w:t>
      </w:r>
    </w:p>
    <w:p w:rsidRDefault="001D5104" w:rsidP="005C1325" w:rsidR="001D5104" w:rsidRPr="00441221">
      <w:pPr>
        <w:ind w:hanging="720" w:left="720"/>
        <w:jc w:val="center"/>
      </w:pPr>
      <w:r w:rsidRPr="00441221">
        <w:t>Obrazloženje</w:t>
      </w:r>
    </w:p>
    <w:p w:rsidRDefault="00CD56B6" w:rsidP="004F1773" w:rsidR="00CD56B6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A0132D">
        <w:t>1681</w:t>
      </w:r>
      <w:r w:rsidRPr="00FA6A11">
        <w:t>/201</w:t>
      </w:r>
      <w:r w:rsidR="00B07D34">
        <w:t>6</w:t>
      </w:r>
      <w:r w:rsidRPr="00FA6A11">
        <w:t>-</w:t>
      </w:r>
      <w:r w:rsidR="00A0132D">
        <w:t>10</w:t>
      </w:r>
      <w:r w:rsidRPr="00FA6A11">
        <w:t xml:space="preserve"> od </w:t>
      </w:r>
      <w:r w:rsidR="00A0132D">
        <w:t>27</w:t>
      </w:r>
      <w:r w:rsidR="00B07D34">
        <w:t xml:space="preserve">. </w:t>
      </w:r>
      <w:r w:rsidR="00A0132D">
        <w:t>listopada</w:t>
      </w:r>
      <w:r w:rsidRPr="00FA6A11">
        <w:t xml:space="preserve"> 201</w:t>
      </w:r>
      <w:r w:rsidR="00B07D34">
        <w:t>6</w:t>
      </w:r>
      <w:r w:rsidRPr="00FA6A11">
        <w:t xml:space="preserve">. godine otvoren je stečajni postupak nad stečajnim dužnikom </w:t>
      </w:r>
      <w:r w:rsidR="00A0132D" w:rsidRPr="00A0132D">
        <w:t>GALEA d.o.o. za građenje i usluge , skraćena tvrtka: GALEA d.o.o. "u stečaju", Sibinj, Valentina Benošića bb, OIB: 25595165798</w:t>
      </w:r>
      <w:r w:rsidRPr="00FA6A11">
        <w:t>.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A0132D">
        <w:t>18</w:t>
      </w:r>
      <w:r w:rsidR="00B07D34">
        <w:t xml:space="preserve">. </w:t>
      </w:r>
      <w:r w:rsidR="00A0132D">
        <w:t>siječnja</w:t>
      </w:r>
      <w:r w:rsidR="00515EE8">
        <w:t xml:space="preserve"> 201</w:t>
      </w:r>
      <w:r w:rsidR="00A0132D">
        <w:t>7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tražbine stečajnih vjerovnika priznao stečajni upravitelj, a nisu osporili stečajni vjerovnici</w:t>
      </w:r>
      <w:r w:rsidR="00231D19">
        <w:t>,</w:t>
      </w:r>
      <w:r>
        <w:t xml:space="preserve"> pa je nastupila zakonska presumpcija da se tražbine smatraju utvrđenim.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Tražbine stečajnih vjerovnika navedene u točkama II. a) i</w:t>
      </w:r>
      <w:r w:rsidR="00C77087">
        <w:t xml:space="preserve"> II.</w:t>
      </w:r>
      <w:r>
        <w:t xml:space="preserve"> b)</w:t>
      </w:r>
      <w:r w:rsidRPr="00590791">
        <w:t xml:space="preserve"> </w:t>
      </w:r>
      <w:r>
        <w:t>izreke rješenja</w:t>
      </w:r>
      <w:r w:rsidR="00231D19">
        <w:t xml:space="preserve"> osporio je</w:t>
      </w:r>
      <w:r>
        <w:t xml:space="preserve"> stečajni upravitelj, a izjavljeno osporavanje nije otklonjeno </w:t>
      </w:r>
      <w:r w:rsidR="00C77087">
        <w:t xml:space="preserve">pa se odluka temelji na </w:t>
      </w:r>
      <w:r>
        <w:t>odredbama čl. 260. i čl. 26</w:t>
      </w:r>
      <w:r w:rsidR="00C77087">
        <w:t>6</w:t>
      </w:r>
      <w:r>
        <w:t xml:space="preserve">. SZ-a. </w:t>
      </w:r>
    </w:p>
    <w:p w:rsidRDefault="009422FF" w:rsidP="00CF4B5F" w:rsidR="00590791">
      <w:pPr>
        <w:jc w:val="both"/>
      </w:pPr>
      <w:r>
        <w:t xml:space="preserve">                        </w:t>
      </w:r>
      <w:r w:rsidR="00C50B5D">
        <w:t>Stečajni v</w:t>
      </w:r>
      <w:r w:rsidR="00FC36EF">
        <w:t>jerovn</w:t>
      </w:r>
      <w:r w:rsidR="005B0BF4">
        <w:t>i</w:t>
      </w:r>
      <w:r w:rsidR="00590791">
        <w:t>k</w:t>
      </w:r>
      <w:r w:rsidR="00FC36EF">
        <w:t xml:space="preserve"> prvog </w:t>
      </w:r>
      <w:r w:rsidR="00F34F87">
        <w:t xml:space="preserve">višeg </w:t>
      </w:r>
      <w:r w:rsidR="00FC36EF">
        <w:t>isp</w:t>
      </w:r>
      <w:r w:rsidR="005B0BF4">
        <w:t xml:space="preserve">latnog reda </w:t>
      </w:r>
      <w:r w:rsidR="00590791">
        <w:t xml:space="preserve">Republika Hrvatska, </w:t>
      </w:r>
      <w:r w:rsidR="00590791" w:rsidRPr="00590791">
        <w:t>Ministarstvo financija, Porezna uprava, Područni ured Slavonija i Baranja, OIB 18683136487</w:t>
      </w:r>
      <w:r w:rsidR="007D6839">
        <w:t xml:space="preserve"> za osporenu tražbinu u iznosu od </w:t>
      </w:r>
      <w:r w:rsidR="00A0132D">
        <w:t>35.180,67</w:t>
      </w:r>
      <w:r w:rsidR="007D6839" w:rsidRPr="007D6839">
        <w:t xml:space="preserve"> Kn</w:t>
      </w:r>
      <w:r w:rsidR="00590791">
        <w:t xml:space="preserve"> upućen je na parnicu protiv stečajnog dužnika radi utvrđivanja osporene tražbine sukladno odredbi čl. 266. st. 1</w:t>
      </w:r>
      <w:r w:rsidR="00C50B5D">
        <w:t>.</w:t>
      </w:r>
      <w:r w:rsidR="00590791">
        <w:t xml:space="preserve"> SZ-a jer je stečajni upravitelj ospor</w:t>
      </w:r>
      <w:r w:rsidR="00231D19">
        <w:t>io tražbinu</w:t>
      </w:r>
      <w:r w:rsidR="007D6839">
        <w:t xml:space="preserve"> s obzirom da ju je priznao kroz bruto plaće radni</w:t>
      </w:r>
      <w:r w:rsidR="00CD681D">
        <w:t>ka u prvom višem isplatnom redu, a temelji se na vjerodostojnoj ispravi.</w:t>
      </w:r>
      <w:r w:rsidR="007D6839">
        <w:t xml:space="preserve"> </w:t>
      </w:r>
    </w:p>
    <w:p w:rsidRDefault="00231D19" w:rsidP="005369A3" w:rsidR="00231D19">
      <w:pPr>
        <w:jc w:val="both"/>
      </w:pPr>
      <w:r>
        <w:t xml:space="preserve"> </w:t>
      </w:r>
      <w:r>
        <w:tab/>
        <w:t xml:space="preserve"> </w:t>
      </w:r>
      <w:r>
        <w:tab/>
      </w:r>
      <w:r w:rsidR="00C50B5D">
        <w:t>Stečajni v</w:t>
      </w:r>
      <w:r>
        <w:t>jerovni</w:t>
      </w:r>
      <w:r w:rsidR="00C91F07">
        <w:t>k</w:t>
      </w:r>
      <w:r>
        <w:t xml:space="preserve"> drugog višeg isplatnog reda </w:t>
      </w:r>
      <w:r w:rsidR="00A0132D" w:rsidRPr="00A0132D">
        <w:t>INKASO d.o.o., Osijek, L.Jagera 5, OIB: 82925459345,</w:t>
      </w:r>
      <w:r w:rsidR="00CD681D">
        <w:t xml:space="preserve"> za osporenu tražbinu u iznosu od 34,27 Kn</w:t>
      </w:r>
      <w:r w:rsidR="00C91F07">
        <w:t xml:space="preserve"> koja nema osnovu u ovršnoj ispravi jer se radi o matematičkoj grešci,</w:t>
      </w:r>
      <w:r w:rsidR="00A0132D">
        <w:t xml:space="preserve"> te vjerovnik</w:t>
      </w:r>
      <w:r w:rsidR="00A0132D" w:rsidRPr="00A0132D">
        <w:t xml:space="preserve"> SECURITAS HRVATSKA d.o.o., Zagreb, Zagrebačka cesta  145/A, OIB: 33679708526</w:t>
      </w:r>
      <w:r w:rsidR="00A0132D">
        <w:t xml:space="preserve">  </w:t>
      </w:r>
      <w:r>
        <w:t xml:space="preserve"> za osporenu tražbinu u iznosu od </w:t>
      </w:r>
      <w:r w:rsidR="00CD681D" w:rsidRPr="00CD681D">
        <w:t>28.919,04</w:t>
      </w:r>
      <w:r>
        <w:t xml:space="preserve"> Kn </w:t>
      </w:r>
      <w:r w:rsidR="00C91F07">
        <w:t>koja se temelji na računima i koja je osporena iz razloga nastupa zastare</w:t>
      </w:r>
      <w:r>
        <w:t xml:space="preserve">, upućeni su na parnicu </w:t>
      </w:r>
      <w:r w:rsidRPr="00231D19">
        <w:t>protiv stečajnog dužnika radi utvrđivanja osporene tražbine sukladno odredbi čl. 266. st. 1</w:t>
      </w:r>
      <w:r>
        <w:t>.</w:t>
      </w:r>
      <w:r w:rsidRPr="00231D19">
        <w:t xml:space="preserve"> SZ-a jer je stečajni upravitelj osporio tražbinu</w:t>
      </w:r>
      <w:r w:rsidR="008860B1">
        <w:t xml:space="preserve">, a osporavanje nije otklonjeno. </w:t>
      </w:r>
    </w:p>
    <w:p w:rsidRDefault="002E1648" w:rsidP="005369A3" w:rsidR="002E1648">
      <w:pPr>
        <w:jc w:val="both"/>
      </w:pPr>
    </w:p>
    <w:p w:rsidRDefault="002E1648" w:rsidP="005369A3" w:rsidR="002E1648">
      <w:pPr>
        <w:jc w:val="both"/>
      </w:pPr>
    </w:p>
    <w:p w:rsidRDefault="002E1648" w:rsidP="005369A3" w:rsidR="002E1648">
      <w:pPr>
        <w:jc w:val="both"/>
      </w:pPr>
    </w:p>
    <w:p w:rsidRDefault="00231D19" w:rsidP="005369A3" w:rsidR="00FC36EF">
      <w:pPr>
        <w:jc w:val="both"/>
      </w:pPr>
      <w:r>
        <w:t xml:space="preserve"> </w:t>
      </w:r>
      <w:r>
        <w:tab/>
        <w:t xml:space="preserve"> </w:t>
      </w:r>
      <w:r>
        <w:tab/>
      </w:r>
      <w:r w:rsidR="00FC36EF">
        <w:t>Pod toč</w:t>
      </w:r>
      <w:r>
        <w:t>kom</w:t>
      </w:r>
      <w:r w:rsidR="00FC36EF">
        <w:t xml:space="preserve"> V</w:t>
      </w:r>
      <w:r w:rsidR="00E617B5">
        <w:t>.</w:t>
      </w:r>
      <w:r w:rsidR="00FC36EF">
        <w:t xml:space="preserve"> izreke rješenja odlučeno je na temelju odredb</w:t>
      </w:r>
      <w:r>
        <w:t>i</w:t>
      </w:r>
      <w:r w:rsidR="00FC36EF">
        <w:t xml:space="preserve"> čl</w:t>
      </w:r>
      <w:r>
        <w:t>.</w:t>
      </w:r>
      <w:r w:rsidR="00FC36EF">
        <w:t xml:space="preserve"> </w:t>
      </w:r>
      <w:r>
        <w:t>267. i čl. 269.</w:t>
      </w:r>
      <w:r w:rsidR="00FC36EF">
        <w:t xml:space="preserve"> </w:t>
      </w:r>
      <w:r w:rsidR="005B0BF4">
        <w:t>SZ-a.</w:t>
      </w:r>
    </w:p>
    <w:p w:rsidRDefault="001D5104" w:rsidP="00CF4B5F" w:rsidR="00CD56B6">
      <w:pPr>
        <w:jc w:val="both"/>
      </w:pPr>
      <w:r>
        <w:tab/>
      </w:r>
      <w:r>
        <w:tab/>
      </w:r>
      <w:r>
        <w:tab/>
      </w:r>
      <w:r>
        <w:tab/>
      </w:r>
    </w:p>
    <w:p w:rsidRDefault="001D5104" w:rsidP="00CF4B5F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D5104" w:rsidP="00CF4B5F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A0132D">
        <w:t>2</w:t>
      </w:r>
      <w:r w:rsidR="00C91F07">
        <w:t>6</w:t>
      </w:r>
      <w:r w:rsidR="00FA6A11">
        <w:t xml:space="preserve">. </w:t>
      </w:r>
      <w:r w:rsidR="00A0132D">
        <w:t>siječnja</w:t>
      </w:r>
      <w:r w:rsidR="00A34AB3">
        <w:t xml:space="preserve"> 201</w:t>
      </w:r>
      <w:r w:rsidR="00A0132D">
        <w:t>7</w:t>
      </w:r>
      <w:r>
        <w:t>. godine</w:t>
      </w:r>
      <w:r w:rsidR="00CF4B5F">
        <w:t>.</w:t>
      </w:r>
    </w:p>
    <w:p w:rsidRDefault="001D5104" w:rsidP="001D5104" w:rsidR="001D5104">
      <w:pPr>
        <w:jc w:val="both"/>
      </w:pPr>
    </w:p>
    <w:p w:rsidRDefault="00CD56B6" w:rsidP="001D5104" w:rsidR="00CD56B6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1D5104">
        <w:t>Stečajna sutkinja:</w:t>
      </w:r>
    </w:p>
    <w:p w:rsidRDefault="001D5104" w:rsidP="00FA6A11" w:rsidR="00AC523A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</w:p>
    <w:p w:rsidRDefault="00E65647" w:rsidP="005B523C" w:rsidR="00E65647">
      <w:pPr>
        <w:jc w:val="both"/>
      </w:pPr>
      <w:r>
        <w:t xml:space="preserve">                                                                                </w:t>
      </w:r>
    </w:p>
    <w:p w:rsidRDefault="001D5104" w:rsidP="001D5104" w:rsidR="001D5104">
      <w:pPr>
        <w:jc w:val="both"/>
      </w:pP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1D5104" w:rsidR="001D5104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1D5104" w:rsidRPr="00427D2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1D5104" w:rsidP="001D5104" w:rsidR="001D5104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A3E" w:rsidR="001E6A3E">
      <w:r>
        <w:separator/>
      </w:r>
    </w:p>
  </w:endnote>
  <w:endnote w:id="0" w:type="continuationSeparator">
    <w:p w:rsidRDefault="001E6A3E" w:rsidR="001E6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A3E" w:rsidR="001E6A3E">
      <w:r>
        <w:separator/>
      </w:r>
    </w:p>
  </w:footnote>
  <w:footnote w:id="0" w:type="continuationSeparator">
    <w:p w:rsidRDefault="001E6A3E" w:rsidR="001E6A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3A8A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65647" w:rsidP="00B07D34" w:rsidR="00E65647" w:rsidRPr="00760960">
    <w:pPr>
      <w:pStyle w:val="Zaglavlje"/>
      <w:jc w:val="right"/>
      <w:rPr>
        <w:b/>
      </w:rPr>
    </w:pPr>
    <w:r w:rsidRPr="00356088">
      <w:rPr>
        <w:b/>
      </w:rPr>
      <w:t xml:space="preserve">                                                                       </w:t>
    </w:r>
    <w:r>
      <w:rPr>
        <w:b/>
      </w:rPr>
      <w:t xml:space="preserve">                        </w:t>
    </w:r>
    <w:r w:rsidR="00B07D34" w:rsidRPr="00B07D34">
      <w:rPr>
        <w:b/>
      </w:rPr>
      <w:t>Broj: 7/St-1</w:t>
    </w:r>
    <w:r w:rsidR="00BD5342">
      <w:rPr>
        <w:b/>
      </w:rPr>
      <w:t>681</w:t>
    </w:r>
    <w:r w:rsidR="00B07D34" w:rsidRPr="00B07D34">
      <w:rPr>
        <w:b/>
      </w:rPr>
      <w:t>/2016-2</w:t>
    </w:r>
    <w:r w:rsidR="00BD5342">
      <w:rPr>
        <w:b/>
      </w:rPr>
      <w:t>3</w:t>
    </w:r>
    <w:r>
      <w:rPr>
        <w:b/>
      </w:rPr>
      <w:t xml:space="preserve">       </w:t>
    </w:r>
    <w:r w:rsidRPr="00356088">
      <w:rPr>
        <w:b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FB0D25"/>
    <w:multiLevelType w:val="hybridMultilevel"/>
    <w:tmpl w:val="366EA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46955"/>
    <w:rsid w:val="000600E4"/>
    <w:rsid w:val="00061F36"/>
    <w:rsid w:val="000624D0"/>
    <w:rsid w:val="0006366B"/>
    <w:rsid w:val="00067870"/>
    <w:rsid w:val="0009249A"/>
    <w:rsid w:val="000A2F0D"/>
    <w:rsid w:val="000F0FCD"/>
    <w:rsid w:val="001112F6"/>
    <w:rsid w:val="001219BB"/>
    <w:rsid w:val="001373D4"/>
    <w:rsid w:val="00155CEB"/>
    <w:rsid w:val="001715D0"/>
    <w:rsid w:val="0018553C"/>
    <w:rsid w:val="00194FF0"/>
    <w:rsid w:val="001C6D7E"/>
    <w:rsid w:val="001C79C9"/>
    <w:rsid w:val="001D5104"/>
    <w:rsid w:val="001E1EB6"/>
    <w:rsid w:val="001E6A3E"/>
    <w:rsid w:val="001F529C"/>
    <w:rsid w:val="001F5308"/>
    <w:rsid w:val="00203A23"/>
    <w:rsid w:val="00213E5E"/>
    <w:rsid w:val="00231D19"/>
    <w:rsid w:val="00241FFB"/>
    <w:rsid w:val="00253557"/>
    <w:rsid w:val="002731CB"/>
    <w:rsid w:val="002A1F76"/>
    <w:rsid w:val="002B0525"/>
    <w:rsid w:val="002B399E"/>
    <w:rsid w:val="002B3E5E"/>
    <w:rsid w:val="002E0AD2"/>
    <w:rsid w:val="002E1104"/>
    <w:rsid w:val="002E1648"/>
    <w:rsid w:val="002E79FB"/>
    <w:rsid w:val="002F1E40"/>
    <w:rsid w:val="002F42C3"/>
    <w:rsid w:val="00313D8F"/>
    <w:rsid w:val="00317E98"/>
    <w:rsid w:val="0032488A"/>
    <w:rsid w:val="00327943"/>
    <w:rsid w:val="0033254F"/>
    <w:rsid w:val="00334DC6"/>
    <w:rsid w:val="00336697"/>
    <w:rsid w:val="00353B47"/>
    <w:rsid w:val="00356088"/>
    <w:rsid w:val="00356C9E"/>
    <w:rsid w:val="0036448E"/>
    <w:rsid w:val="00376ACA"/>
    <w:rsid w:val="00381197"/>
    <w:rsid w:val="003853AE"/>
    <w:rsid w:val="003933F1"/>
    <w:rsid w:val="003A484A"/>
    <w:rsid w:val="003D2ABA"/>
    <w:rsid w:val="004070EB"/>
    <w:rsid w:val="00423106"/>
    <w:rsid w:val="00441221"/>
    <w:rsid w:val="0045505F"/>
    <w:rsid w:val="004565ED"/>
    <w:rsid w:val="00492EA6"/>
    <w:rsid w:val="004B4134"/>
    <w:rsid w:val="004C4F49"/>
    <w:rsid w:val="004C6175"/>
    <w:rsid w:val="004D2BE8"/>
    <w:rsid w:val="004E0A5C"/>
    <w:rsid w:val="004E2867"/>
    <w:rsid w:val="004F1773"/>
    <w:rsid w:val="004F7E3E"/>
    <w:rsid w:val="005022FC"/>
    <w:rsid w:val="005042C8"/>
    <w:rsid w:val="00505926"/>
    <w:rsid w:val="00515EE8"/>
    <w:rsid w:val="005168F2"/>
    <w:rsid w:val="005369A3"/>
    <w:rsid w:val="00551C85"/>
    <w:rsid w:val="0056431C"/>
    <w:rsid w:val="0057107F"/>
    <w:rsid w:val="00576E5B"/>
    <w:rsid w:val="00590791"/>
    <w:rsid w:val="00595CB9"/>
    <w:rsid w:val="005A30CB"/>
    <w:rsid w:val="005B0BF4"/>
    <w:rsid w:val="005B523C"/>
    <w:rsid w:val="005C1325"/>
    <w:rsid w:val="005C17D4"/>
    <w:rsid w:val="005C2234"/>
    <w:rsid w:val="005D0D79"/>
    <w:rsid w:val="005D225E"/>
    <w:rsid w:val="005D4FB4"/>
    <w:rsid w:val="005E4D9F"/>
    <w:rsid w:val="005F58B7"/>
    <w:rsid w:val="006023EF"/>
    <w:rsid w:val="00613263"/>
    <w:rsid w:val="00617119"/>
    <w:rsid w:val="006249E3"/>
    <w:rsid w:val="006261B8"/>
    <w:rsid w:val="006622AE"/>
    <w:rsid w:val="00671ABE"/>
    <w:rsid w:val="0067239B"/>
    <w:rsid w:val="00681510"/>
    <w:rsid w:val="00686393"/>
    <w:rsid w:val="00686DCE"/>
    <w:rsid w:val="006933FF"/>
    <w:rsid w:val="0069341B"/>
    <w:rsid w:val="006A6A38"/>
    <w:rsid w:val="006C033E"/>
    <w:rsid w:val="006D59CD"/>
    <w:rsid w:val="006D7BF5"/>
    <w:rsid w:val="00700125"/>
    <w:rsid w:val="0071153D"/>
    <w:rsid w:val="007140B8"/>
    <w:rsid w:val="00717E58"/>
    <w:rsid w:val="007314A7"/>
    <w:rsid w:val="00760960"/>
    <w:rsid w:val="0077309D"/>
    <w:rsid w:val="00775F10"/>
    <w:rsid w:val="007B451E"/>
    <w:rsid w:val="007D68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860B1"/>
    <w:rsid w:val="008A7A1E"/>
    <w:rsid w:val="008B1664"/>
    <w:rsid w:val="008B5FEB"/>
    <w:rsid w:val="008B6C52"/>
    <w:rsid w:val="008C1F91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81CD9"/>
    <w:rsid w:val="00986102"/>
    <w:rsid w:val="0098723A"/>
    <w:rsid w:val="00996E7F"/>
    <w:rsid w:val="009A2DDC"/>
    <w:rsid w:val="009D0415"/>
    <w:rsid w:val="00A0132D"/>
    <w:rsid w:val="00A03740"/>
    <w:rsid w:val="00A04D64"/>
    <w:rsid w:val="00A34AB3"/>
    <w:rsid w:val="00A368D4"/>
    <w:rsid w:val="00A41421"/>
    <w:rsid w:val="00A46155"/>
    <w:rsid w:val="00A505BA"/>
    <w:rsid w:val="00A7143C"/>
    <w:rsid w:val="00A944CC"/>
    <w:rsid w:val="00A94F79"/>
    <w:rsid w:val="00AB18C1"/>
    <w:rsid w:val="00AB54B9"/>
    <w:rsid w:val="00AC0A8C"/>
    <w:rsid w:val="00AC523A"/>
    <w:rsid w:val="00AE5D5E"/>
    <w:rsid w:val="00AF2245"/>
    <w:rsid w:val="00B04E6A"/>
    <w:rsid w:val="00B07D34"/>
    <w:rsid w:val="00B115FD"/>
    <w:rsid w:val="00B14292"/>
    <w:rsid w:val="00B34AC0"/>
    <w:rsid w:val="00B86E6E"/>
    <w:rsid w:val="00B92C83"/>
    <w:rsid w:val="00B97B92"/>
    <w:rsid w:val="00BA3561"/>
    <w:rsid w:val="00BB7793"/>
    <w:rsid w:val="00BD19CB"/>
    <w:rsid w:val="00BD5342"/>
    <w:rsid w:val="00BE3A8A"/>
    <w:rsid w:val="00C05676"/>
    <w:rsid w:val="00C0685D"/>
    <w:rsid w:val="00C0790C"/>
    <w:rsid w:val="00C23A65"/>
    <w:rsid w:val="00C44096"/>
    <w:rsid w:val="00C50B5D"/>
    <w:rsid w:val="00C55738"/>
    <w:rsid w:val="00C5665D"/>
    <w:rsid w:val="00C77087"/>
    <w:rsid w:val="00C80AB6"/>
    <w:rsid w:val="00C82135"/>
    <w:rsid w:val="00C871ED"/>
    <w:rsid w:val="00C91F07"/>
    <w:rsid w:val="00C9703B"/>
    <w:rsid w:val="00CC6A20"/>
    <w:rsid w:val="00CC75ED"/>
    <w:rsid w:val="00CD56B6"/>
    <w:rsid w:val="00CD681D"/>
    <w:rsid w:val="00CE440E"/>
    <w:rsid w:val="00CE7AF8"/>
    <w:rsid w:val="00CF2ACD"/>
    <w:rsid w:val="00CF4B5F"/>
    <w:rsid w:val="00CF5E03"/>
    <w:rsid w:val="00D229E7"/>
    <w:rsid w:val="00D35C59"/>
    <w:rsid w:val="00D44CF7"/>
    <w:rsid w:val="00D45417"/>
    <w:rsid w:val="00D52819"/>
    <w:rsid w:val="00D62348"/>
    <w:rsid w:val="00D717F8"/>
    <w:rsid w:val="00D74C16"/>
    <w:rsid w:val="00D946FD"/>
    <w:rsid w:val="00D95E6F"/>
    <w:rsid w:val="00D966B8"/>
    <w:rsid w:val="00DE358B"/>
    <w:rsid w:val="00DF0CEC"/>
    <w:rsid w:val="00E025A0"/>
    <w:rsid w:val="00E12C85"/>
    <w:rsid w:val="00E16E9E"/>
    <w:rsid w:val="00E16FBA"/>
    <w:rsid w:val="00E54518"/>
    <w:rsid w:val="00E617B5"/>
    <w:rsid w:val="00E65647"/>
    <w:rsid w:val="00E71524"/>
    <w:rsid w:val="00E74E31"/>
    <w:rsid w:val="00EC5315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93908"/>
    <w:rsid w:val="00F96CE1"/>
    <w:rsid w:val="00F97EBE"/>
    <w:rsid w:val="00FA6A11"/>
    <w:rsid w:val="00FB009E"/>
    <w:rsid w:val="00FB1C7C"/>
    <w:rsid w:val="00FC0401"/>
    <w:rsid w:val="00FC36EF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A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A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A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A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4C4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A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A8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A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A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</izvorni_sadrzaj>
    <derivirana_varijabla naziv="DomainObject.Predmet.Opis_1">čl.444.st.2.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St-1681/2016</izvorni_sadrzaj>
    <derivirana_varijabla naziv="DomainObject.Predmet.OznakaBroj_1">St-1681/2016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GALEA d.o.o. za građenje i usluge zastupanog po punomoćniku Kristina Cimbal Ljubičić</izvorni_sadrzaj>
    <derivirana_varijabla naziv="DomainObject.Predmet.ProtustrankaFormated_1">  GALEA d.o.o. za građenje i usluge zastupanog po punomoćniku Kristina Cimbal Ljubičić</derivirana_varijabla>
  </DomainObject.Predmet.ProtustrankaFormated>
  <DomainObject.Predmet.ProtustrankaFormatedOIB>
    <izvorni_sadrzaj>  GALEA d.o.o. za građenje i usluge, OIB 25595165798 zastupanog po punomoćniku Kristina Cimbal Ljubičić</izvorni_sadrzaj>
    <derivirana_varijabla naziv="DomainObject.Predmet.ProtustrankaFormatedOIB_1">  GALEA d.o.o. za građenje i usluge, OIB 25595165798 zastupanog po punomoćniku Kristina Cimbal Ljubičić</derivirana_varijabla>
  </DomainObject.Predmet.ProtustrankaFormatedOIB>
  <DomainObject.Predmet.ProtustrankaFormatedWithAdress>
    <izvorni_sadrzaj> GALEA d.o.o. za građenje i usluge, Valentina Benošića bb, 35252 Sibinj zastupanog po punomoćniku Kristina Cimbal Ljubičić</izvorni_sadrzaj>
    <derivirana_varijabla naziv="DomainObject.Predmet.ProtustrankaFormatedWithAdress_1"> GALEA d.o.o. za građenje i usluge, Valentina Benošića bb, 35252 Sibinj zastupanog po punomoćniku Kristina Cimbal Ljubičić</derivirana_varijabla>
  </DomainObject.Predmet.ProtustrankaFormatedWithAdress>
  <DomainObject.Predmet.ProtustrankaFormatedWithAdressOIB>
    <izvorni_sadrzaj> GALEA d.o.o. za građenje i usluge, OIB 25595165798, Valentina Benošića bb, 35252 Sibinj zastupanog po punomoćniku Kristina Cimbal Ljubičić</izvorni_sadrzaj>
    <derivirana_varijabla naziv="DomainObject.Predmet.ProtustrankaFormatedWithAdressOIB_1"> GALEA d.o.o. za građenje i usluge, OIB 25595165798, Valentina Benošića bb, 35252 Sibinj zastupanog po punomoćniku Kristina Cimbal Ljubičić</derivirana_varijabla>
  </DomainObject.Predmet.ProtustrankaFormatedWithAdressOIB>
  <DomainObject.Predmet.ProtustrankaWithAdress>
    <izvorni_sadrzaj>GALEA d.o.o. za građenje i usluge Valentina Benošića bb, 35252 Sibinj</izvorni_sadrzaj>
    <derivirana_varijabla naziv="DomainObject.Predmet.ProtustrankaWithAdress_1">GALEA d.o.o. za građenje i usluge Valentina Benošića bb, 35252 Sibinj</derivirana_varijabla>
  </DomainObject.Predmet.ProtustrankaWithAdress>
  <DomainObject.Predmet.ProtustrankaWithAdressOIB>
    <izvorni_sadrzaj>GALEA d.o.o. za građenje i usluge, OIB 25595165798, Valentina Benošića bb, 35252 Sibinj</izvorni_sadrzaj>
    <derivirana_varijabla naziv="DomainObject.Predmet.ProtustrankaWithAdressOIB_1">GALEA d.o.o. za građenje i usluge, OIB 25595165798, Valentina Benošića bb, 35252 Sibinj</derivirana_varijabla>
  </DomainObject.Predmet.ProtustrankaWithAdressOIB>
  <DomainObject.Predmet.ProtustrankaNazivFormated>
    <izvorni_sadrzaj>GALEA d.o.o. za građenje i usluge</izvorni_sadrzaj>
    <derivirana_varijabla naziv="DomainObject.Predmet.ProtustrankaNazivFormated_1">GALEA d.o.o. za građenje i usluge</derivirana_varijabla>
  </DomainObject.Predmet.ProtustrankaNazivFormated>
  <DomainObject.Predmet.ProtustrankaNazivFormatedOIB>
    <izvorni_sadrzaj>GALEA d.o.o. za građenje i usluge, OIB 25595165798</izvorni_sadrzaj>
    <derivirana_varijabla naziv="DomainObject.Predmet.ProtustrankaNazivFormatedOIB_1">GALEA d.o.o. za građenje i usluge, OIB 25595165798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859282.24</izvorni_sadrzaj>
    <derivirana_varijabla naziv="DomainObject.Predmet.TrenutnaVrijednost_1">859282.24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GALEA d.o.o. za građenje i usluge zastupanog po punomoćniku Kristina Cimbal Ljubičić</item>
    </izvorni_sadrzaj>
    <derivirana_varijabla naziv="DomainObject.Predmet.ProtuStrankaListFormated_1">
      <item>GALEA d.o.o. za građenje i usluge zastupanog po punomoćniku Kristina Cimbal Ljubičić</item>
    </derivirana_varijabla>
  </DomainObject.Predmet.ProtuStrankaListFormated>
  <DomainObject.Predmet.ProtuStrankaListFormatedOIB>
    <izvorni_sadrzaj>
      <item>GALEA d.o.o. za građenje i usluge, OIB 25595165798 zastupanog po punomoćniku Kristina Cimbal Ljubičić</item>
    </izvorni_sadrzaj>
    <derivirana_varijabla naziv="DomainObject.Predmet.ProtuStrankaListFormatedOIB_1">
      <item>GALEA d.o.o. za građenje i usluge, OIB 25595165798 zastupanog po punomoćniku Kristina Cimbal Ljubičić</item>
    </derivirana_varijabla>
  </DomainObject.Predmet.ProtuStrankaListFormatedOIB>
  <DomainObject.Predmet.ProtuStrankaListFormatedWithAdress>
    <izvorni_sadrzaj>
      <item>GALEA d.o.o. za građenje i usluge, Valentina Benošića bb, 35252 Sibinj zastupanog po punomoćniku Kristina Cimbal Ljubičić</item>
    </izvorni_sadrzaj>
    <derivirana_varijabla naziv="DomainObject.Predmet.ProtuStrankaListFormatedWithAdress_1">
      <item>GALEA d.o.o. za građenje i usluge, Valentina Benošića bb, 35252 Sibinj zastupanog po punomoćniku Kristina Cimbal Ljubičić</item>
    </derivirana_varijabla>
  </DomainObject.Predmet.ProtuStrankaListFormatedWithAdress>
  <DomainObject.Predmet.ProtuStrankaListFormatedWithAdressOIB>
    <izvorni_sadrzaj>
      <item>GALEA d.o.o. za građenje i usluge, OIB 25595165798, Valentina Benošića bb, 35252 Sibinj zastupanog po punomoćniku Kristina Cimbal Ljubičić</item>
    </izvorni_sadrzaj>
    <derivirana_varijabla naziv="DomainObject.Predmet.ProtuStrankaListFormatedWithAdressOIB_1">
      <item>GALEA d.o.o. za građenje i usluge, OIB 25595165798, Valentina Benošića bb, 35252 Sibinj zastupanog po punomoćniku Kristina Cimbal Ljubičić</item>
    </derivirana_varijabla>
  </DomainObject.Predmet.ProtuStrankaListFormatedWithAdressOIB>
  <DomainObject.Predmet.ProtuStrankaListNazivFormated>
    <izvorni_sadrzaj>
      <item>GALEA d.o.o. za građenje i usluge</item>
    </izvorni_sadrzaj>
    <derivirana_varijabla naziv="DomainObject.Predmet.ProtuStrankaListNazivFormated_1">
      <item>GALEA d.o.o. za građenje i usluge</item>
    </derivirana_varijabla>
  </DomainObject.Predmet.ProtuStrankaListNazivFormated>
  <DomainObject.Predmet.ProtuStrankaListNazivFormatedOIB>
    <izvorni_sadrzaj>
      <item>GALEA d.o.o. za građenje i usluge, OIB 25595165798</item>
    </izvorni_sadrzaj>
    <derivirana_varijabla naziv="DomainObject.Predmet.ProtuStrankaListNazivFormatedOIB_1">
      <item>GALEA d.o.o. za građenje i usluge, OIB 25595165798</item>
    </derivirana_varijabla>
  </DomainObject.Predmet.ProtuStrankaListNazivFormatedOIB>
  <DomainObject.Predmet.OstaliListFormated>
    <izvorni_sadrzaj>
      <item>Kristina Cimbal Ljubičić punomoćnik sudionika u postupku GALEA d.o.o. za građenje i usluge</item>
      <item>Kata Rašić</item>
      <item>Krešimir Sivrić</item>
    </izvorni_sadrzaj>
    <derivirana_varijabla naziv="DomainObject.Predmet.OstaliListFormated_1">
      <item>Kristina Cimbal Ljubičić punomoćnik sudionika u postupku GALEA d.o.o. za građenje i usluge</item>
      <item>Kata Rašić</item>
      <item>Krešimir Sivrić</item>
    </derivirana_varijabla>
  </DomainObject.Predmet.OstaliListFormated>
  <DomainObject.Predmet.OstaliListFormatedOIB>
    <izvorni_sadrzaj>
      <item>Kristina Cimbal Ljubičić, OIB 24751103730 punomoćnik sudionika u postupku GALEA d.o.o. za građenje i usluge</item>
      <item>Kata Rašić</item>
      <item>Krešimir Sivrić</item>
    </izvorni_sadrzaj>
    <derivirana_varijabla naziv="DomainObject.Predmet.OstaliListFormatedOIB_1">
      <item>Kristina Cimbal Ljubičić, OIB 24751103730 punomoćnik sudionika u postupku GALEA d.o.o. za građenje i usluge</item>
      <item>Kata Rašić</item>
      <item>Krešimir Sivrić</item>
    </derivirana_varijabla>
  </DomainObject.Predmet.OstaliListFormatedOIB>
  <DomainObject.Predmet.OstaliListFormatedWithAdress>
    <izvorni_sadrzaj>
      <item>Kristina Cimbal Ljubičić, Gornji Andrijevci 98, 35252 Gornji Andrijevci punomoćnik sudionika u postupku GALEA d.o.o. za građenje i usluge</item>
      <item>Kata Rašić</item>
      <item>Krešimir Sivrić</item>
    </izvorni_sadrzaj>
    <derivirana_varijabla naziv="DomainObject.Predmet.OstaliListFormatedWithAdress_1">
      <item>Kristina Cimbal Ljubičić, Gornji Andrijevci 98, 35252 Gornji Andrijevci punomoćnik sudionika u postupku GALEA d.o.o. za građenje i usluge</item>
      <item>Kata Rašić</item>
      <item>Krešimir Sivrić</item>
    </derivirana_varijabla>
  </DomainObject.Predmet.OstaliListFormatedWithAdress>
  <DomainObject.Predmet.OstaliListFormatedWithAdressOIB>
    <izvorni_sadrzaj>
      <item>Kristina Cimbal Ljubičić, OIB 24751103730, Gornji Andrijevci 98, 35252 Gornji Andrijevci punomoćnik sudionika u postupku GALEA d.o.o. za građenje i usluge</item>
      <item>Kata Rašić</item>
      <item>Krešimir Sivrić</item>
    </izvorni_sadrzaj>
    <derivirana_varijabla naziv="DomainObject.Predmet.OstaliListFormatedWithAdressOIB_1">
      <item>Kristina Cimbal Ljubičić, OIB 24751103730, Gornji Andrijevci 98, 35252 Gornji Andrijevci punomoćnik sudionika u postupku GALEA d.o.o. za građenje i usluge</item>
      <item>Kata Rašić</item>
      <item>Krešimir Sivrić</item>
    </derivirana_varijabla>
  </DomainObject.Predmet.OstaliListFormatedWithAdressOIB>
  <DomainObject.Predmet.OstaliListNazivFormated>
    <izvorni_sadrzaj>
      <item>Kristina Cimbal Ljubičić</item>
      <item>Kata Rašić</item>
      <item>Krešimir Sivrić</item>
    </izvorni_sadrzaj>
    <derivirana_varijabla naziv="DomainObject.Predmet.OstaliListNazivFormated_1">
      <item>Kristina Cimbal Ljubičić</item>
      <item>Kata Rašić</item>
      <item>Krešimir Sivrić</item>
    </derivirana_varijabla>
  </DomainObject.Predmet.OstaliListNazivFormated>
  <DomainObject.Predmet.OstaliListNazivFormatedOIB>
    <izvorni_sadrzaj>
      <item>Kristina Cimbal Ljubičić, OIB 24751103730</item>
      <item>Kata Rašić</item>
      <item>Krešimir Sivrić</item>
    </izvorni_sadrzaj>
    <derivirana_varijabla naziv="DomainObject.Predmet.OstaliListNazivFormatedOIB_1">
      <item>Kristina Cimbal Ljubičić, OIB 24751103730</item>
      <item>Kata Rašić</item>
      <item>Krešimir Sivrić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GALEA d.o.o. za građenje i usluge</izvorni_sadrzaj>
    <derivirana_varijabla naziv="DomainObject.Predmet.ProtustrankaIDrugi_1">GALEA d.o.o. za građenje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GALEA d.o.o. za građenje i usluge, OIB 25595165798, Valentina Benošića bb, 35252 Sibinj</izvorni_sadrzaj>
    <derivirana_varijabla naziv="DomainObject.Predmet.ProtustrankaIDrugiAdressOIB_1">GALEA d.o.o. za građenje i usluge, OIB 25595165798, Valentina Benošića 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GALEA d.o.o. za građenje i usluge</item>
      <item>Kristina Cimbal Ljubičić</item>
      <item>Kata Rašić</item>
      <item>Krešimir Sivrić</item>
    </izvorni_sadrzaj>
    <derivirana_varijabla naziv="DomainObject.Predmet.SudioniciListNaziv_1">
      <item>Financijska agencija</item>
      <item>GALEA d.o.o. za građenje i usluge</item>
      <item>Kristina Cimbal Ljubičić</item>
      <item>Kata Rašić</item>
      <item>Krešimir Sivrić</item>
    </derivirana_varijabla>
  </DomainObject.Predmet.SudioniciListNaziv>
  <DomainObject.Predmet.SudioniciListAdressOIB>
    <izvorni_sadrzaj>
      <item>Financijska agencija, OIB 85821130368</item>
      <item>GALEA d.o.o. za građenje i usluge, OIB 25595165798, Valentina Benošića bb,35252 Sibinj</item>
      <item>Kristina Cimbal Ljubičić, OIB 24751103730, Gornji Andrijevci 98,35252 Gornji Andrijevci</item>
      <item>Kata Rašić</item>
      <item>Krešimir Sivrić</item>
    </izvorni_sadrzaj>
    <derivirana_varijabla naziv="DomainObject.Predmet.SudioniciListAdressOIB_1">
      <item>Financijska agencija, OIB 85821130368</item>
      <item>GALEA d.o.o. za građenje i usluge, OIB 25595165798, Valentina Benošića bb,35252 Sibinj</item>
      <item>Kristina Cimbal Ljubičić, OIB 24751103730, Gornji Andrijevci 98,35252 Gornji Andrijevci</item>
      <item>Kata Rašić</item>
      <item>Krešimir Sivrić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25595165798</item>
      <item>, OIB 24751103730</item>
      <item>, OIB null</item>
      <item>, OIB null</item>
    </izvorni_sadrzaj>
    <derivirana_varijabla naziv="DomainObject.Predmet.SudioniciListNazivOIB_1">
      <item>, OIB 85821130368</item>
      <item>, OIB 25595165798</item>
      <item>, OIB 24751103730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7DC149-6874-42B5-A340-2C4175D562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1078</properties:Words>
  <properties:Characters>5972</properties:Characters>
  <properties:Lines>205</properties:Lines>
  <properties:Paragraphs>92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2017-01-25T12:15:00Z</dcterms:created>
  <dc:creator>zbiondic</dc:creator>
  <cp:lastModifiedBy>wsadmin</cp:lastModifiedBy>
  <cp:lastPrinted>2017-01-26T12:14:00Z</cp:lastPrinted>
  <dcterms:modified xmlns:xsi="http://www.w3.org/2001/XMLSchema-instance" xsi:type="dcterms:W3CDTF">2017-01-26T12:31:00Z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