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85ecb" w14:paraId="2985ecb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B74CF9">
        <w:t>15</w:t>
      </w:r>
      <w:r w:rsidR="00E9069E">
        <w:t>0</w:t>
      </w:r>
      <w:r w:rsidR="00C14724">
        <w:t>1</w:t>
      </w:r>
      <w:r w:rsidR="00B74CF9">
        <w:t>/15</w:t>
      </w:r>
    </w:p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   </w:t>
      </w:r>
      <w:r w:rsidR="00060133" w:rsidRPr="00B74CF9">
        <w:t xml:space="preserve">STALNA SLUŽBA </w:t>
      </w:r>
    </w:p>
    <w:p w:rsidRDefault="00B74CF9" w:rsidP="00060133" w:rsidR="00D21534" w:rsidRPr="00B74CF9">
      <w:r>
        <w:t xml:space="preserve">  </w:t>
      </w:r>
      <w:r w:rsidR="00D21534" w:rsidRPr="00B74CF9">
        <w:t xml:space="preserve">Karlovac, </w:t>
      </w:r>
      <w:r w:rsidR="008B73DD" w:rsidRPr="00B74CF9">
        <w:t>Ljudevita Šestića 4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AA7637" w:rsidP="00060133" w:rsidR="00AA7637" w:rsidRPr="00AF1EFD">
      <w:pPr>
        <w:tabs>
          <w:tab w:pos="4050" w:val="left"/>
        </w:tabs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 stečajnom postupku nad stečajnim dužnikom </w:t>
      </w:r>
      <w:r w:rsidR="00C14724">
        <w:t>PRIMA-RENT d.o.o., Zagreb, Zenička 4, OIB: 93793833576</w:t>
      </w:r>
      <w:r w:rsidR="00B74CF9">
        <w:t>,</w:t>
      </w:r>
      <w:r w:rsidR="00D5399D" w:rsidRPr="00AF1EFD">
        <w:t xml:space="preserve"> </w:t>
      </w:r>
      <w:r w:rsidR="00C14724">
        <w:t>23</w:t>
      </w:r>
      <w:r w:rsidR="00E9069E">
        <w:t>. kolovoza 2016.</w:t>
      </w:r>
    </w:p>
    <w:p w:rsidRDefault="00AA7637" w:rsidP="00060133" w:rsidR="00AA7637" w:rsidRPr="00AF1EFD"/>
    <w:p w:rsidRDefault="00060133" w:rsidP="00060133" w:rsidR="00AA7637">
      <w:pPr>
        <w:jc w:val="center"/>
      </w:pPr>
      <w:r w:rsidRPr="00AF1EFD">
        <w:t>r i j e š i o     j e</w:t>
      </w:r>
    </w:p>
    <w:p w:rsidRDefault="008B73DD" w:rsidP="00060133" w:rsidR="008B73DD" w:rsidRPr="00AF1EFD">
      <w:pPr>
        <w:jc w:val="center"/>
        <w:rPr>
          <w:b/>
        </w:rPr>
      </w:pP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C14724">
        <w:t>PRIMA-RENT d.o.o., Zagreb, Zenička 4, OIB: 93793833576</w:t>
      </w:r>
      <w:r w:rsidRPr="00AF1EFD">
        <w:t xml:space="preserve">. Stečajni postupak je otvoren </w:t>
      </w:r>
      <w:r w:rsidR="00C14724">
        <w:t>23</w:t>
      </w:r>
      <w:r w:rsidR="00E9069E">
        <w:t>. kolovoza 2016</w:t>
      </w:r>
      <w:r w:rsidRPr="00AF1EFD">
        <w:t xml:space="preserve">. godine u </w:t>
      </w:r>
      <w:r w:rsidR="008327B4">
        <w:t>1</w:t>
      </w:r>
      <w:r w:rsidR="00C54AEB">
        <w:t>4</w:t>
      </w:r>
      <w:r w:rsidR="008327B4">
        <w:t>,</w:t>
      </w:r>
      <w:r w:rsidR="00C14724">
        <w:t>3</w:t>
      </w:r>
      <w:r w:rsidR="008327B4">
        <w:t>0</w:t>
      </w:r>
      <w:r w:rsidRPr="00AF1EFD">
        <w:t xml:space="preserve"> sati, kad je ovo rješenje i oglas o otvaranju 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C14724">
        <w:t>Pavao Mrkonjić, Zagreb, Ante Topić Mimare 24, OIB: 50443048410.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C14724">
        <w:t>PRIMA-RENT d.o.o., Zagreb, Zenička 4, OIB: 93793833576</w:t>
      </w:r>
      <w:r w:rsidR="008B73DD">
        <w:t xml:space="preserve">, s danom </w:t>
      </w:r>
      <w:r w:rsidR="00C54AEB">
        <w:t>2</w:t>
      </w:r>
      <w:r w:rsidR="00C14724">
        <w:t>3</w:t>
      </w:r>
      <w:r w:rsidR="00C54AEB">
        <w:t>. kolovoza</w:t>
      </w:r>
      <w:r w:rsidR="00B74CF9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AA7637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C14724">
        <w:t xml:space="preserve">PRIMA-RENT d.o.o., Zagreb, Zenička 4, OIB: 93793833576,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74CF9" w:rsidR="00B74CF9">
      <w:pPr>
        <w:ind w:firstLine="708"/>
        <w:jc w:val="both"/>
      </w:pPr>
      <w:r w:rsidRPr="00B26DB0">
        <w:t xml:space="preserve">Financijska agencija je temeljem čl. </w:t>
      </w:r>
      <w:r w:rsidR="00C54AEB">
        <w:t>110</w:t>
      </w:r>
      <w:r w:rsidRPr="00B26DB0">
        <w:t xml:space="preserve">. st. </w:t>
      </w:r>
      <w:r w:rsidR="00C54AEB">
        <w:t>1</w:t>
      </w:r>
      <w:r w:rsidRPr="00B26DB0">
        <w:t xml:space="preserve">. </w:t>
      </w:r>
      <w:r w:rsidR="00C54AEB">
        <w:t xml:space="preserve">Stečajnog zakona (Narodne novine broj 71/15, dalje:SZ) </w:t>
      </w:r>
      <w:r w:rsidRPr="00B26DB0">
        <w:t xml:space="preserve">podnijela prijedlog za pokretanje stečajnog postupka nad dužnikom </w:t>
      </w:r>
      <w:r w:rsidR="00C14724">
        <w:t>PRIMA-RENT d.o.o., Zagreb, Zenička 4, OIB: 93793833576</w:t>
      </w:r>
      <w:r w:rsidRPr="00F018E1">
        <w:t>,</w:t>
      </w:r>
      <w:r>
        <w:t xml:space="preserve"> dana </w:t>
      </w:r>
      <w:r w:rsidR="00C54AEB">
        <w:t>23. rujna 2015. godine.</w:t>
      </w:r>
    </w:p>
    <w:p w:rsidRDefault="00B74CF9" w:rsidP="00B74CF9" w:rsidR="00B74CF9">
      <w:pPr>
        <w:ind w:firstLine="708"/>
        <w:jc w:val="both"/>
      </w:pPr>
    </w:p>
    <w:p w:rsidRDefault="00C54AEB" w:rsidP="00B74CF9" w:rsidR="00C14724">
      <w:pPr>
        <w:ind w:firstLine="708"/>
        <w:jc w:val="both"/>
      </w:pPr>
      <w:r>
        <w:t xml:space="preserve">Privremeni stečajni upravitelj je u izvješću od </w:t>
      </w:r>
      <w:r w:rsidR="00C14724">
        <w:t>29. travnja</w:t>
      </w:r>
      <w:r>
        <w:t xml:space="preserve"> 2016. naveo</w:t>
      </w:r>
      <w:r w:rsidR="00C14724">
        <w:t xml:space="preserve"> da dužnik nema imovine, da je opterećen dospjelim obvezama u iznosu od 2.175,00 kn te da su ispunjeni </w:t>
      </w:r>
      <w:r w:rsidR="00C14724">
        <w:lastRenderedPageBreak/>
        <w:t xml:space="preserve">uvjeti za otvaranje stečajnog postupka iz čl. 6. SZ-a, a račun društva da je blokiran neprekidno više od 340 dana. </w:t>
      </w:r>
    </w:p>
    <w:p w:rsidRDefault="00B74CF9" w:rsidP="00B74CF9" w:rsidR="00B74CF9" w:rsidRPr="00B26DB0">
      <w:pPr>
        <w:ind w:firstLine="708"/>
        <w:jc w:val="both"/>
      </w:pPr>
    </w:p>
    <w:p w:rsidRDefault="00B74CF9" w:rsidP="00B74CF9" w:rsidR="00B74CF9" w:rsidRPr="00B26DB0">
      <w:pPr>
        <w:ind w:firstLine="900"/>
        <w:jc w:val="both"/>
      </w:pPr>
      <w:r w:rsidRPr="00B26DB0">
        <w:t>Dakle, iz naveden</w:t>
      </w:r>
      <w:r>
        <w:t>og proizlazi d</w:t>
      </w:r>
      <w:r w:rsidRPr="00B26DB0">
        <w:t xml:space="preserve">a imovina dužnika </w:t>
      </w:r>
      <w:r w:rsidR="00C14724">
        <w:t>PRIMA-RENT d.o.o., Zagreb, Zenička 4, OIB: 93793833576</w:t>
      </w:r>
      <w:r w:rsidRPr="00F018E1">
        <w:t>,</w:t>
      </w:r>
      <w:r w:rsidRPr="00B26DB0">
        <w:t xml:space="preserve"> nije dovoljna ni za namirenje troškova stečajnog postupka.</w:t>
      </w:r>
    </w:p>
    <w:p w:rsidRDefault="00A40812" w:rsidP="00D5399D" w:rsidR="00A40812">
      <w:pPr>
        <w:ind w:firstLine="708"/>
        <w:jc w:val="both"/>
      </w:pPr>
    </w:p>
    <w:p w:rsidRDefault="005E4D08" w:rsidP="00D5399D" w:rsidR="00A40812">
      <w:pPr>
        <w:ind w:firstLine="708"/>
        <w:jc w:val="both"/>
      </w:pPr>
      <w:r w:rsidRPr="00AF1EFD">
        <w:t xml:space="preserve">Uvidom u </w:t>
      </w:r>
      <w:r w:rsidR="00C14724">
        <w:t>prijedlog</w:t>
      </w:r>
      <w:r w:rsidRPr="00AF1EFD">
        <w:t xml:space="preserve"> FINA-e utvrđeno je da</w:t>
      </w:r>
      <w:r w:rsidR="008327B4">
        <w:t xml:space="preserve"> </w:t>
      </w:r>
      <w:r w:rsidR="00A40812">
        <w:t xml:space="preserve">je dužnik u razdoblju dužem od </w:t>
      </w:r>
      <w:r w:rsidR="00C14724">
        <w:t>120</w:t>
      </w:r>
      <w:r w:rsidR="00A40812">
        <w:t xml:space="preserve"> dana ima</w:t>
      </w:r>
      <w:r w:rsidR="00C54AEB">
        <w:t xml:space="preserve">o </w:t>
      </w:r>
      <w:r w:rsidR="00B74CF9">
        <w:t>evidentirane</w:t>
      </w:r>
      <w:r w:rsidR="00A40812">
        <w:t xml:space="preserve"> neizvršen</w:t>
      </w:r>
      <w:r w:rsidR="00B74CF9">
        <w:t>e</w:t>
      </w:r>
      <w:r w:rsidR="00A40812">
        <w:t xml:space="preserve"> osnov</w:t>
      </w:r>
      <w:r w:rsidR="00B74CF9">
        <w:t>e</w:t>
      </w:r>
      <w:r w:rsidR="00A40812">
        <w:t xml:space="preserve"> za plaćanje, a koje je trebalo na temelju valjanih osnova za plaćanje, bez daljnjeg pristanka dužnika naplatiti s bilo kojeg od njegovih računa (list </w:t>
      </w:r>
      <w:r w:rsidR="00C54AEB">
        <w:t>2</w:t>
      </w:r>
      <w:r w:rsidR="00A40812">
        <w:t xml:space="preserve"> spisa).</w:t>
      </w:r>
    </w:p>
    <w:p w:rsidRDefault="00A40812" w:rsidP="00D5399D" w:rsidR="00A40812">
      <w:pPr>
        <w:ind w:firstLine="708"/>
        <w:jc w:val="both"/>
      </w:pPr>
    </w:p>
    <w:p w:rsidRDefault="005E4D08" w:rsidP="00D5399D" w:rsidR="00D5399D" w:rsidRPr="00AF1EFD">
      <w:pPr>
        <w:ind w:firstLine="708"/>
        <w:jc w:val="both"/>
      </w:pPr>
      <w:r w:rsidRPr="00AF1EFD">
        <w:t xml:space="preserve">Dakle, utvrđeno je da imovina dužnika nije dovoljna ni za namirenje troškova postupka, pa je valjalo temeljem čl. </w:t>
      </w:r>
      <w:r w:rsidR="00B74CF9">
        <w:t>132. st.2.</w:t>
      </w:r>
      <w:r w:rsidRPr="00AF1EFD">
        <w:t xml:space="preserve"> Stečajnog zakona</w:t>
      </w:r>
      <w:r w:rsidR="00B74CF9">
        <w:t xml:space="preserve"> (Narodne novine broj 71/15, dalje:SZ)</w:t>
      </w:r>
      <w:r w:rsidRPr="00AF1EFD">
        <w:t xml:space="preserve"> donijeti rješenje kojim se stečajni postupak otvara i istodobno zaključuje, te je riješeno kao u toči 1.i 3. izreke. 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B74CF9">
        <w:t xml:space="preserve">132. st. 2 u vezi čl. </w:t>
      </w:r>
      <w:r w:rsidR="003567A1">
        <w:t>432. SZ-a</w:t>
      </w:r>
      <w:r w:rsidRPr="00AF1EFD">
        <w:t xml:space="preserve"> odlučeno je kao u točki 2. izreke rješenja.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12</w:t>
      </w:r>
      <w:r w:rsidRPr="00AF1EFD">
        <w:t xml:space="preserve">. st. </w:t>
      </w:r>
      <w:r w:rsidR="003567A1">
        <w:t>1</w:t>
      </w:r>
      <w:r w:rsidRPr="00AF1EFD">
        <w:t>. SZ-a riješeno je kao u točki 4. izreke.</w:t>
      </w:r>
    </w:p>
    <w:p w:rsidRDefault="00D21534" w:rsidP="00D21534" w:rsidR="00D21534" w:rsidRPr="00AF1EFD">
      <w:pPr>
        <w:ind w:firstLine="900"/>
        <w:jc w:val="both"/>
      </w:pPr>
    </w:p>
    <w:p w:rsidRDefault="00D21534" w:rsidP="00D21534" w:rsidR="00D21534" w:rsidRPr="00AF1EFD">
      <w:pPr>
        <w:ind w:firstLine="900"/>
        <w:jc w:val="both"/>
      </w:pPr>
      <w:r w:rsidRPr="00AF1EFD">
        <w:t xml:space="preserve">Temeljem čl. </w:t>
      </w:r>
      <w:r w:rsidR="003567A1">
        <w:t>286. st. 3.</w:t>
      </w:r>
      <w:r w:rsidRPr="00AF1EFD">
        <w:t xml:space="preserve">  SZ-a odlučeno je kao u točki 5. izreke rješenja.</w:t>
      </w:r>
    </w:p>
    <w:p w:rsidRDefault="00D21534" w:rsidP="00D21534" w:rsidR="00D21534" w:rsidRPr="00AF1EFD">
      <w:pPr>
        <w:jc w:val="both"/>
      </w:pPr>
    </w:p>
    <w:p w:rsidRDefault="00D21534" w:rsidP="00D21534" w:rsidR="00D21534">
      <w:pPr>
        <w:jc w:val="both"/>
      </w:pPr>
      <w:r w:rsidRPr="00AF1EFD">
        <w:tab/>
        <w:t>Prije donošenja ovog rješenja sud je ovosudnim rješenjem posl. br. St-</w:t>
      </w:r>
      <w:r w:rsidR="00C14724">
        <w:t>1501</w:t>
      </w:r>
      <w:r w:rsidR="008327B4">
        <w:t>/15</w:t>
      </w:r>
      <w:r w:rsidR="005E4D08" w:rsidRPr="00AF1EFD">
        <w:t xml:space="preserve"> od </w:t>
      </w:r>
      <w:r w:rsidR="00C14724">
        <w:t>18. svibnja</w:t>
      </w:r>
      <w:r w:rsidR="00C54AEB">
        <w:t xml:space="preserve"> 2016.</w:t>
      </w:r>
      <w:r w:rsidR="008327B4">
        <w:t xml:space="preserve"> </w:t>
      </w:r>
      <w:r w:rsidR="005E4D08" w:rsidRPr="00AF1EFD">
        <w:t xml:space="preserve">godine </w:t>
      </w:r>
      <w:r w:rsidRPr="00AF1EFD">
        <w:t xml:space="preserve">pozvao osobe koje bi imale pravni interes da se stečajni postupak nad dužnikom provede, da u roku </w:t>
      </w:r>
      <w:r w:rsidR="00C54AEB">
        <w:t xml:space="preserve">od </w:t>
      </w:r>
      <w:r w:rsidR="005E4D08" w:rsidRPr="00AF1EFD">
        <w:t>15</w:t>
      </w:r>
      <w:r w:rsidRPr="00AF1EFD">
        <w:t xml:space="preserve"> dana na žiro račun suda predujme iznos od </w:t>
      </w:r>
      <w:r w:rsidR="00C14724">
        <w:t>10</w:t>
      </w:r>
      <w:r w:rsidR="008B73DD">
        <w:t>.000,00</w:t>
      </w:r>
      <w:r w:rsidRPr="00AF1EFD">
        <w:t xml:space="preserve"> kn za pokriće troškova prethodnog i stečajnog postupka. Navedeno rješenje objavljeno je </w:t>
      </w:r>
      <w:r w:rsidR="008B73DD">
        <w:t xml:space="preserve">na e-oglasnoj ploči ovog suda </w:t>
      </w:r>
      <w:r w:rsidR="00C14724">
        <w:t>18. svibnja</w:t>
      </w:r>
      <w:r w:rsidR="003567A1">
        <w:t xml:space="preserve"> 2016</w:t>
      </w:r>
      <w:r w:rsidR="005E4D08" w:rsidRPr="00AF1EFD">
        <w:t>.</w:t>
      </w:r>
      <w:r w:rsidRPr="00AF1EFD">
        <w:t xml:space="preserve"> godine te traženi predujam nije uplaćen pa je postupak zaključen kao u točki 3. izreke, a temeljem čl. </w:t>
      </w:r>
      <w:r w:rsidR="003567A1">
        <w:t>132. st. 2</w:t>
      </w:r>
      <w:r w:rsidRPr="00AF1EFD">
        <w:t>. SZ-a.</w:t>
      </w: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>
      <w:pPr>
        <w:jc w:val="center"/>
      </w:pPr>
      <w:r w:rsidRPr="00AF1EFD">
        <w:t>U Karlovcu</w:t>
      </w:r>
      <w:r w:rsidR="00233CF9" w:rsidRPr="00AF1EFD">
        <w:t xml:space="preserve"> </w:t>
      </w:r>
      <w:r w:rsidR="00C14724">
        <w:t>23</w:t>
      </w:r>
      <w:r w:rsidR="00F87817">
        <w:t>. kolovoza 2016.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F8781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F87817">
        <w:t>,v.r.</w:t>
      </w:r>
    </w:p>
    <w:p w:rsidRDefault="00A1226C" w:rsidR="00A1226C"/>
    <w:p w:rsidRDefault="00F87817" w:rsidR="00836BB8">
      <w:r>
        <w:t xml:space="preserve">   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              Draženka Prpić</w:t>
      </w:r>
    </w:p>
    <w:p w:rsidRDefault="00F60C93" w:rsidR="007D7A92" w:rsidRPr="00AF1EFD">
      <w:r w:rsidRPr="00AF1EFD">
        <w:t>PRAVNA POUKA:</w:t>
      </w:r>
    </w:p>
    <w:p w:rsidRDefault="00F60C93" w:rsidP="00836BB8" w:rsidR="008327B4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6BB8" w:rsidP="00836BB8" w:rsidR="00836BB8" w:rsidRPr="00AF1EFD">
      <w:pPr>
        <w:tabs>
          <w:tab w:pos="6735" w:val="left"/>
        </w:tabs>
        <w:jc w:val="both"/>
      </w:pPr>
    </w:p>
    <w:p w:rsidRDefault="002C5A29" w:rsidR="002C5A29" w:rsidRPr="00AF1EFD"/>
    <w:p w:rsidRDefault="001C02F6" w:rsidR="001C02F6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3B25" w:rsidR="007E3B25">
      <w:r>
        <w:separator/>
      </w:r>
    </w:p>
  </w:endnote>
  <w:endnote w:id="0" w:type="continuationSeparator">
    <w:p w:rsidRDefault="007E3B25" w:rsidR="007E3B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3B25" w:rsidR="007E3B25">
      <w:r>
        <w:separator/>
      </w:r>
    </w:p>
  </w:footnote>
  <w:footnote w:id="0" w:type="continuationSeparator">
    <w:p w:rsidRDefault="007E3B25" w:rsidR="007E3B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22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C54AEB">
      <w:t>150</w:t>
    </w:r>
    <w:r w:rsidR="00836BB8">
      <w:t>1/</w:t>
    </w:r>
    <w:r w:rsidR="008327B4"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174993"/>
    <w:rsid w:val="00191009"/>
    <w:rsid w:val="001A044D"/>
    <w:rsid w:val="001C02F6"/>
    <w:rsid w:val="001D564F"/>
    <w:rsid w:val="00233CF9"/>
    <w:rsid w:val="00293964"/>
    <w:rsid w:val="002944F5"/>
    <w:rsid w:val="002B5B9E"/>
    <w:rsid w:val="002B6E67"/>
    <w:rsid w:val="002C5A29"/>
    <w:rsid w:val="002D6432"/>
    <w:rsid w:val="003567A1"/>
    <w:rsid w:val="003905DD"/>
    <w:rsid w:val="00407FE0"/>
    <w:rsid w:val="0043031F"/>
    <w:rsid w:val="0044721B"/>
    <w:rsid w:val="004A1BE7"/>
    <w:rsid w:val="004F47B9"/>
    <w:rsid w:val="00502549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861DF"/>
    <w:rsid w:val="007A550F"/>
    <w:rsid w:val="007D7A92"/>
    <w:rsid w:val="007E3B25"/>
    <w:rsid w:val="00812051"/>
    <w:rsid w:val="008327B4"/>
    <w:rsid w:val="00836BB8"/>
    <w:rsid w:val="0084192B"/>
    <w:rsid w:val="00855AE8"/>
    <w:rsid w:val="008B73DD"/>
    <w:rsid w:val="008E42C6"/>
    <w:rsid w:val="00912B69"/>
    <w:rsid w:val="0092768B"/>
    <w:rsid w:val="00932E10"/>
    <w:rsid w:val="00964750"/>
    <w:rsid w:val="0097440A"/>
    <w:rsid w:val="009773DD"/>
    <w:rsid w:val="00984644"/>
    <w:rsid w:val="00996CD8"/>
    <w:rsid w:val="009A5635"/>
    <w:rsid w:val="009B2375"/>
    <w:rsid w:val="009C324E"/>
    <w:rsid w:val="009E2615"/>
    <w:rsid w:val="009E4856"/>
    <w:rsid w:val="00A0682A"/>
    <w:rsid w:val="00A1226C"/>
    <w:rsid w:val="00A22E26"/>
    <w:rsid w:val="00A34FB5"/>
    <w:rsid w:val="00A40812"/>
    <w:rsid w:val="00A505C4"/>
    <w:rsid w:val="00A74268"/>
    <w:rsid w:val="00A86374"/>
    <w:rsid w:val="00AA7637"/>
    <w:rsid w:val="00AB25BE"/>
    <w:rsid w:val="00AD6DDA"/>
    <w:rsid w:val="00AF1EFD"/>
    <w:rsid w:val="00AF6F8E"/>
    <w:rsid w:val="00AF7F9B"/>
    <w:rsid w:val="00B74CF9"/>
    <w:rsid w:val="00B918B5"/>
    <w:rsid w:val="00B97F98"/>
    <w:rsid w:val="00BB7E5E"/>
    <w:rsid w:val="00C111C1"/>
    <w:rsid w:val="00C1129F"/>
    <w:rsid w:val="00C12A9F"/>
    <w:rsid w:val="00C14724"/>
    <w:rsid w:val="00C15BC1"/>
    <w:rsid w:val="00C431EF"/>
    <w:rsid w:val="00C50D94"/>
    <w:rsid w:val="00C54AEB"/>
    <w:rsid w:val="00C5720C"/>
    <w:rsid w:val="00C74029"/>
    <w:rsid w:val="00C74824"/>
    <w:rsid w:val="00C92655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57778"/>
    <w:rsid w:val="00E9069E"/>
    <w:rsid w:val="00EE61A0"/>
    <w:rsid w:val="00F10CB7"/>
    <w:rsid w:val="00F22E0A"/>
    <w:rsid w:val="00F36D2D"/>
    <w:rsid w:val="00F40956"/>
    <w:rsid w:val="00F45029"/>
    <w:rsid w:val="00F60C93"/>
    <w:rsid w:val="00F64C00"/>
    <w:rsid w:val="00F87817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22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22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22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22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22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22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22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22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22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22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kolovoza 2016.</izvorni_sadrzaj>
    <derivirana_varijabla naziv="DomainObject.DatumDonosenjaOdluke_1">23.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St-1501/2015-22</izvorni_sadrzaj>
    <derivirana_varijabla naziv="DomainObject.Oznaka_1">St-1501/2015-22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1501</izvorni_sadrzaj>
    <derivirana_varijabla naziv="DomainObject.Predmet.Broj_1">1501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St-1501/2015</izvorni_sadrzaj>
    <derivirana_varijabla naziv="DomainObject.Predmet.OznakaBroj_1">St-1501/2015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PRIMA-RENT d.o.o. zastupanog po punomoćniku Branko Pejnović</izvorni_sadrzaj>
    <derivirana_varijabla naziv="DomainObject.Predmet.ProtustrankaFormated_1">  PRIMA-RENT d.o.o. zastupanog po punomoćniku Branko Pejnović</derivirana_varijabla>
  </DomainObject.Predmet.ProtustrankaFormated>
  <DomainObject.Predmet.ProtustrankaFormatedOIB>
    <izvorni_sadrzaj>  PRIMA-RENT d.o.o., OIB 93793833576 zastupanog po punomoćniku Branko Pejnović</izvorni_sadrzaj>
    <derivirana_varijabla naziv="DomainObject.Predmet.ProtustrankaFormatedOIB_1">  PRIMA-RENT d.o.o., OIB 93793833576 zastupanog po punomoćniku Branko Pejnović</derivirana_varijabla>
  </DomainObject.Predmet.ProtustrankaFormatedOIB>
  <DomainObject.Predmet.ProtustrankaFormatedWithAdress>
    <izvorni_sadrzaj> PRIMA-RENT d.o.o., Zenička 4, 10000 Zagreb zastupanog po punomoćniku Branko Pejnović</izvorni_sadrzaj>
    <derivirana_varijabla naziv="DomainObject.Predmet.ProtustrankaFormatedWithAdress_1"> PRIMA-RENT d.o.o., Zenička 4, 10000 Zagreb zastupanog po punomoćniku Branko Pejnović</derivirana_varijabla>
  </DomainObject.Predmet.ProtustrankaFormatedWithAdress>
  <DomainObject.Predmet.ProtustrankaFormatedWithAdressOIB>
    <izvorni_sadrzaj> PRIMA-RENT d.o.o., OIB 93793833576, Zenička 4, 10000 Zagreb zastupanog po punomoćniku Branko Pejnović</izvorni_sadrzaj>
    <derivirana_varijabla naziv="DomainObject.Predmet.ProtustrankaFormatedWithAdressOIB_1"> PRIMA-RENT d.o.o., OIB 93793833576, Zenička 4, 10000 Zagreb zastupanog po punomoćniku Branko Pejnović</derivirana_varijabla>
  </DomainObject.Predmet.ProtustrankaFormatedWithAdressOIB>
  <DomainObject.Predmet.ProtustrankaWithAdress>
    <izvorni_sadrzaj>PRIMA-RENT d.o.o. Zenička 4, 10000 Zagreb</izvorni_sadrzaj>
    <derivirana_varijabla naziv="DomainObject.Predmet.ProtustrankaWithAdress_1">PRIMA-RENT d.o.o. Zenička 4, 10000 Zagreb</derivirana_varijabla>
  </DomainObject.Predmet.ProtustrankaWithAdress>
  <DomainObject.Predmet.ProtustrankaWithAdressOIB>
    <izvorni_sadrzaj>PRIMA-RENT d.o.o., OIB 93793833576, Zenička 4, 10000 Zagreb</izvorni_sadrzaj>
    <derivirana_varijabla naziv="DomainObject.Predmet.ProtustrankaWithAdressOIB_1">PRIMA-RENT d.o.o., OIB 93793833576, Zenička 4, 10000 Zagreb</derivirana_varijabla>
  </DomainObject.Predmet.ProtustrankaWithAdressOIB>
  <DomainObject.Predmet.ProtustrankaNazivFormated>
    <izvorni_sadrzaj>PRIMA-RENT d.o.o.</izvorni_sadrzaj>
    <derivirana_varijabla naziv="DomainObject.Predmet.ProtustrankaNazivFormated_1">PRIMA-RENT d.o.o.</derivirana_varijabla>
  </DomainObject.Predmet.ProtustrankaNazivFormated>
  <DomainObject.Predmet.ProtustrankaNazivFormatedOIB>
    <izvorni_sadrzaj>PRIMA-RENT d.o.o., OIB 93793833576</izvorni_sadrzaj>
    <derivirana_varijabla naziv="DomainObject.Predmet.ProtustrankaNazivFormatedOIB_1">PRIMA-RENT d.o.o., OIB 93793833576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PRIMA-RENT d.o.o. zastupanog po punomoćniku Branko Pejnović</item>
    </izvorni_sadrzaj>
    <derivirana_varijabla naziv="DomainObject.Predmet.ProtuStrankaListFormated_1">
      <item>PRIMA-RENT d.o.o. zastupanog po punomoćniku Branko Pejnović</item>
    </derivirana_varijabla>
  </DomainObject.Predmet.ProtuStrankaListFormated>
  <DomainObject.Predmet.ProtuStrankaListFormatedOIB>
    <izvorni_sadrzaj>
      <item>PRIMA-RENT d.o.o., OIB 93793833576 zastupanog po punomoćniku Branko Pejnović</item>
    </izvorni_sadrzaj>
    <derivirana_varijabla naziv="DomainObject.Predmet.ProtuStrankaListFormatedOIB_1">
      <item>PRIMA-RENT d.o.o., OIB 93793833576 zastupanog po punomoćniku Branko Pejnović</item>
    </derivirana_varijabla>
  </DomainObject.Predmet.ProtuStrankaListFormatedOIB>
  <DomainObject.Predmet.ProtuStrankaListFormatedWithAdress>
    <izvorni_sadrzaj>
      <item>PRIMA-RENT d.o.o., Zenička 4, 10000 Zagreb zastupanog po punomoćniku Branko Pejnović</item>
    </izvorni_sadrzaj>
    <derivirana_varijabla naziv="DomainObject.Predmet.ProtuStrankaListFormatedWithAdress_1">
      <item>PRIMA-RENT d.o.o., Zenička 4, 10000 Zagreb zastupanog po punomoćniku Branko Pejnović</item>
    </derivirana_varijabla>
  </DomainObject.Predmet.ProtuStrankaListFormatedWithAdress>
  <DomainObject.Predmet.ProtuStrankaListFormatedWithAdressOIB>
    <izvorni_sadrzaj>
      <item>PRIMA-RENT d.o.o., OIB 93793833576, Zenička 4, 10000 Zagreb zastupanog po punomoćniku Branko Pejnović</item>
    </izvorni_sadrzaj>
    <derivirana_varijabla naziv="DomainObject.Predmet.ProtuStrankaListFormatedWithAdressOIB_1">
      <item>PRIMA-RENT d.o.o., OIB 93793833576, Zenička 4, 10000 Zagreb zastupanog po punomoćniku Branko Pejnović</item>
    </derivirana_varijabla>
  </DomainObject.Predmet.ProtuStrankaListFormatedWithAdressOIB>
  <DomainObject.Predmet.ProtuStrankaListNazivFormated>
    <izvorni_sadrzaj>
      <item>PRIMA-RENT d.o.o.</item>
    </izvorni_sadrzaj>
    <derivirana_varijabla naziv="DomainObject.Predmet.ProtuStrankaListNazivFormated_1">
      <item>PRIMA-RENT d.o.o.</item>
    </derivirana_varijabla>
  </DomainObject.Predmet.ProtuStrankaListNazivFormated>
  <DomainObject.Predmet.ProtuStrankaListNazivFormatedOIB>
    <izvorni_sadrzaj>
      <item>PRIMA-RENT d.o.o., OIB 93793833576</item>
    </izvorni_sadrzaj>
    <derivirana_varijabla naziv="DomainObject.Predmet.ProtuStrankaListNazivFormatedOIB_1">
      <item>PRIMA-RENT d.o.o., OIB 93793833576</item>
    </derivirana_varijabla>
  </DomainObject.Predmet.ProtuStrankaListNazivFormatedOIB>
  <DomainObject.Predmet.OstaliListFormated>
    <izvorni_sadrzaj>
      <item>Branko Pejnović punomoćnik sudionika u postupku PRIMA-RENT d.o.o.</item>
    </izvorni_sadrzaj>
    <derivirana_varijabla naziv="DomainObject.Predmet.OstaliListFormated_1">
      <item>Branko Pejnović punomoćnik sudionika u postupku PRIMA-RENT d.o.o.</item>
    </derivirana_varijabla>
  </DomainObject.Predmet.OstaliListFormated>
  <DomainObject.Predmet.OstaliListFormatedOIB>
    <izvorni_sadrzaj>
      <item>Branko Pejnović, OIB 71013867944 punomoćnik sudionika u postupku PRIMA-RENT d.o.o.</item>
    </izvorni_sadrzaj>
    <derivirana_varijabla naziv="DomainObject.Predmet.OstaliListFormatedOIB_1">
      <item>Branko Pejnović, OIB 71013867944 punomoćnik sudionika u postupku PRIMA-RENT d.o.o.</item>
    </derivirana_varijabla>
  </DomainObject.Predmet.OstaliListFormatedOIB>
  <DomainObject.Predmet.OstaliListFormatedWithAdress>
    <izvorni_sadrzaj>
      <item>Branko Pejnović, Zenička 4, 10000 Zagreb punomoćnik sudionika u postupku PRIMA-RENT d.o.o.</item>
    </izvorni_sadrzaj>
    <derivirana_varijabla naziv="DomainObject.Predmet.OstaliListFormatedWithAdress_1">
      <item>Branko Pejnović, Zenička 4, 10000 Zagreb punomoćnik sudionika u postupku PRIMA-RENT d.o.o.</item>
    </derivirana_varijabla>
  </DomainObject.Predmet.OstaliListFormatedWithAdress>
  <DomainObject.Predmet.OstaliListFormatedWithAdressOIB>
    <izvorni_sadrzaj>
      <item>Branko Pejnović, OIB 71013867944, Zenička 4, 10000 Zagreb punomoćnik sudionika u postupku PRIMA-RENT d.o.o.</item>
    </izvorni_sadrzaj>
    <derivirana_varijabla naziv="DomainObject.Predmet.OstaliListFormatedWithAdressOIB_1">
      <item>Branko Pejnović, OIB 71013867944, Zenička 4, 10000 Zagreb punomoćnik sudionika u postupku PRIMA-RENT d.o.o.</item>
    </derivirana_varijabla>
  </DomainObject.Predmet.OstaliListFormatedWithAdressOIB>
  <DomainObject.Predmet.OstaliListNazivFormated>
    <izvorni_sadrzaj>
      <item>Branko Pejnović</item>
    </izvorni_sadrzaj>
    <derivirana_varijabla naziv="DomainObject.Predmet.OstaliListNazivFormated_1">
      <item>Branko Pejnović</item>
    </derivirana_varijabla>
  </DomainObject.Predmet.OstaliListNazivFormated>
  <DomainObject.Predmet.OstaliListNazivFormatedOIB>
    <izvorni_sadrzaj>
      <item>Branko Pejnović, OIB 71013867944</item>
    </izvorni_sadrzaj>
    <derivirana_varijabla naziv="DomainObject.Predmet.OstaliListNazivFormatedOIB_1">
      <item>Branko Pejnović, OIB 71013867944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kolovoza 2016.</izvorni_sadrzaj>
    <derivirana_varijabla naziv="DomainObject.Datum_1">23. kolovoza 2016.</derivirana_varijabla>
  </DomainObject.Datum>
  <DomainObject.PoslovniBrojDokumenta>
    <izvorni_sadrzaj>St-1501/2015-22</izvorni_sadrzaj>
    <derivirana_varijabla naziv="DomainObject.PoslovniBrojDokumenta_1">St-1501/2015-22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PRIMA-RENT d.o.o.</izvorni_sadrzaj>
    <derivirana_varijabla naziv="DomainObject.Predmet.ProtustrankaIDrugi_1">PRIMA-RENT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PRIMA-RENT d.o.o., OIB 93793833576, Zenička 4, 10000 Zagreb</izvorni_sadrzaj>
    <derivirana_varijabla naziv="DomainObject.Predmet.ProtustrankaIDrugiAdressOIB_1">PRIMA-RENT d.o.o., OIB 93793833576, Zenička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PRIMA-RENT d.o.o.</item>
      <item>Branko Pejnović</item>
    </izvorni_sadrzaj>
    <derivirana_varijabla naziv="DomainObject.Predmet.SudioniciListNaziv_1">
      <item>FINA Regionalni centar Zagreb</item>
      <item>PRIMA-RENT d.o.o.</item>
      <item>Branko Pejnović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PRIMA-RENT d.o.o., OIB 93793833576, Zenička 4,10000 Zagreb</item>
      <item>Branko Pejnović, OIB 71013867944, Zenička 4,10000 Zagreb</item>
    </izvorni_sadrzaj>
    <derivirana_varijabla naziv="DomainObject.Predmet.SudioniciListAdressOIB_1">
      <item>FINA Regionalni centar Zagreb, OIB 85821130368, Trg svibanjskih žrtava 1995. 1,10000 Zagreb</item>
      <item>PRIMA-RENT d.o.o., OIB 93793833576, Zenička 4,10000 Zagreb</item>
      <item>Branko Pejnović, OIB 71013867944, Zenička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93793833576</item>
      <item>, OIB 71013867944</item>
    </izvorni_sadrzaj>
    <derivirana_varijabla naziv="DomainObject.Predmet.SudioniciListNazivOIB_1">
      <item>, OIB 85821130368</item>
      <item>, OIB 93793833576</item>
      <item>, OIB 71013867944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Pavao Mrkonjić, OIB 50443048410, Ante Topić Mimare 24 Zagreb</item>
    </izvorni_sadrzaj>
    <derivirana_varijabla naziv="DomainObject.Predmet.StecajniUpraviteljiListAddressOIB_1">
      <item>Pavao Mrkonjić, OIB 50443048410, Ante Topić Mimare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582</properties:Words>
  <properties:Characters>3010</properties:Characters>
  <properties:Lines>91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2016-08-23T11:15:00Z</dcterms:created>
  <dc:creator>Korisnik</dc:creator>
  <cp:lastModifiedBy>Draženka Prpić</cp:lastModifiedBy>
  <cp:lastPrinted>2016-08-23T11:18:00Z</cp:lastPrinted>
  <dcterms:modified xmlns:xsi="http://www.w3.org/2001/XMLSchema-instance" xsi:type="dcterms:W3CDTF">2016-08-23T11:18:00Z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St-1501/2015-22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