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25bb" w14:paraId="08425bb" w:rsidRDefault="003D4D39" w:rsidP="00910611" w:rsidR="003D4D3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4D39" w:rsidP="00910611" w:rsidR="003D4D39">
      <w:r>
        <w:rPr>
          <w:rFonts w:eastAsia="MS Mincho"/>
        </w:rPr>
        <w:t>REPUBLIKA HRVATSKA</w:t>
      </w:r>
    </w:p>
    <w:p w:rsidRDefault="003D4D39" w:rsidP="00910611" w:rsidR="003D4D39">
      <w:r>
        <w:rPr>
          <w:rFonts w:eastAsia="MS Mincho"/>
        </w:rPr>
        <w:t>TRGOVAČKI SUD U RIJECI</w:t>
      </w:r>
    </w:p>
    <w:p w:rsidRDefault="003D4D39" w:rsidR="003D4D3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76CC2" w:rsidP="00C875C5" w:rsidR="00944901" w:rsidRPr="00595D2C">
      <w:pPr>
        <w:jc w:val="right"/>
      </w:pP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</w:r>
      <w:r w:rsidRPr="00595D2C">
        <w:tab/>
        <w:t xml:space="preserve">Posl.br. </w:t>
      </w:r>
      <w:r w:rsidR="00834FCC" w:rsidRPr="00595D2C">
        <w:t>14</w:t>
      </w:r>
      <w:r w:rsidRPr="00595D2C">
        <w:t xml:space="preserve"> St-</w:t>
      </w:r>
      <w:r w:rsidR="00B76E07">
        <w:t>249</w:t>
      </w:r>
      <w:r w:rsidR="00387395">
        <w:t>/2012</w:t>
      </w:r>
      <w:r w:rsidR="003D4D39">
        <w:t>-104</w:t>
      </w:r>
    </w:p>
    <w:p w:rsidRDefault="00B1732C" w:rsidP="00944901" w:rsidR="00B1732C" w:rsidRPr="00595D2C">
      <w:pPr>
        <w:jc w:val="center"/>
        <w:rPr>
          <w:bCs/>
        </w:rPr>
      </w:pPr>
    </w:p>
    <w:p w:rsidRDefault="00834FCC" w:rsidP="00944901" w:rsidR="00834FCC" w:rsidRPr="00595D2C">
      <w:pPr>
        <w:jc w:val="center"/>
        <w:rPr>
          <w:bCs/>
        </w:rPr>
      </w:pPr>
    </w:p>
    <w:p w:rsidRDefault="00595D2C" w:rsidP="00944901" w:rsidR="00595D2C" w:rsidRPr="00595D2C">
      <w:pPr>
        <w:jc w:val="center"/>
        <w:rPr>
          <w:bCs/>
        </w:rPr>
      </w:pPr>
      <w:r w:rsidRPr="00595D2C">
        <w:rPr>
          <w:bCs/>
        </w:rPr>
        <w:t>R E P U B L I K A   H R V A T S K A</w:t>
      </w:r>
    </w:p>
    <w:p w:rsidRDefault="00944901" w:rsidP="00944901" w:rsidR="00944901" w:rsidRPr="00595D2C">
      <w:pPr>
        <w:jc w:val="center"/>
        <w:rPr>
          <w:bCs/>
        </w:rPr>
      </w:pPr>
      <w:r w:rsidRPr="00595D2C">
        <w:rPr>
          <w:bCs/>
        </w:rPr>
        <w:t>R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Š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  <w:r w:rsidR="004150F2" w:rsidRPr="00595D2C">
        <w:rPr>
          <w:bCs/>
        </w:rPr>
        <w:t xml:space="preserve"> </w:t>
      </w:r>
      <w:r w:rsidRPr="00595D2C">
        <w:rPr>
          <w:bCs/>
        </w:rPr>
        <w:t>N</w:t>
      </w:r>
      <w:r w:rsidR="004150F2" w:rsidRPr="00595D2C">
        <w:rPr>
          <w:bCs/>
        </w:rPr>
        <w:t xml:space="preserve"> </w:t>
      </w:r>
      <w:r w:rsidRPr="00595D2C">
        <w:rPr>
          <w:bCs/>
        </w:rPr>
        <w:t>J</w:t>
      </w:r>
      <w:r w:rsidR="004150F2" w:rsidRPr="00595D2C">
        <w:rPr>
          <w:bCs/>
        </w:rPr>
        <w:t xml:space="preserve"> </w:t>
      </w:r>
      <w:r w:rsidRPr="00595D2C">
        <w:rPr>
          <w:bCs/>
        </w:rPr>
        <w:t>E</w:t>
      </w:r>
    </w:p>
    <w:p w:rsidRDefault="00B1732C" w:rsidP="00944901" w:rsidR="00B1732C" w:rsidRPr="00595D2C">
      <w:pPr>
        <w:jc w:val="center"/>
      </w:pPr>
    </w:p>
    <w:p w:rsidRDefault="00B76E07" w:rsidP="00B76E07" w:rsidR="00B76E07">
      <w:pPr>
        <w:ind w:firstLine="1440"/>
        <w:jc w:val="both"/>
      </w:pPr>
      <w:r>
        <w:t xml:space="preserve">Trgovački sud u Rijeci, po stečajnom sucu Veri Jelenović, u nastavku </w:t>
      </w:r>
      <w:r>
        <w:rPr>
          <w:rFonts w:cs="Arial"/>
          <w:bCs/>
        </w:rPr>
        <w:t xml:space="preserve">postupka radi naknadne diobe stečajne mase dužnika </w:t>
      </w:r>
      <w:r>
        <w:rPr>
          <w:rFonts w:cs="Arial"/>
        </w:rPr>
        <w:t>ROVINJSKA OBALA d. o. o. , za trgovinu i usluge u stečaju Rovinj, Zagrebačka 8</w:t>
      </w:r>
      <w:r>
        <w:t xml:space="preserve">, dana 10. svibnja 2018.  </w:t>
      </w:r>
    </w:p>
    <w:p w:rsidRDefault="00AC06DA" w:rsidP="00AC06DA" w:rsidR="00AC06DA">
      <w:pPr>
        <w:jc w:val="center"/>
      </w:pPr>
      <w:r w:rsidRPr="00595D2C">
        <w:t xml:space="preserve"> </w:t>
      </w:r>
    </w:p>
    <w:p w:rsidRDefault="00944901" w:rsidP="00AC06DA" w:rsidR="00944901" w:rsidRPr="00595D2C">
      <w:pPr>
        <w:jc w:val="center"/>
      </w:pPr>
      <w:r w:rsidRPr="00595D2C">
        <w:t>r i j e š i o  j e</w:t>
      </w:r>
    </w:p>
    <w:p w:rsidRDefault="00944901" w:rsidP="00944901" w:rsidR="00944901" w:rsidRPr="00595D2C">
      <w:pPr>
        <w:jc w:val="both"/>
      </w:pPr>
    </w:p>
    <w:p w:rsidRDefault="00944901" w:rsidP="00944901" w:rsidR="00944901" w:rsidRPr="00213D04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595D2C">
        <w:tab/>
      </w:r>
      <w:r w:rsidRPr="00595D2C">
        <w:tab/>
        <w:t xml:space="preserve">I. </w:t>
      </w:r>
      <w:r w:rsidR="002E162B" w:rsidRPr="00595D2C">
        <w:t>Z</w:t>
      </w:r>
      <w:r w:rsidRPr="00595D2C">
        <w:t xml:space="preserve">aključuje </w:t>
      </w:r>
      <w:r w:rsidR="002E162B" w:rsidRPr="00595D2C">
        <w:t xml:space="preserve">se </w:t>
      </w:r>
      <w:r w:rsidRPr="00595D2C">
        <w:t xml:space="preserve">stečajni postupak </w:t>
      </w:r>
      <w:r w:rsidR="00AC06DA">
        <w:t xml:space="preserve">u nastavku postupka radi naknadne diobe stečajne mase dužnika </w:t>
      </w:r>
      <w:r w:rsidR="00B76E07">
        <w:rPr>
          <w:rFonts w:cs="Arial"/>
        </w:rPr>
        <w:t>ROVINJSKA OBALA d. o. o. , za trgovinu i usluge u stečaju Rovinj, Zagrebačka 8</w:t>
      </w:r>
      <w:r w:rsidRPr="00595D2C">
        <w:rPr>
          <w:bCs/>
        </w:rPr>
        <w:t>.</w:t>
      </w:r>
      <w:r w:rsidRPr="00595D2C">
        <w:t xml:space="preserve"> </w:t>
      </w:r>
    </w:p>
    <w:p w:rsidRDefault="00944901" w:rsidP="00944901" w:rsidR="00944901" w:rsidRPr="00595D2C">
      <w:pPr>
        <w:jc w:val="both"/>
      </w:pPr>
      <w:r w:rsidRPr="00595D2C">
        <w:tab/>
      </w:r>
      <w:r w:rsidRPr="00595D2C">
        <w:tab/>
        <w:t xml:space="preserve">II. Odluka o zaključenju stečajnog postupka nad dužnikom objaviti će se </w:t>
      </w:r>
      <w:r w:rsidR="004C736A" w:rsidRPr="00595D2C">
        <w:t xml:space="preserve">na </w:t>
      </w:r>
      <w:r w:rsidR="00387395">
        <w:t>mrežnoj stranici e-O</w:t>
      </w:r>
      <w:r w:rsidR="004C736A" w:rsidRPr="00595D2C">
        <w:t>glasn</w:t>
      </w:r>
      <w:r w:rsidR="00387395">
        <w:t>a</w:t>
      </w:r>
      <w:r w:rsidR="004C736A" w:rsidRPr="00595D2C">
        <w:t xml:space="preserve"> ploč</w:t>
      </w:r>
      <w:r w:rsidR="00387395">
        <w:t>a sudova</w:t>
      </w:r>
      <w:r w:rsidR="004C736A" w:rsidRPr="00595D2C">
        <w:t xml:space="preserve"> dana </w:t>
      </w:r>
      <w:r w:rsidR="00B76E07">
        <w:t>10. svibnja 2018</w:t>
      </w:r>
      <w:r w:rsidR="004346D2" w:rsidRPr="00595D2C">
        <w:t>.</w:t>
      </w:r>
      <w:r w:rsidR="00595D2C" w:rsidRPr="00595D2C">
        <w:t xml:space="preserve"> u </w:t>
      </w:r>
      <w:r w:rsidR="00B76E07">
        <w:t>11,</w:t>
      </w:r>
      <w:r w:rsidR="00595D2C" w:rsidRPr="00595D2C">
        <w:t>0</w:t>
      </w:r>
      <w:r w:rsidR="00213D04">
        <w:t>5</w:t>
      </w:r>
      <w:r w:rsidR="00595D2C" w:rsidRPr="00595D2C">
        <w:t xml:space="preserve"> sati</w:t>
      </w:r>
      <w:r w:rsidRPr="00595D2C">
        <w:t>.</w:t>
      </w:r>
    </w:p>
    <w:p w:rsidRDefault="00B1732C" w:rsidP="00944901" w:rsidR="00B1732C" w:rsidRPr="00595D2C">
      <w:pPr>
        <w:jc w:val="both"/>
      </w:pPr>
    </w:p>
    <w:p w:rsidRDefault="00944901" w:rsidP="00944901" w:rsidR="00944901">
      <w:pPr>
        <w:pStyle w:val="Naslov2"/>
        <w:rPr>
          <w:bCs/>
          <w:sz w:val="24"/>
        </w:rPr>
      </w:pPr>
      <w:r w:rsidRPr="00595D2C">
        <w:rPr>
          <w:bCs/>
          <w:sz w:val="24"/>
        </w:rPr>
        <w:t>Obrazloženje</w:t>
      </w:r>
    </w:p>
    <w:p w:rsidRDefault="003D4D39" w:rsidP="003D4D39" w:rsidR="003D4D39" w:rsidRPr="003D4D39"/>
    <w:p w:rsidRDefault="00944901" w:rsidP="00944901" w:rsidR="00C64EC9" w:rsidRPr="00595D2C">
      <w:pPr>
        <w:jc w:val="both"/>
      </w:pPr>
      <w:r w:rsidRPr="00595D2C">
        <w:tab/>
      </w:r>
      <w:r w:rsidRPr="00595D2C">
        <w:tab/>
        <w:t xml:space="preserve">Rješenjem ovog suda poslovni broj </w:t>
      </w:r>
      <w:r w:rsidR="004346D2" w:rsidRPr="00595D2C">
        <w:t>St-</w:t>
      </w:r>
      <w:r w:rsidR="00B76E07">
        <w:t>249</w:t>
      </w:r>
      <w:r w:rsidR="00213D04">
        <w:t>/2012</w:t>
      </w:r>
      <w:r w:rsidR="004346D2" w:rsidRPr="00595D2C">
        <w:t xml:space="preserve"> od </w:t>
      </w:r>
      <w:r w:rsidR="00B76E07">
        <w:rPr>
          <w:color w:val="000000"/>
        </w:rPr>
        <w:t>5. listopada 2012</w:t>
      </w:r>
      <w:r w:rsidR="004346D2" w:rsidRPr="00595D2C">
        <w:t xml:space="preserve">. određen je po prijedlogu </w:t>
      </w:r>
      <w:r w:rsidR="00B76E07">
        <w:t>stečajnog upravitelja</w:t>
      </w:r>
      <w:r w:rsidR="006F0EAE">
        <w:t xml:space="preserve"> nastavak postupka radi naknadne diobe stečajne mase dužnika </w:t>
      </w:r>
      <w:r w:rsidR="00B76E07">
        <w:rPr>
          <w:rFonts w:cs="Arial"/>
        </w:rPr>
        <w:t>ROVINJSKA OBALA d. o. o. , za trgovinu i usluge u stečaju Rovinj, Zagrebačka 8</w:t>
      </w:r>
      <w:r w:rsidR="006F0EAE">
        <w:t>.</w:t>
      </w:r>
      <w:r w:rsidR="004346D2" w:rsidRPr="00595D2C">
        <w:t xml:space="preserve"> Naime, </w:t>
      </w:r>
      <w:r w:rsidR="00595D2C">
        <w:t xml:space="preserve">naknadno je </w:t>
      </w:r>
      <w:r w:rsidR="00B76E07">
        <w:rPr>
          <w:color w:val="000000"/>
        </w:rPr>
        <w:t>pronađena i unovčena imovina koja ulazi u stečajnu masu, te su ostvareni uvjeti za nastavak postupka radi naknadne diobe</w:t>
      </w:r>
      <w:r w:rsidR="004346D2" w:rsidRPr="00595D2C">
        <w:t>.</w:t>
      </w:r>
    </w:p>
    <w:p w:rsidRDefault="004346D2" w:rsidP="00944901" w:rsidR="004346D2" w:rsidRPr="00595D2C">
      <w:pPr>
        <w:jc w:val="both"/>
      </w:pPr>
      <w:r w:rsidRPr="00595D2C">
        <w:tab/>
      </w:r>
      <w:r w:rsidRPr="00595D2C">
        <w:tab/>
      </w:r>
      <w:r w:rsidR="00595D2C">
        <w:t>Tijekom postupka prodana je sva imovina stečajnog dužnika i dobivena sredstva podijeljena vjerovnicima</w:t>
      </w:r>
      <w:r w:rsidR="00641109" w:rsidRPr="00595D2C">
        <w:t>.</w:t>
      </w:r>
    </w:p>
    <w:p w:rsidRDefault="002C17C5" w:rsidP="00B1732C" w:rsidR="00B1732C">
      <w:pPr>
        <w:jc w:val="both"/>
      </w:pPr>
      <w:r w:rsidRPr="00595D2C">
        <w:tab/>
      </w:r>
      <w:r w:rsidRPr="00595D2C">
        <w:tab/>
        <w:t xml:space="preserve">Člankom 199. stavak 4. </w:t>
      </w:r>
      <w:r w:rsidR="00595D2C">
        <w:t xml:space="preserve">Stečajnog zakona </w:t>
      </w:r>
      <w:r w:rsidR="00595D2C" w:rsidRPr="00A27942">
        <w:rPr>
          <w:bCs/>
        </w:rPr>
        <w:t>(</w:t>
      </w:r>
      <w:r w:rsidR="00595D2C">
        <w:rPr>
          <w:bCs/>
        </w:rPr>
        <w:t xml:space="preserve">objavljen u </w:t>
      </w:r>
      <w:r w:rsidR="00595D2C" w:rsidRPr="00A27942">
        <w:rPr>
          <w:bCs/>
        </w:rPr>
        <w:t>NN 44/96, 29/99</w:t>
      </w:r>
      <w:r w:rsidR="00595D2C">
        <w:rPr>
          <w:bCs/>
        </w:rPr>
        <w:t>, 129/00, 123/03, 82/06, 116/10,</w:t>
      </w:r>
      <w:r w:rsidR="00595D2C" w:rsidRPr="00A27942">
        <w:rPr>
          <w:bCs/>
        </w:rPr>
        <w:t xml:space="preserve"> 25/12</w:t>
      </w:r>
      <w:r w:rsidR="00213D04">
        <w:rPr>
          <w:bCs/>
        </w:rPr>
        <w:t xml:space="preserve">, </w:t>
      </w:r>
      <w:r w:rsidR="00595D2C">
        <w:rPr>
          <w:bCs/>
        </w:rPr>
        <w:t>133/12</w:t>
      </w:r>
      <w:r w:rsidR="00B76E07">
        <w:rPr>
          <w:bCs/>
        </w:rPr>
        <w:t xml:space="preserve">, </w:t>
      </w:r>
      <w:r w:rsidR="00213D04">
        <w:rPr>
          <w:bCs/>
        </w:rPr>
        <w:t>71/15</w:t>
      </w:r>
      <w:r w:rsidR="00B76E07">
        <w:rPr>
          <w:bCs/>
        </w:rPr>
        <w:t>, 104/17</w:t>
      </w:r>
      <w:r w:rsidR="00595D2C" w:rsidRPr="00A27942">
        <w:rPr>
          <w:bCs/>
        </w:rPr>
        <w:t>)</w:t>
      </w:r>
      <w:r w:rsidRPr="00595D2C">
        <w:t xml:space="preserve"> propisano je da će se nakon provedbe naknadne diobe donijeti rješenje o zaključenju stečajnog postupka.</w:t>
      </w:r>
      <w:r w:rsidR="00B1732C" w:rsidRPr="00595D2C">
        <w:t xml:space="preserve"> Budući da je naknadna dioba u ovome predmetu provedena, na temelju citirane odredbe Stečajnog zakona valjalo je odlučiti kao u izreci ovog rješenja.</w:t>
      </w:r>
    </w:p>
    <w:p w:rsidRDefault="003D4D39" w:rsidP="00B1732C" w:rsidR="003D4D39" w:rsidRPr="00595D2C">
      <w:pPr>
        <w:jc w:val="both"/>
      </w:pPr>
    </w:p>
    <w:p w:rsidRDefault="004D2604" w:rsidP="00B1732C" w:rsidR="00944901">
      <w:pPr>
        <w:jc w:val="center"/>
      </w:pPr>
      <w:r w:rsidRPr="00595D2C">
        <w:t>Rijeka,</w:t>
      </w:r>
      <w:r w:rsidR="00646F3B" w:rsidRPr="00595D2C">
        <w:t xml:space="preserve"> </w:t>
      </w:r>
      <w:r w:rsidR="00B76E07">
        <w:t>10. svibnja 2018</w:t>
      </w:r>
      <w:r w:rsidR="00944901" w:rsidRPr="00595D2C">
        <w:t>.</w:t>
      </w:r>
    </w:p>
    <w:p w:rsidRDefault="00595D2C" w:rsidP="00B1732C" w:rsidR="00595D2C" w:rsidRPr="00595D2C">
      <w:pPr>
        <w:jc w:val="center"/>
      </w:pPr>
    </w:p>
    <w:p w:rsidRDefault="00944901" w:rsidP="00944901" w:rsidR="00944901" w:rsidRPr="00595D2C">
      <w:pPr>
        <w:ind w:firstLine="672" w:left="2868"/>
        <w:jc w:val="both"/>
      </w:pPr>
      <w:r w:rsidRPr="00595D2C">
        <w:tab/>
      </w:r>
      <w:r w:rsidRPr="00595D2C">
        <w:tab/>
      </w:r>
      <w:r w:rsidRPr="00595D2C">
        <w:tab/>
      </w:r>
      <w:r w:rsidR="00B65A8F" w:rsidRPr="00595D2C">
        <w:t xml:space="preserve">   </w:t>
      </w:r>
      <w:r w:rsidRPr="00595D2C">
        <w:t xml:space="preserve">          Stečajni sudac</w:t>
      </w:r>
    </w:p>
    <w:p w:rsidRDefault="00944901" w:rsidP="00944901" w:rsidR="00944901">
      <w:pPr>
        <w:ind w:left="2160"/>
        <w:jc w:val="both"/>
      </w:pPr>
      <w:r w:rsidRPr="00595D2C">
        <w:t xml:space="preserve">                               </w:t>
      </w:r>
      <w:r w:rsidRPr="00595D2C">
        <w:tab/>
      </w:r>
      <w:r w:rsidRPr="00595D2C">
        <w:tab/>
        <w:t xml:space="preserve">      </w:t>
      </w:r>
      <w:r w:rsidR="00072A90" w:rsidRPr="00595D2C">
        <w:t xml:space="preserve">      </w:t>
      </w:r>
      <w:r w:rsidRPr="00595D2C">
        <w:t xml:space="preserve"> </w:t>
      </w:r>
      <w:smartTag w:element="PersonName" w:uri="urn:schemas-microsoft-com:office:smarttags">
        <w:r w:rsidR="004D2604" w:rsidRPr="00595D2C">
          <w:t>Vera Jelenović</w:t>
        </w:r>
      </w:smartTag>
      <w:r w:rsidR="004D2604" w:rsidRPr="00595D2C">
        <w:t xml:space="preserve"> </w:t>
      </w:r>
    </w:p>
    <w:p w:rsidRDefault="00595D2C" w:rsidP="00944901" w:rsidR="00595D2C" w:rsidRPr="00595D2C">
      <w:pPr>
        <w:ind w:left="2160"/>
        <w:jc w:val="both"/>
      </w:pPr>
    </w:p>
    <w:p w:rsidRDefault="00944901" w:rsidP="00944901" w:rsidR="00944901" w:rsidRPr="00595D2C">
      <w:pPr>
        <w:jc w:val="both"/>
      </w:pPr>
      <w:r w:rsidRPr="00595D2C">
        <w:t>UPUTA O PRAVNOM LIJEKU:</w:t>
      </w:r>
    </w:p>
    <w:p w:rsidRDefault="00944901" w:rsidR="00B1732C" w:rsidRPr="00595D2C">
      <w:pPr>
        <w:jc w:val="both"/>
      </w:pPr>
      <w:r w:rsidRPr="00595D2C">
        <w:tab/>
        <w:t xml:space="preserve">Protiv  ovog  rješenja nezadovoljna stranka može podnijeti žalbu u roku od 8 dana od   dana primitka istog. </w:t>
      </w:r>
      <w:r w:rsidR="006F0EAE">
        <w:t xml:space="preserve">Dostava se smatra obavljenom istekom osmoga dana od dana objave rješenja na mrežnoj stranici e-Oglasna ploča sudova. </w:t>
      </w:r>
      <w:r w:rsidRPr="00595D2C">
        <w:t>Žalba  se podnosi putem ovog  suda u tri  istovjetna primjerka, a o žalbi odlučuje Visoki trgovački sud  Republike  Hrvatske.</w:t>
      </w:r>
      <w:r w:rsidR="003D4D39" w:rsidRPr="006875A2">
        <w:t xml:space="preserve"> </w:t>
      </w:r>
    </w:p>
    <w:sectPr w:rsidR="00B1732C" w:rsidRPr="00595D2C"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5AF0" w:rsidR="00785AF0">
      <w:r>
        <w:separator/>
      </w:r>
    </w:p>
  </w:endnote>
  <w:endnote w:id="0" w:type="continuationSeparator">
    <w:p w:rsidRDefault="00785AF0" w:rsidR="00785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18D6" w:rsidR="008318D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5DA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318D6" w:rsidR="008318D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5AF0" w:rsidR="00785AF0">
      <w:r>
        <w:separator/>
      </w:r>
    </w:p>
  </w:footnote>
  <w:footnote w:id="0" w:type="continuationSeparator">
    <w:p w:rsidRDefault="00785AF0" w:rsidR="00785AF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851DFC"/>
    <w:multiLevelType w:val="hybridMultilevel"/>
    <w:tmpl w:val="2F121210"/>
    <w:lvl w:tplc="24FAD19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2A90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484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4D21"/>
    <w:rsid w:val="001C5D97"/>
    <w:rsid w:val="001C645A"/>
    <w:rsid w:val="001C69EB"/>
    <w:rsid w:val="001C75A4"/>
    <w:rsid w:val="001D0612"/>
    <w:rsid w:val="001D4452"/>
    <w:rsid w:val="001D6439"/>
    <w:rsid w:val="001D7684"/>
    <w:rsid w:val="001E039D"/>
    <w:rsid w:val="001E1221"/>
    <w:rsid w:val="001E1995"/>
    <w:rsid w:val="001E259A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3D0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1D8"/>
    <w:rsid w:val="00256FFE"/>
    <w:rsid w:val="0026161C"/>
    <w:rsid w:val="002631A3"/>
    <w:rsid w:val="002648C5"/>
    <w:rsid w:val="00265089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17C5"/>
    <w:rsid w:val="002C240E"/>
    <w:rsid w:val="002C2434"/>
    <w:rsid w:val="002C404B"/>
    <w:rsid w:val="002D0AB4"/>
    <w:rsid w:val="002D47E7"/>
    <w:rsid w:val="002D59EA"/>
    <w:rsid w:val="002E162B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87395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4D3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150F2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6D2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C736A"/>
    <w:rsid w:val="004D2097"/>
    <w:rsid w:val="004D2604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0865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5C7E"/>
    <w:rsid w:val="00576C00"/>
    <w:rsid w:val="00584FFF"/>
    <w:rsid w:val="00587439"/>
    <w:rsid w:val="00590E59"/>
    <w:rsid w:val="00591741"/>
    <w:rsid w:val="005928A1"/>
    <w:rsid w:val="00595D2C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109"/>
    <w:rsid w:val="00641E82"/>
    <w:rsid w:val="0064637E"/>
    <w:rsid w:val="00646F3B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6F0EAE"/>
    <w:rsid w:val="0070173B"/>
    <w:rsid w:val="00701D02"/>
    <w:rsid w:val="0070215D"/>
    <w:rsid w:val="007046AB"/>
    <w:rsid w:val="00704F48"/>
    <w:rsid w:val="00705F66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874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85AF0"/>
    <w:rsid w:val="00792EA5"/>
    <w:rsid w:val="00792FEC"/>
    <w:rsid w:val="0079452F"/>
    <w:rsid w:val="0079542F"/>
    <w:rsid w:val="00795A9B"/>
    <w:rsid w:val="007970F5"/>
    <w:rsid w:val="00797987"/>
    <w:rsid w:val="007A11DA"/>
    <w:rsid w:val="007A1987"/>
    <w:rsid w:val="007A20CC"/>
    <w:rsid w:val="007A2AEE"/>
    <w:rsid w:val="007A32F2"/>
    <w:rsid w:val="007A3A63"/>
    <w:rsid w:val="007A7EFA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3856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4A5C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18D6"/>
    <w:rsid w:val="00832E4B"/>
    <w:rsid w:val="00834FCC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76CC2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4E2E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A69"/>
    <w:rsid w:val="00936BA6"/>
    <w:rsid w:val="00936C83"/>
    <w:rsid w:val="009410EF"/>
    <w:rsid w:val="009441BC"/>
    <w:rsid w:val="00944901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130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684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388D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06DA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1732C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5A8F"/>
    <w:rsid w:val="00B67782"/>
    <w:rsid w:val="00B67B78"/>
    <w:rsid w:val="00B711E5"/>
    <w:rsid w:val="00B7246A"/>
    <w:rsid w:val="00B73290"/>
    <w:rsid w:val="00B74247"/>
    <w:rsid w:val="00B75CD5"/>
    <w:rsid w:val="00B76E07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97465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37AB"/>
    <w:rsid w:val="00BD48E2"/>
    <w:rsid w:val="00BD6CCE"/>
    <w:rsid w:val="00BD7E3D"/>
    <w:rsid w:val="00BE028F"/>
    <w:rsid w:val="00BE0400"/>
    <w:rsid w:val="00BE0D1E"/>
    <w:rsid w:val="00BE14E5"/>
    <w:rsid w:val="00BE1B4C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C9"/>
    <w:rsid w:val="00C738E5"/>
    <w:rsid w:val="00C750C5"/>
    <w:rsid w:val="00C76812"/>
    <w:rsid w:val="00C8479A"/>
    <w:rsid w:val="00C85271"/>
    <w:rsid w:val="00C863DD"/>
    <w:rsid w:val="00C875C5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6DA0"/>
    <w:rsid w:val="00CF7CFC"/>
    <w:rsid w:val="00D01971"/>
    <w:rsid w:val="00D02D2C"/>
    <w:rsid w:val="00D047C7"/>
    <w:rsid w:val="00D0584F"/>
    <w:rsid w:val="00D0611F"/>
    <w:rsid w:val="00D06B8D"/>
    <w:rsid w:val="00D10149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D70C3"/>
    <w:rsid w:val="00DE017E"/>
    <w:rsid w:val="00DE343D"/>
    <w:rsid w:val="00DE3F53"/>
    <w:rsid w:val="00DE41CB"/>
    <w:rsid w:val="00DE4D96"/>
    <w:rsid w:val="00DE6D5B"/>
    <w:rsid w:val="00DE7FEF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21A5"/>
    <w:rsid w:val="00E56413"/>
    <w:rsid w:val="00E575A5"/>
    <w:rsid w:val="00E6244B"/>
    <w:rsid w:val="00E65BEA"/>
    <w:rsid w:val="00E71932"/>
    <w:rsid w:val="00E71BEC"/>
    <w:rsid w:val="00E72741"/>
    <w:rsid w:val="00E73AED"/>
    <w:rsid w:val="00E77BB5"/>
    <w:rsid w:val="00E77F0A"/>
    <w:rsid w:val="00E81208"/>
    <w:rsid w:val="00E830DB"/>
    <w:rsid w:val="00E8386D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07F43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1253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5DA4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0AF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4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D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5D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5D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5D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5D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D70C3"/>
    <w:rPr>
      <w:sz w:val="24"/>
      <w:szCs w:val="24"/>
    </w:rPr>
  </w:style>
  <w:style w:styleId="Naslov2" w:type="paragraph">
    <w:name w:val="heading 2"/>
    <w:basedOn w:val="Normal"/>
    <w:next w:val="Normal"/>
    <w:qFormat/>
    <w:rsid w:val="00944901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94490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4901"/>
  </w:style>
  <w:style w:styleId="Tekstbalonia" w:type="paragraph">
    <w:name w:val="Balloon Text"/>
    <w:basedOn w:val="Normal"/>
    <w:semiHidden/>
    <w:rsid w:val="00F3125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75D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D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D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D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D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0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20111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169505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20053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43769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305230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11786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505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448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677583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1541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5175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335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2012.</izvorni_sadrzaj>
    <derivirana_varijabla naziv="DomainObject.Predmet.DatumOsnivanja_1">5. rujna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St-249/2012</izvorni_sadrzaj>
    <derivirana_varijabla naziv="DomainObject.Predmet.OznakaBroj_1">St-249/2012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St-239/11</izvorni_sadrzaj>
    <derivirana_varijabla naziv="DomainObject.Predmet.PrimjedbaSuca_1">Nastavak postupka radi naknadne diobe,
veza St-239/11</derivirana_varijabla>
  </DomainObject.Predmet.PrimjedbaSuca>
  <DomainObject.Predmet.ProtustrankaFormated>
    <izvorni_sadrzaj>  Stečajna masa ROVINJSKA OBALA d.o.o.  Rovinj</izvorni_sadrzaj>
    <derivirana_varijabla naziv="DomainObject.Predmet.ProtustrankaFormated_1">  Stečajna masa ROVINJSKA OBALA d.o.o.  Rovinj</derivirana_varijabla>
  </DomainObject.Predmet.ProtustrankaFormated>
  <DomainObject.Predmet.ProtustrankaFormatedOIB>
    <izvorni_sadrzaj>  Stečajna masa ROVINJSKA OBALA d.o.o.  Rovinj, OIB 83303408220</izvorni_sadrzaj>
    <derivirana_varijabla naziv="DomainObject.Predmet.ProtustrankaFormatedOIB_1">  Stečajna masa ROVINJSKA OBALA d.o.o.  Rovinj, OIB 83303408220</derivirana_varijabla>
  </DomainObject.Predmet.ProtustrankaFormatedOIB>
  <DomainObject.Predmet.ProtustrankaFormatedWithAdress>
    <izvorni_sadrzaj> Stečajna masa ROVINJSKA OBALA d.o.o.  Rovinj, Zagrebačka 8, 52 210 Rovinj</izvorni_sadrzaj>
    <derivirana_varijabla naziv="DomainObject.Predmet.ProtustrankaFormatedWithAdress_1"> Stečajna masa ROVINJSKA OBALA d.o.o.  Rovinj, Zagrebačka 8, 52 210 Rovinj</derivirana_varijabla>
  </DomainObject.Predmet.ProtustrankaFormatedWithAdress>
  <DomainObject.Predmet.ProtustrankaFormatedWithAdressOIB>
    <izvorni_sadrzaj> Stečajna masa ROVINJSKA OBALA d.o.o.  Rovinj, OIB 83303408220, Zagrebačka 8, 52 210 Rovinj</izvorni_sadrzaj>
    <derivirana_varijabla naziv="DomainObject.Predmet.ProtustrankaFormatedWithAdressOIB_1"> Stečajna masa ROVINJSKA OBALA d.o.o.  Rovinj, OIB 83303408220, Zagrebačka 8, 52 210 Rovinj</derivirana_varijabla>
  </DomainObject.Predmet.ProtustrankaFormatedWithAdressOIB>
  <DomainObject.Predmet.ProtustrankaWithAdress>
    <izvorni_sadrzaj>Stečajna masa ROVINJSKA OBALA d.o.o.  Rovinj Zagrebačka 8, 52 210 Rovinj</izvorni_sadrzaj>
    <derivirana_varijabla naziv="DomainObject.Predmet.ProtustrankaWithAdress_1">Stečajna masa ROVINJSKA OBALA d.o.o.  Rovinj Zagrebačka 8, 52 210 Rovinj</derivirana_varijabla>
  </DomainObject.Predmet.ProtustrankaWithAdress>
  <DomainObject.Predmet.ProtustrankaWithAdressOIB>
    <izvorni_sadrzaj>Stečajna masa ROVINJSKA OBALA d.o.o.  Rovinj, OIB 83303408220, Zagrebačka 8, 52 210 Rovinj</izvorni_sadrzaj>
    <derivirana_varijabla naziv="DomainObject.Predmet.ProtustrankaWithAdressOIB_1">Stečajna masa ROVINJSKA OBALA d.o.o.  Rovinj, OIB 83303408220, Zagrebačka 8, 52 210 Rovinj</derivirana_varijabla>
  </DomainObject.Predmet.ProtustrankaWithAdressOIB>
  <DomainObject.Predmet.ProtustrankaNazivFormated>
    <izvorni_sadrzaj>Stečajna masa ROVINJSKA OBALA d.o.o.  Rovinj</izvorni_sadrzaj>
    <derivirana_varijabla naziv="DomainObject.Predmet.ProtustrankaNazivFormated_1">Stečajna masa ROVINJSKA OBALA d.o.o.  Rovinj</derivirana_varijabla>
  </DomainObject.Predmet.ProtustrankaNazivFormated>
  <DomainObject.Predmet.ProtustrankaNazivFormatedOIB>
    <izvorni_sadrzaj>Stečajna masa ROVINJSKA OBALA d.o.o.  Rovinj, OIB 83303408220</izvorni_sadrzaj>
    <derivirana_varijabla naziv="DomainObject.Predmet.ProtustrankaNazivFormatedOIB_1">Stečajna masa ROVINJSKA OBALA d.o.o.  Rovinj, OIB 83303408220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ŽRVNAR stečajni upravitelj  Pula</izvorni_sadrzaj>
    <derivirana_varijabla naziv="DomainObject.Predmet.StrankaFormated_1">  MIRJANA ŽRVNAR stečajni upravitelj  Pula</derivirana_varijabla>
  </DomainObject.Predmet.StrankaFormated>
  <DomainObject.Predmet.StrankaFormatedOIB>
    <izvorni_sadrzaj>  MIRJANA ŽRVNAR stečajni upravitelj  Pula, OIB 28288265905</izvorni_sadrzaj>
    <derivirana_varijabla naziv="DomainObject.Predmet.StrankaFormatedOIB_1">  MIRJANA ŽRVNAR stečajni upravitelj  Pula, OIB 28288265905</derivirana_varijabla>
  </DomainObject.Predmet.StrankaFormatedOIB>
  <DomainObject.Predmet.StrankaFormatedWithAdress>
    <izvorni_sadrzaj> MIRJANA ŽRVNAR stečajni upravitelj  Pula, Ćirilometodske družbe 1, 52 100 Pula</izvorni_sadrzaj>
    <derivirana_varijabla naziv="DomainObject.Predmet.StrankaFormatedWithAdress_1"> MIRJANA ŽRVNAR stečajni upravitelj  Pula, Ćirilometodske družbe 1, 52 100 Pula</derivirana_varijabla>
  </DomainObject.Predmet.StrankaFormatedWithAdress>
  <DomainObject.Predmet.StrankaFormatedWithAdressOIB>
    <izvorni_sadrzaj> MIRJANA ŽRVNAR stečajni upravitelj  Pula, OIB 28288265905, Ćirilometodske družbe 1, 52 100 Pula</izvorni_sadrzaj>
    <derivirana_varijabla naziv="DomainObject.Predmet.StrankaFormatedWithAdressOIB_1"> MIRJANA ŽRVNAR stečajni upravitelj  Pula, OIB 28288265905, Ćirilometodske družbe 1, 52 100 Pula</derivirana_varijabla>
  </DomainObject.Predmet.StrankaFormatedWithAdressOIB>
  <DomainObject.Predmet.StrankaWithAdress>
    <izvorni_sadrzaj>MIRJANA ŽRVNAR stečajni upravitelj  Pula Ćirilometodske družbe 1,52 100 Pula</izvorni_sadrzaj>
    <derivirana_varijabla naziv="DomainObject.Predmet.StrankaWithAdress_1">MIRJANA ŽRVNAR stečajni upravitelj  Pula Ćirilometodske družbe 1,52 100 Pula</derivirana_varijabla>
  </DomainObject.Predmet.StrankaWithAdress>
  <DomainObject.Predmet.StrankaWithAdressOIB>
    <izvorni_sadrzaj>MIRJANA ŽRVNAR stečajni upravitelj  Pula, OIB 28288265905, Ćirilometodske družbe 1,52 100 Pula</izvorni_sadrzaj>
    <derivirana_varijabla naziv="DomainObject.Predmet.StrankaWithAdressOIB_1">MIRJANA ŽRVNAR stečajni upravitelj  Pula, OIB 28288265905, Ćirilometodske družbe 1,52 100 Pula</derivirana_varijabla>
  </DomainObject.Predmet.StrankaWithAdressOIB>
  <DomainObject.Predmet.StrankaNazivFormated>
    <izvorni_sadrzaj>MIRJANA ŽRVNAR stečajni upravitelj  Pula</izvorni_sadrzaj>
    <derivirana_varijabla naziv="DomainObject.Predmet.StrankaNazivFormated_1">MIRJANA ŽRVNAR stečajni upravitelj  Pula</derivirana_varijabla>
  </DomainObject.Predmet.StrankaNazivFormated>
  <DomainObject.Predmet.StrankaNazivFormatedOIB>
    <izvorni_sadrzaj>MIRJANA ŽRVNAR stečajni upravitelj  Pula, OIB 28288265905</izvorni_sadrzaj>
    <derivirana_varijabla naziv="DomainObject.Predmet.StrankaNazivFormatedOIB_1">MIRJANA ŽRVNAR stečajni upravitelj  Pula, OIB 28288265905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MIRJANA ŽRVNAR stečajni upravitelj  Pula</item>
    </izvorni_sadrzaj>
    <derivirana_varijabla naziv="DomainObject.Predmet.StrankaListFormated_1">
      <item>MIRJANA ŽRVNAR stečajni upravitelj  Pula</item>
    </derivirana_varijabla>
  </DomainObject.Predmet.StrankaListFormated>
  <DomainObject.Predmet.StrankaListFormatedOIB>
    <izvorni_sadrzaj>
      <item>MIRJANA ŽRVNAR stečajni upravitelj  Pula, OIB 28288265905</item>
    </izvorni_sadrzaj>
    <derivirana_varijabla naziv="DomainObject.Predmet.StrankaListFormatedOIB_1">
      <item>MIRJANA ŽRVNAR stečajni upravitelj  Pula, OIB 28288265905</item>
    </derivirana_varijabla>
  </DomainObject.Predmet.StrankaListFormatedOIB>
  <DomainObject.Predmet.StrankaListFormatedWithAdress>
    <izvorni_sadrzaj>
      <item>MIRJANA ŽRVNAR stečajni upravitelj  Pula, Ćirilometodske družbe 1, 52 100 Pula</item>
    </izvorni_sadrzaj>
    <derivirana_varijabla naziv="DomainObject.Predmet.StrankaListFormatedWithAdress_1">
      <item>MIRJANA ŽRVNAR stečajni upravitelj  Pula, Ćirilometodske družbe 1, 52 100 Pula</item>
    </derivirana_varijabla>
  </DomainObject.Predmet.StrankaListFormatedWithAdress>
  <DomainObject.Predmet.StrankaListFormatedWithAdressOIB>
    <izvorni_sadrzaj>
      <item>MIRJANA ŽRVNAR stečajni upravitelj  Pula, OIB 28288265905, Ćirilometodske družbe 1, 52 100 Pula</item>
    </izvorni_sadrzaj>
    <derivirana_varijabla naziv="DomainObject.Predmet.StrankaListFormatedWithAdressOIB_1">
      <item>MIRJANA ŽRVNAR stečajni upravitelj  Pula, OIB 28288265905, Ćirilometodske družbe 1, 52 100 Pula</item>
    </derivirana_varijabla>
  </DomainObject.Predmet.StrankaListFormatedWithAdressOIB>
  <DomainObject.Predmet.StrankaListNazivFormated>
    <izvorni_sadrzaj>
      <item>MIRJANA ŽRVNAR stečajni upravitelj  Pula</item>
    </izvorni_sadrzaj>
    <derivirana_varijabla naziv="DomainObject.Predmet.StrankaListNazivFormated_1">
      <item>MIRJANA ŽRVNAR stečajni upravitelj  Pula</item>
    </derivirana_varijabla>
  </DomainObject.Predmet.StrankaListNazivFormated>
  <DomainObject.Predmet.StrankaListNazivFormatedOIB>
    <izvorni_sadrzaj>
      <item>MIRJANA ŽRVNAR stečajni upravitelj  Pula, OIB 28288265905</item>
    </izvorni_sadrzaj>
    <derivirana_varijabla naziv="DomainObject.Predmet.StrankaListNazivFormatedOIB_1">
      <item>MIRJANA ŽRVNAR stečajni upravitelj  Pula, OIB 28288265905</item>
    </derivirana_varijabla>
  </DomainObject.Predmet.StrankaListNazivFormatedOIB>
  <DomainObject.Predmet.ProtuStrankaListFormated>
    <izvorni_sadrzaj>
      <item>Stečajna masa ROVINJSKA OBALA d.o.o.  Rovinj</item>
    </izvorni_sadrzaj>
    <derivirana_varijabla naziv="DomainObject.Predmet.ProtuStrankaListFormated_1">
      <item>Stečajna masa ROVINJSKA OBALA d.o.o.  Rovinj</item>
    </derivirana_varijabla>
  </DomainObject.Predmet.ProtuStrankaListFormated>
  <DomainObject.Predmet.ProtuStrankaListFormatedOIB>
    <izvorni_sadrzaj>
      <item>Stečajna masa ROVINJSKA OBALA d.o.o.  Rovinj, OIB 83303408220</item>
    </izvorni_sadrzaj>
    <derivirana_varijabla naziv="DomainObject.Predmet.ProtuStrankaListFormatedOIB_1">
      <item>Stečajna masa ROVINJSKA OBALA d.o.o.  Rovinj, OIB 83303408220</item>
    </derivirana_varijabla>
  </DomainObject.Predmet.ProtuStrankaListFormatedOIB>
  <DomainObject.Predmet.ProtuStrankaListFormatedWithAdress>
    <izvorni_sadrzaj>
      <item>Stečajna masa ROVINJSKA OBALA d.o.o.  Rovinj, Zagrebačka 8, 52 210 Rovinj</item>
    </izvorni_sadrzaj>
    <derivirana_varijabla naziv="DomainObject.Predmet.ProtuStrankaListFormatedWithAdress_1">
      <item>Stečajna masa ROVINJSKA OBALA d.o.o.  Rovinj, Zagrebačka 8, 52 210 Rovinj</item>
    </derivirana_varijabla>
  </DomainObject.Predmet.ProtuStrankaListFormatedWithAdress>
  <DomainObject.Predmet.ProtuStrankaListFormatedWithAdressOIB>
    <izvorni_sadrzaj>
      <item>Stečajna masa ROVINJSKA OBALA d.o.o.  Rovinj, OIB 83303408220, Zagrebačka 8, 52 210 Rovinj</item>
    </izvorni_sadrzaj>
    <derivirana_varijabla naziv="DomainObject.Predmet.ProtuStrankaListFormatedWithAdressOIB_1">
      <item>Stečajna masa ROVINJSKA OBALA d.o.o.  Rovinj, OIB 83303408220, Zagrebačka 8, 52 210 Rovinj</item>
    </derivirana_varijabla>
  </DomainObject.Predmet.ProtuStrankaListFormatedWithAdressOIB>
  <DomainObject.Predmet.ProtuStrankaListNazivFormated>
    <izvorni_sadrzaj>
      <item>Stečajna masa ROVINJSKA OBALA d.o.o.  Rovinj</item>
    </izvorni_sadrzaj>
    <derivirana_varijabla naziv="DomainObject.Predmet.ProtuStrankaListNazivFormated_1">
      <item>Stečajna masa ROVINJSKA OBALA d.o.o.  Rovinj</item>
    </derivirana_varijabla>
  </DomainObject.Predmet.ProtuStrankaListNazivFormated>
  <DomainObject.Predmet.ProtuStrankaListNazivFormatedOIB>
    <izvorni_sadrzaj>
      <item>Stečajna masa ROVINJSKA OBALA d.o.o.  Rovinj, OIB 83303408220</item>
    </izvorni_sadrzaj>
    <derivirana_varijabla naziv="DomainObject.Predmet.ProtuStrankaListNazivFormatedOIB_1">
      <item>Stečajna masa ROVINJSKA OBALA d.o.o.  Rovinj, OIB 83303408220</item>
    </derivirana_varijabla>
  </DomainObject.Predmet.ProtuStrankaListNazivFormatedOIB>
  <DomainObject.Predmet.OstaliList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>
  <DomainObject.Predmet.OstaliList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OIB>
  <DomainObject.Predmet.OstaliListFormatedWithAdress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>
  <DomainObject.Predmet.OstaliListFormatedWithAdressOIB>
    <izvorni_sadrzaj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FormatedWithAdressOIB_1">
      <item>Narodne novine d.d., SR Njemačke 6, 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FormatedWithAdressOIB>
  <DomainObject.Predmet.OstaliListNazivFormated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>
  <DomainObject.Predmet.OstaliListNazivFormatedOIB>
    <izvorni_sadrzaj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OstaliListNazivFormatedOIB_1"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ŽRVNAR stečajni upravitelj  Pula</izvorni_sadrzaj>
    <derivirana_varijabla naziv="DomainObject.Predmet.StrankaIDrugi_1">MIRJANA ŽRVNAR stečajni upravitelj  Pula</derivirana_varijabla>
  </DomainObject.Predmet.StrankaIDrugi>
  <DomainObject.Predmet.ProtustrankaIDrugi>
    <izvorni_sadrzaj>Stečajna masa ROVINJSKA OBALA d.o.o.  Rovinj</izvorni_sadrzaj>
    <derivirana_varijabla naziv="DomainObject.Predmet.ProtustrankaIDrugi_1">Stečajna masa ROVINJSKA OBALA d.o.o.  Rovinj</derivirana_varijabla>
  </DomainObject.Predmet.ProtustrankaIDrugi>
  <DomainObject.Predmet.StrankaIDrugiAdressOIB>
    <izvorni_sadrzaj>MIRJANA ŽRVNAR stečajni upravitelj  Pula, OIB 28288265905, Ćirilometodske družbe 1, 52 100 Pula</izvorni_sadrzaj>
    <derivirana_varijabla naziv="DomainObject.Predmet.StrankaIDrugiAdressOIB_1">MIRJANA ŽRVNAR stečajni upravitelj  Pula, OIB 28288265905, Ćirilometodske družbe 1, 52 100 Pula</derivirana_varijabla>
  </DomainObject.Predmet.StrankaIDrugiAdressOIB>
  <DomainObject.Predmet.ProtustrankaIDrugiAdressOIB>
    <izvorni_sadrzaj>Stečajna masa ROVINJSKA OBALA d.o.o.  Rovinj, OIB 83303408220, Zagrebačka 8, 52 210 Rovinj</izvorni_sadrzaj>
    <derivirana_varijabla naziv="DomainObject.Predmet.ProtustrankaIDrugiAdressOIB_1">Stečajna masa ROVINJSKA OBALA d.o.o.  Rovinj, OIB 83303408220, Zagrebačka 8, 52 210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Naziv_1">
      <item>Stečajna masa ROVINJSKA OBALA d.o.o.  Rovinj</item>
      <item>MIRJANA ŽRVNAR stečajni upravitelj  Pula</item>
      <item>Narodne novine d.d.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Naziv>
  <DomainObject.Predmet.SudioniciListAdressOIB>
    <izvorni_sadrzaj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izvorni_sadrzaj>
    <derivirana_varijabla naziv="DomainObject.Predmet.SudioniciListAdressOIB_1">
      <item>Stečajna masa ROVINJSKA OBALA d.o.o.  Rovinj, OIB 83303408220, Zagrebačka 8,52 210 Rovinj</item>
      <item>MIRJANA ŽRVNAR stečajni upravitelj  Pula, OIB 28288265905, Ćirilometodske družbe 1,52 100 Pula</item>
      <item>Narodne novine d.d., SR Njemačke 6,10 020 Zagreb</item>
      <item>Županijsko državno odvjetništvo Rijeka</item>
      <item>računovodstvo</item>
      <item>sudski registar</item>
      <item>oglasna ploča</item>
      <item>Županijsko državno odvjetništvo u Puli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83303408220</item>
      <item>, OIB 28288265905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83303408220</item>
      <item>, OIB 28288265905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3F9F76-700D-44B4-94A3-6C40508C71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335</properties:Words>
  <properties:Characters>1697</properties:Characters>
  <properties:Lines>47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2018-05-10T08:27:00Z</dcterms:created>
  <dc:creator>korlevicd</dc:creator>
  <cp:lastModifiedBy>Danijela Fumić</cp:lastModifiedBy>
  <cp:lastPrinted>2008-12-19T07:55:00Z</cp:lastPrinted>
  <dcterms:modified xmlns:xsi="http://www.w3.org/2001/XMLSchema-instance" xsi:type="dcterms:W3CDTF">2018-05-10T08:27:00Z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(249 12 zaključenje naknadna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