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fe98" w14:paraId="5d3fe9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497098">
        <w:t>em St-871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Dom socijalne skrbi za starije i nemoćne GERONT GAJ, Ulica Dr.Ljudevita Gaja 10, Krapina, (OIB:01684041229).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 118.496,64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C41361">
        <w:t>,v.r.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97098"/>
    <w:rsid w:val="004B337A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D027A"/>
    <w:rsid w:val="00B82F18"/>
    <w:rsid w:val="00BD2EC6"/>
    <w:rsid w:val="00C41361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socijalne skrbi za starije i nemoćne GERONT GAJ zastupanog po punomoćniku dr. ANTE ŽUPAN</izvorni_sadrzaj>
    <derivirana_varijabla naziv="DomainObject.Predmet.ProtustrankaFormated_1">  Dom socijalne skrbi za starije i nemoćne GERONT GAJ zastupanog po punomoćniku dr. ANTE ŽUPAN</derivirana_varijabla>
  </DomainObject.Predmet.ProtustrankaFormated>
  <DomainObject.Predmet.ProtustrankaFormatedOIB>
    <izvorni_sadrzaj>  Dom socijalne skrbi za starije i nemoćne GERONT GAJ, OIB 01684041229 zastupanog po punomoćniku dr. ANTE ŽUPAN</izvorni_sadrzaj>
    <derivirana_varijabla naziv="DomainObject.Predmet.ProtustrankaFormatedOIB_1">  Dom socijalne skrbi za starije i nemoćne GERONT GAJ, OIB 01684041229 zastupanog po punomoćniku dr. ANTE ŽUPAN</derivirana_varijabla>
  </DomainObject.Predmet.ProtustrankaFormatedOIB>
  <DomainObject.Predmet.ProtustrankaFormatedWithAdress>
    <izvorni_sadrzaj> Dom socijalne skrbi za starije i nemoćne GERONT GAJ, Ulica Dr.Ljudevita Gaja 10, 49000 Krapina zastupanog po punomoćniku dr. ANTE ŽUPAN</izvorni_sadrzaj>
    <derivirana_varijabla naziv="DomainObject.Predmet.ProtustrankaFormatedWithAdress_1"> Dom socijalne skrbi za starije i nemoćne GERONT GAJ, Ulica Dr.Ljudevita Gaja 10, 49000 Krapina zastupanog po punomoćniku dr. ANTE ŽUPAN</derivirana_varijabla>
  </DomainObject.Predmet.ProtustrankaFormatedWithAdress>
  <DomainObject.Predmet.ProtustrankaFormatedWithAdressOIB>
    <izvorni_sadrzaj> Dom socijalne skrbi za starije i nemoćne GERONT GAJ, OIB 01684041229, Ulica Dr.Ljudevita Gaja 10, 49000 Krapina zastupanog po punomoćniku dr. ANTE ŽUPAN</izvorni_sadrzaj>
    <derivirana_varijabla naziv="DomainObject.Predmet.ProtustrankaFormatedWithAdressOIB_1"> Dom socijalne skrbi za starije i nemoćne GERONT GAJ, OIB 01684041229, Ulica Dr.Ljudevita Gaja 10, 49000 Krapina zastupanog po punomoćniku dr. ANTE ŽUPAN</derivirana_varijabla>
  </DomainObject.Predmet.ProtustrankaFormatedWithAdressOIB>
  <DomainObject.Predmet.ProtustrankaWithAdress>
    <izvorni_sadrzaj>Dom socijalne skrbi za starije i nemoćne GERONT GAJ Ulica Dr.Ljudevita Gaja 10, 49000 Krapina</izvorni_sadrzaj>
    <derivirana_varijabla naziv="DomainObject.Predmet.ProtustrankaWithAdress_1">Dom socijalne skrbi za starije i nemoćne GERONT GAJ Ulica Dr.Ljudevita Gaja 10, 49000 Krapina</derivirana_varijabla>
  </DomainObject.Predmet.ProtustrankaWithAdress>
  <DomainObject.Predmet.ProtustrankaWithAdressOIB>
    <izvorni_sadrzaj>Dom socijalne skrbi za starije i nemoćne GERONT GAJ, OIB 01684041229, Ulica Dr.Ljudevita Gaja 10, 49000 Krapina</izvorni_sadrzaj>
    <derivirana_varijabla naziv="DomainObject.Predmet.ProtustrankaWithAdressOIB_1">Dom socijalne skrbi za starije i nemoćne GERONT GAJ, OIB 01684041229, Ulica Dr.Ljudevita Gaja 10, 49000 Krapina</derivirana_varijabla>
  </DomainObject.Predmet.ProtustrankaWithAdressOIB>
  <DomainObject.Predmet.ProtustrankaNazivFormated>
    <izvorni_sadrzaj>Dom socijalne skrbi za starije i nemoćne GERONT GAJ</izvorni_sadrzaj>
    <derivirana_varijabla naziv="DomainObject.Predmet.ProtustrankaNazivFormated_1">Dom socijalne skrbi za starije i nemoćne GERONT GAJ</derivirana_varijabla>
  </DomainObject.Predmet.ProtustrankaNazivFormated>
  <DomainObject.Predmet.ProtustrankaNazivFormatedOIB>
    <izvorni_sadrzaj>Dom socijalne skrbi za starije i nemoćne GERONT GAJ, OIB 01684041229</izvorni_sadrzaj>
    <derivirana_varijabla naziv="DomainObject.Predmet.ProtustrankaNazivFormatedOIB_1">Dom socijalne skrbi za starije i nemoćne GERONT GAJ, OIB 01684041229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socijalne skrbi za starije i nemoćne GERONT GAJ zastupanog po punomoćniku dr. ANTE ŽUPAN</item>
    </izvorni_sadrzaj>
    <derivirana_varijabla naziv="DomainObject.Predmet.ProtuStrankaListFormated_1">
      <item>Dom socijalne skrbi za starije i nemoćne GERONT GAJ zastupanog po punomoćniku dr. ANTE ŽUPAN</item>
    </derivirana_varijabla>
  </DomainObject.Predmet.ProtuStrankaListFormated>
  <DomainObject.Predmet.ProtuStrankaListFormatedOIB>
    <izvorni_sadrzaj>
      <item>Dom socijalne skrbi za starije i nemoćne GERONT GAJ, OIB 01684041229 zastupanog po punomoćniku dr. ANTE ŽUPAN</item>
    </izvorni_sadrzaj>
    <derivirana_varijabla naziv="DomainObject.Predmet.ProtuStrankaListFormatedOIB_1">
      <item>Dom socijalne skrbi za starije i nemoćne GERONT GAJ, OIB 01684041229 zastupanog po punomoćniku dr. ANTE ŽUPAN</item>
    </derivirana_varijabla>
  </DomainObject.Predmet.ProtuStrankaListFormatedOIB>
  <DomainObject.Predmet.ProtuStrankaListFormatedWithAdress>
    <izvorni_sadrzaj>
      <item>Dom socijalne skrbi za starije i nemoćne GERONT GAJ, Ulica Dr.Ljudevita Gaja 10, 49000 Krapina zastupanog po punomoćniku dr. ANTE ŽUPAN</item>
    </izvorni_sadrzaj>
    <derivirana_varijabla naziv="DomainObject.Predmet.ProtuStrankaListFormatedWithAdress_1">
      <item>Dom socijalne skrbi za starije i nemoćne GERONT GAJ, Ulica Dr.Ljudevita Gaja 10, 49000 Krapina zastupanog po punomoćniku dr. ANTE ŽUPAN</item>
    </derivirana_varijabla>
  </DomainObject.Predmet.ProtuStrankaListFormatedWithAdress>
  <DomainObject.Predmet.ProtuStrankaListFormatedWithAdressOIB>
    <izvorni_sadrzaj>
      <item>Dom socijalne skrbi za starije i nemoćne GERONT GAJ, OIB 01684041229, Ulica Dr.Ljudevita Gaja 10, 49000 Krapina zastupanog po punomoćniku dr. ANTE ŽUPAN</item>
    </izvorni_sadrzaj>
    <derivirana_varijabla naziv="DomainObject.Predmet.ProtuStrankaListFormatedWithAdressOIB_1">
      <item>Dom socijalne skrbi za starije i nemoćne GERONT GAJ, OIB 01684041229, Ulica Dr.Ljudevita Gaja 10, 49000 Krapina zastupanog po punomoćniku dr. ANTE ŽUPAN</item>
    </derivirana_varijabla>
  </DomainObject.Predmet.ProtuStrankaListFormatedWithAdressOIB>
  <DomainObject.Predmet.ProtuStrankaListNazivFormated>
    <izvorni_sadrzaj>
      <item>Dom socijalne skrbi za starije i nemoćne GERONT GAJ</item>
    </izvorni_sadrzaj>
    <derivirana_varijabla naziv="DomainObject.Predmet.ProtuStrankaListNazivFormated_1">
      <item>Dom socijalne skrbi za starije i nemoćne GERONT GAJ</item>
    </derivirana_varijabla>
  </DomainObject.Predmet.ProtuStrankaListNazivFormated>
  <DomainObject.Predmet.ProtuStrankaListNazivFormatedOIB>
    <izvorni_sadrzaj>
      <item>Dom socijalne skrbi za starije i nemoćne GERONT GAJ, OIB 01684041229</item>
    </izvorni_sadrzaj>
    <derivirana_varijabla naziv="DomainObject.Predmet.ProtuStrankaListNazivFormatedOIB_1">
      <item>Dom socijalne skrbi za starije i nemoćne GERONT GAJ, OIB 01684041229</item>
    </derivirana_varijabla>
  </DomainObject.Predmet.ProtuStrankaListNazivFormatedOIB>
  <DomainObject.Predmet.OstaliListFormated>
    <izvorni_sadrzaj>
      <item>dr. ANTE ŽUPAN punomoćnik sudionika u postupku Dom socijalne skrbi za starije i nemoćne GERONT GAJ</item>
    </izvorni_sadrzaj>
    <derivirana_varijabla naziv="DomainObject.Predmet.OstaliListFormated_1">
      <item>dr. ANTE ŽUPAN punomoćnik sudionika u postupku Dom socijalne skrbi za starije i nemoćne GERONT GAJ</item>
    </derivirana_varijabla>
  </DomainObject.Predmet.OstaliListFormated>
  <DomainObject.Predmet.OstaliListFormatedOIB>
    <izvorni_sadrzaj>
      <item>dr. ANTE ŽUPAN, OIB 65591240118 punomoćnik sudionika u postupku Dom socijalne skrbi za starije i nemoćne GERONT GAJ</item>
    </izvorni_sadrzaj>
    <derivirana_varijabla naziv="DomainObject.Predmet.OstaliListFormatedOIB_1">
      <item>dr. ANTE ŽUPAN, OIB 65591240118 punomoćnik sudionika u postupku Dom socijalne skrbi za starije i nemoćne GERONT GAJ</item>
    </derivirana_varijabla>
  </DomainObject.Predmet.OstaliListFormatedOIB>
  <DomainObject.Predmet.OstaliListFormatedWithAdress>
    <izvorni_sadrzaj>
      <item>dr. ANTE ŽUPAN, Franje Petrića 3/a, 23000 Zadar punomoćnik sudionika u postupku Dom socijalne skrbi za starije i nemoćne GERONT GAJ</item>
    </izvorni_sadrzaj>
    <derivirana_varijabla naziv="DomainObject.Predmet.OstaliListFormatedWithAdress_1">
      <item>dr. ANTE ŽUPAN, Franje Petrića 3/a, 23000 Zadar punomoćnik sudionika u postupku Dom socijalne skrbi za starije i nemoćne GERONT GAJ</item>
    </derivirana_varijabla>
  </DomainObject.Predmet.OstaliListFormatedWithAdress>
  <DomainObject.Predmet.OstaliListFormatedWithAdressOIB>
    <izvorni_sadrzaj>
      <item>dr. ANTE ŽUPAN, OIB 65591240118, Franje Petrića 3/a, 23000 Zadar punomoćnik sudionika u postupku Dom socijalne skrbi za starije i nemoćne GERONT GAJ</item>
    </izvorni_sadrzaj>
    <derivirana_varijabla naziv="DomainObject.Predmet.OstaliListFormatedWithAdressOIB_1">
      <item>dr. ANTE ŽUPAN, OIB 65591240118, Franje Petrića 3/a, 23000 Zadar punomoćnik sudionika u postupku Dom socijalne skrbi za starije i nemoćne GERONT GAJ</item>
    </derivirana_varijabla>
  </DomainObject.Predmet.OstaliListFormatedWithAdressOIB>
  <DomainObject.Predmet.OstaliListNazivFormated>
    <izvorni_sadrzaj>
      <item>dr. ANTE ŽUPAN</item>
    </izvorni_sadrzaj>
    <derivirana_varijabla naziv="DomainObject.Predmet.OstaliListNazivFormated_1">
      <item>dr. ANTE ŽUPAN</item>
    </derivirana_varijabla>
  </DomainObject.Predmet.OstaliListNazivFormated>
  <DomainObject.Predmet.OstaliListNazivFormatedOIB>
    <izvorni_sadrzaj>
      <item>dr. ANTE ŽUPAN, OIB 65591240118</item>
    </izvorni_sadrzaj>
    <derivirana_varijabla naziv="DomainObject.Predmet.OstaliListNazivFormatedOIB_1">
      <item>dr. ANTE ŽUPAN, OIB 65591240118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socijalne skrbi za starije i nemoćne GERONT GAJ</izvorni_sadrzaj>
    <derivirana_varijabla naziv="DomainObject.Predmet.ProtustrankaIDrugi_1">Dom socijalne skrbi za starije i nemoćne GERONT GAJ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socijalne skrbi za starije i nemoćne GERONT GAJ, OIB 01684041229, Ulica Dr.Ljudevita Gaja 10, 49000 Krapina</izvorni_sadrzaj>
    <derivirana_varijabla naziv="DomainObject.Predmet.ProtustrankaIDrugiAdressOIB_1">Dom socijalne skrbi za starije i nemoćne GERONT GAJ, OIB 01684041229, Ulica Dr.Ljudevita Gaja 10,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socijalne skrbi za starije i nemoćne GERONT GAJ</item>
      <item>dr. ANTE ŽUPAN</item>
    </izvorni_sadrzaj>
    <derivirana_varijabla naziv="DomainObject.Predmet.SudioniciListNaziv_1">
      <item>FINA Regionalni centar Zagreb</item>
      <item>Dom socijalne skrbi za starije i nemoćne GERONT GAJ</item>
      <item>dr. ANTE ŽUPAN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 socijalne skrbi za starije i nemoćne GERONT GAJ, OIB 01684041229, Ulica Dr.Ljudevita Gaja 10,49000 Krapina</item>
      <item>dr. ANTE ŽUPAN, OIB 65591240118, Franje Petrića 3/a,23000 Zadar</item>
    </izvorni_sadrzaj>
    <derivirana_varijabla naziv="DomainObject.Predmet.SudioniciListAdressOIB_1">
      <item>FINA Regionalni centar Zagreb, OIB 85821130368, Trg svibanjskih žrtava 1995. 1,10000 Zagreb</item>
      <item>Dom socijalne skrbi za starije i nemoćne GERONT GAJ, OIB 01684041229, Ulica Dr.Ljudevita Gaja 10,49000 Krapina</item>
      <item>dr. ANTE ŽUPAN, OIB 65591240118, Franje Petrića 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01684041229</item>
      <item>, OIB 65591240118</item>
    </izvorni_sadrzaj>
    <derivirana_varijabla naziv="DomainObject.Predmet.SudioniciListNazivOIB_1">
      <item>, OIB 85821130368</item>
      <item>, OIB 01684041229</item>
      <item>, OIB 65591240118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1320</properties:Characters>
  <properties:Lines>44</properties:Lines>
  <properties:Paragraphs>15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2015-11-06T10:22:00Z</cp:lastPrinted>
  <dcterms:modified xmlns:xsi="http://www.w3.org/2001/XMLSchema-instance" xsi:type="dcterms:W3CDTF">2015-11-06T10:24:00Z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