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a7ec7" w14:paraId="e6a7ec7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CD2D78">
        <w:t>39</w:t>
      </w:r>
      <w:r w:rsidR="006B0D58">
        <w:t>7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CD2D78">
        <w:t>GLAMA, poljoprivredno zanatska zadruga, Kistanje, Dr. Franje Tuđmana 43, OIB: 54250521349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EB4DE6">
        <w:t>2</w:t>
      </w:r>
      <w:r w:rsidR="00E3359A">
        <w:t>8</w:t>
      </w:r>
      <w:r>
        <w:t xml:space="preserve">. </w:t>
      </w:r>
      <w:r w:rsidR="00EB4DE6">
        <w:t>prosinc</w:t>
      </w:r>
      <w:r w:rsidR="00347B56">
        <w:t>a</w:t>
      </w:r>
      <w:r w:rsidR="00EB4DE6">
        <w:t xml:space="preserve"> 2015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CD2D78">
        <w:t>GLAMA, poljoprivredno zanatska zadruga, Kistanje, Dr. Franje Tuđmana 43, OIB: 54250521349</w:t>
      </w:r>
      <w:r w:rsidR="007046CC">
        <w:t xml:space="preserve">, sa danom </w:t>
      </w:r>
      <w:r>
        <w:t>2</w:t>
      </w:r>
      <w:r w:rsidR="00E3359A">
        <w:t>8</w:t>
      </w:r>
      <w:r w:rsidR="007046CC">
        <w:t xml:space="preserve">. </w:t>
      </w:r>
      <w:r>
        <w:t>prosinca 2015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DF0AF1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DF0AF1">
        <w:t>Ivan Gjurašić iz Zagreba, Petrinjska 28, OIB: 66025260916.</w:t>
      </w:r>
    </w:p>
    <w:p w:rsidRDefault="00DF0AF1" w:rsidP="00DF0AF1" w:rsidR="00DF0AF1">
      <w:pPr>
        <w:jc w:val="both"/>
      </w:pPr>
    </w:p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CD2D78">
        <w:t>GLAMA, poljoprivredno zanatska zadruga, Kistanje, Dr. Franje Tuđmana 43, OIB: 54250521349</w:t>
      </w:r>
      <w:r>
        <w:t xml:space="preserve">, sa danom </w:t>
      </w:r>
      <w:r w:rsidR="00EB4DE6">
        <w:t>2</w:t>
      </w:r>
      <w:r w:rsidR="00E3359A">
        <w:t>8</w:t>
      </w:r>
      <w:r>
        <w:t xml:space="preserve">. </w:t>
      </w:r>
      <w:r w:rsidR="00EB4DE6">
        <w:t>prosinc</w:t>
      </w:r>
      <w:r w:rsidR="005944A7">
        <w:t>a</w:t>
      </w:r>
      <w:r w:rsidR="00EB4DE6">
        <w:t xml:space="preserve"> 2015</w:t>
      </w:r>
      <w:r>
        <w:t>. godine.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B4DE6" w:rsidR="00E83EE3">
      <w:pPr>
        <w:ind w:firstLine="708"/>
        <w:jc w:val="both"/>
      </w:pPr>
      <w:r>
        <w:t xml:space="preserve">Dana </w:t>
      </w:r>
      <w:r w:rsidR="00E113E9">
        <w:t>02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CD2D78">
        <w:t>GLAMA, poljoprivredno zanatska zadruga, Kistanje, Dr. Franje Tuđmana 43, OIB: 54250521349</w:t>
      </w:r>
      <w:r w:rsidR="00512737">
        <w:t>.</w:t>
      </w:r>
    </w:p>
    <w:p w:rsidRDefault="00E83EE3" w:rsidP="00EB4DE6" w:rsidR="00E83EE3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CD2D78">
        <w:t>39</w:t>
      </w:r>
      <w:r w:rsidR="006B0D58">
        <w:t>7</w:t>
      </w:r>
      <w:r>
        <w:t>/2015</w:t>
      </w:r>
      <w:r w:rsidR="007046CC">
        <w:t xml:space="preserve"> od dana </w:t>
      </w:r>
      <w:r w:rsidR="00E113E9">
        <w:t>03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EB53F0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8068F2">
        <w:t>03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A4361C">
        <w:t>2</w:t>
      </w:r>
      <w:r w:rsidR="00E3359A">
        <w:t>8</w:t>
      </w:r>
      <w:r>
        <w:t xml:space="preserve">. </w:t>
      </w:r>
      <w:r w:rsidR="00A4361C">
        <w:t>prosinc</w:t>
      </w:r>
      <w:r w:rsidR="00347B56">
        <w:t>a</w:t>
      </w:r>
      <w:r w:rsidR="00A4361C">
        <w:t xml:space="preserve"> 2015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9C9" w:rsidP="00EB4DE6" w:rsidR="001B59C9">
      <w:r>
        <w:separator/>
      </w:r>
    </w:p>
  </w:endnote>
  <w:endnote w:id="0" w:type="continuationSeparator">
    <w:p w:rsidRDefault="001B59C9" w:rsidP="00EB4DE6" w:rsidR="001B59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9C9" w:rsidP="00EB4DE6" w:rsidR="001B59C9">
      <w:r>
        <w:separator/>
      </w:r>
    </w:p>
  </w:footnote>
  <w:footnote w:id="0" w:type="continuationSeparator">
    <w:p w:rsidRDefault="001B59C9" w:rsidP="00EB4DE6" w:rsidR="001B59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0D1C43">
      <w:rPr>
        <w:noProof/>
      </w:rPr>
      <w:t>2</w:t>
    </w:r>
    <w:r>
      <w:fldChar w:fldCharType="end"/>
    </w:r>
    <w:r>
      <w:t xml:space="preserve">                            </w:t>
    </w:r>
    <w:r w:rsidR="00CD2D78">
      <w:t xml:space="preserve">                        9 St-39</w:t>
    </w:r>
    <w:r w:rsidR="006B0D58">
      <w:t>7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0562B5"/>
    <w:rsid w:val="000C3CB8"/>
    <w:rsid w:val="000D1C43"/>
    <w:rsid w:val="000F68AC"/>
    <w:rsid w:val="00122CE6"/>
    <w:rsid w:val="0012595C"/>
    <w:rsid w:val="0015754B"/>
    <w:rsid w:val="00167A45"/>
    <w:rsid w:val="0017049D"/>
    <w:rsid w:val="001A052D"/>
    <w:rsid w:val="001A1043"/>
    <w:rsid w:val="001B59C9"/>
    <w:rsid w:val="001F5F1A"/>
    <w:rsid w:val="00221738"/>
    <w:rsid w:val="00245AAE"/>
    <w:rsid w:val="00270605"/>
    <w:rsid w:val="002A3D3A"/>
    <w:rsid w:val="002A577B"/>
    <w:rsid w:val="003038A0"/>
    <w:rsid w:val="00347B56"/>
    <w:rsid w:val="00353ACD"/>
    <w:rsid w:val="004D127C"/>
    <w:rsid w:val="004D1A15"/>
    <w:rsid w:val="004E0233"/>
    <w:rsid w:val="00512737"/>
    <w:rsid w:val="00527C04"/>
    <w:rsid w:val="005944A7"/>
    <w:rsid w:val="005A65D7"/>
    <w:rsid w:val="005D784B"/>
    <w:rsid w:val="005E392A"/>
    <w:rsid w:val="00640F3D"/>
    <w:rsid w:val="00641917"/>
    <w:rsid w:val="00693FAB"/>
    <w:rsid w:val="006951CE"/>
    <w:rsid w:val="006B0D58"/>
    <w:rsid w:val="006E5648"/>
    <w:rsid w:val="007046CC"/>
    <w:rsid w:val="00737648"/>
    <w:rsid w:val="00744774"/>
    <w:rsid w:val="00765CC8"/>
    <w:rsid w:val="00791DC6"/>
    <w:rsid w:val="007A70EC"/>
    <w:rsid w:val="008068F2"/>
    <w:rsid w:val="008074FB"/>
    <w:rsid w:val="0083216F"/>
    <w:rsid w:val="0085146B"/>
    <w:rsid w:val="00867989"/>
    <w:rsid w:val="008B03EF"/>
    <w:rsid w:val="008B163C"/>
    <w:rsid w:val="008B205A"/>
    <w:rsid w:val="009229A6"/>
    <w:rsid w:val="009C71AE"/>
    <w:rsid w:val="009D1154"/>
    <w:rsid w:val="009F4ED6"/>
    <w:rsid w:val="00A05719"/>
    <w:rsid w:val="00A30D2E"/>
    <w:rsid w:val="00A4361C"/>
    <w:rsid w:val="00AC5066"/>
    <w:rsid w:val="00AE6B36"/>
    <w:rsid w:val="00BF0B58"/>
    <w:rsid w:val="00C07A69"/>
    <w:rsid w:val="00C36B21"/>
    <w:rsid w:val="00C63B34"/>
    <w:rsid w:val="00C84E3C"/>
    <w:rsid w:val="00CB4E78"/>
    <w:rsid w:val="00CC19DD"/>
    <w:rsid w:val="00CD2D78"/>
    <w:rsid w:val="00D140B1"/>
    <w:rsid w:val="00D3065F"/>
    <w:rsid w:val="00DF0AF1"/>
    <w:rsid w:val="00E113E9"/>
    <w:rsid w:val="00E1175B"/>
    <w:rsid w:val="00E3359A"/>
    <w:rsid w:val="00E83EE3"/>
    <w:rsid w:val="00EB4DE6"/>
    <w:rsid w:val="00EB53F0"/>
    <w:rsid w:val="00EC15DD"/>
    <w:rsid w:val="00ED3CF8"/>
    <w:rsid w:val="00F2096A"/>
    <w:rsid w:val="00F85021"/>
    <w:rsid w:val="00F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3C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C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3C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3C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3C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3C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C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3C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3C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3C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St-397/2015</izvorni_sadrzaj>
    <derivirana_varijabla naziv="DomainObject.Predmet.OznakaBroj_1">St-397/2015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GLAMA, poljoprivredno zanatska zadruga zastupanog po punomoćniku Marjan Dučkić</izvorni_sadrzaj>
    <derivirana_varijabla naziv="DomainObject.Predmet.ProtustrankaFormated_1">  GLAMA, poljoprivredno zanatska zadruga zastupanog po punomoćniku Marjan Dučkić</derivirana_varijabla>
  </DomainObject.Predmet.ProtustrankaFormated>
  <DomainObject.Predmet.ProtustrankaFormatedOIB>
    <izvorni_sadrzaj>  GLAMA, poljoprivredno zanatska zadruga, OIB 54250521349 zastupanog po punomoćniku Marjan Dučkić</izvorni_sadrzaj>
    <derivirana_varijabla naziv="DomainObject.Predmet.ProtustrankaFormatedOIB_1">  GLAMA, poljoprivredno zanatska zadruga, OIB 54250521349 zastupanog po punomoćniku Marjan Dučkić</derivirana_varijabla>
  </DomainObject.Predmet.ProtustrankaFormatedOIB>
  <DomainObject.Predmet.ProtustrankaFormatedWithAdress>
    <izvorni_sadrzaj> GLAMA, poljoprivredno zanatska zadruga, Dr. Franje Tuđmana 43, 22300 Kistanje zastupanog po punomoćniku Marjan Dučkić</izvorni_sadrzaj>
    <derivirana_varijabla naziv="DomainObject.Predmet.ProtustrankaFormatedWithAdress_1"> GLAMA, poljoprivredno zanatska zadruga, Dr. Franje Tuđmana 43, 22300 Kistanje zastupanog po punomoćniku Marjan Dučkić</derivirana_varijabla>
  </DomainObject.Predmet.ProtustrankaFormatedWithAdress>
  <DomainObject.Predmet.ProtustrankaFormatedWithAdressOIB>
    <izvorni_sadrzaj> GLAMA, poljoprivredno zanatska zadruga, OIB 54250521349, Dr. Franje Tuđmana 43, 22300 Kistanje zastupanog po punomoćniku Marjan Dučkić</izvorni_sadrzaj>
    <derivirana_varijabla naziv="DomainObject.Predmet.ProtustrankaFormatedWithAdressOIB_1"> GLAMA, poljoprivredno zanatska zadruga, OIB 54250521349, Dr. Franje Tuđmana 43, 22300 Kistanje zastupanog po punomoćniku Marjan Dučkić</derivirana_varijabla>
  </DomainObject.Predmet.ProtustrankaFormatedWithAdressOIB>
  <DomainObject.Predmet.ProtustrankaWithAdress>
    <izvorni_sadrzaj>GLAMA, poljoprivredno zanatska zadruga Dr. Franje Tuđmana 43, 22300 Kistanje</izvorni_sadrzaj>
    <derivirana_varijabla naziv="DomainObject.Predmet.ProtustrankaWithAdress_1">GLAMA, poljoprivredno zanatska zadruga Dr. Franje Tuđmana 43, 22300 Kistanje</derivirana_varijabla>
  </DomainObject.Predmet.ProtustrankaWithAdress>
  <DomainObject.Predmet.ProtustrankaWithAdressOIB>
    <izvorni_sadrzaj>GLAMA, poljoprivredno zanatska zadruga, OIB 54250521349, Dr. Franje Tuđmana 43, 22300 Kistanje</izvorni_sadrzaj>
    <derivirana_varijabla naziv="DomainObject.Predmet.ProtustrankaWithAdressOIB_1">GLAMA, poljoprivredno zanatska zadruga, OIB 54250521349, Dr. Franje Tuđmana 43, 22300 Kistanje</derivirana_varijabla>
  </DomainObject.Predmet.ProtustrankaWithAdressOIB>
  <DomainObject.Predmet.ProtustrankaNazivFormated>
    <izvorni_sadrzaj>GLAMA, poljoprivredno zanatska zadruga</izvorni_sadrzaj>
    <derivirana_varijabla naziv="DomainObject.Predmet.ProtustrankaNazivFormated_1">GLAMA, poljoprivredno zanatska zadruga</derivirana_varijabla>
  </DomainObject.Predmet.ProtustrankaNazivFormated>
  <DomainObject.Predmet.ProtustrankaNazivFormatedOIB>
    <izvorni_sadrzaj>GLAMA, poljoprivredno zanatska zadruga, OIB 54250521349</izvorni_sadrzaj>
    <derivirana_varijabla naziv="DomainObject.Predmet.ProtustrankaNazivFormatedOIB_1">GLAMA, poljoprivredno zanatska zadruga, OIB 54250521349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GLAMA, poljoprivredno zanatska zadruga zastupanog po punomoćniku Marjan Dučkić</item>
    </izvorni_sadrzaj>
    <derivirana_varijabla naziv="DomainObject.Predmet.ProtuStrankaListFormated_1">
      <item>GLAMA, poljoprivredno zanatska zadruga zastupanog po punomoćniku Marjan Dučkić</item>
    </derivirana_varijabla>
  </DomainObject.Predmet.ProtuStrankaListFormated>
  <DomainObject.Predmet.ProtuStrankaListFormatedOIB>
    <izvorni_sadrzaj>
      <item>GLAMA, poljoprivredno zanatska zadruga, OIB 54250521349 zastupanog po punomoćniku Marjan Dučkić</item>
    </izvorni_sadrzaj>
    <derivirana_varijabla naziv="DomainObject.Predmet.ProtuStrankaListFormatedOIB_1">
      <item>GLAMA, poljoprivredno zanatska zadruga, OIB 54250521349 zastupanog po punomoćniku Marjan Dučkić</item>
    </derivirana_varijabla>
  </DomainObject.Predmet.ProtuStrankaListFormatedOIB>
  <DomainObject.Predmet.ProtuStrankaListFormatedWithAdress>
    <izvorni_sadrzaj>
      <item>GLAMA, poljoprivredno zanatska zadruga, Dr. Franje Tuđmana 43, 22300 Kistanje zastupanog po punomoćniku Marjan Dučkić</item>
    </izvorni_sadrzaj>
    <derivirana_varijabla naziv="DomainObject.Predmet.ProtuStrankaListFormatedWithAdress_1">
      <item>GLAMA, poljoprivredno zanatska zadruga, Dr. Franje Tuđmana 43, 22300 Kistanje zastupanog po punomoćniku Marjan Dučkić</item>
    </derivirana_varijabla>
  </DomainObject.Predmet.ProtuStrankaListFormatedWithAdress>
  <DomainObject.Predmet.ProtuStrankaListFormatedWithAdressOIB>
    <izvorni_sadrzaj>
      <item>GLAMA, poljoprivredno zanatska zadruga, OIB 54250521349, Dr. Franje Tuđmana 43, 22300 Kistanje zastupanog po punomoćniku Marjan Dučkić</item>
    </izvorni_sadrzaj>
    <derivirana_varijabla naziv="DomainObject.Predmet.ProtuStrankaListFormatedWithAdressOIB_1">
      <item>GLAMA, poljoprivredno zanatska zadruga, OIB 54250521349, Dr. Franje Tuđmana 43, 22300 Kistanje zastupanog po punomoćniku Marjan Dučkić</item>
    </derivirana_varijabla>
  </DomainObject.Predmet.ProtuStrankaListFormatedWithAdressOIB>
  <DomainObject.Predmet.ProtuStrankaListNazivFormated>
    <izvorni_sadrzaj>
      <item>GLAMA, poljoprivredno zanatska zadruga</item>
    </izvorni_sadrzaj>
    <derivirana_varijabla naziv="DomainObject.Predmet.ProtuStrankaListNazivFormated_1">
      <item>GLAMA, poljoprivredno zanatska zadruga</item>
    </derivirana_varijabla>
  </DomainObject.Predmet.ProtuStrankaListNazivFormated>
  <DomainObject.Predmet.ProtuStrankaListNazivFormatedOIB>
    <izvorni_sadrzaj>
      <item>GLAMA, poljoprivredno zanatska zadruga, OIB 54250521349</item>
    </izvorni_sadrzaj>
    <derivirana_varijabla naziv="DomainObject.Predmet.ProtuStrankaListNazivFormatedOIB_1">
      <item>GLAMA, poljoprivredno zanatska zadruga, OIB 54250521349</item>
    </derivirana_varijabla>
  </DomainObject.Predmet.ProtuStrankaListNazivFormatedOIB>
  <DomainObject.Predmet.OstaliListFormated>
    <izvorni_sadrzaj>
      <item>Marjan Dučkić punomoćnik sudionika u postupku GLAMA, poljoprivredno zanatska zadruga</item>
    </izvorni_sadrzaj>
    <derivirana_varijabla naziv="DomainObject.Predmet.OstaliListFormated_1">
      <item>Marjan Dučkić punomoćnik sudionika u postupku GLAMA, poljoprivredno zanatska zadruga</item>
    </derivirana_varijabla>
  </DomainObject.Predmet.OstaliListFormated>
  <DomainObject.Predmet.OstaliListFormatedOIB>
    <izvorni_sadrzaj>
      <item>Marjan Dučkić, OIB 76276189458 punomoćnik sudionika u postupku GLAMA, poljoprivredno zanatska zadruga</item>
    </izvorni_sadrzaj>
    <derivirana_varijabla naziv="DomainObject.Predmet.OstaliListFormatedOIB_1">
      <item>Marjan Dučkić, OIB 76276189458 punomoćnik sudionika u postupku GLAMA, poljoprivredno zanatska zadruga</item>
    </derivirana_varijabla>
  </DomainObject.Predmet.OstaliListFormatedOIB>
  <DomainObject.Predmet.OstaliListFormatedWithAdress>
    <izvorni_sadrzaj>
      <item>Marjan Dučkić, Ul.hrvatskih Branitelja 22, 22300 Kistanje punomoćnik sudionika u postupku GLAMA, poljoprivredno zanatska zadruga</item>
    </izvorni_sadrzaj>
    <derivirana_varijabla naziv="DomainObject.Predmet.OstaliListFormatedWithAdress_1">
      <item>Marjan Dučkić, Ul.hrvatskih Branitelja 22, 22300 Kistanje punomoćnik sudionika u postupku GLAMA, poljoprivredno zanatska zadruga</item>
    </derivirana_varijabla>
  </DomainObject.Predmet.OstaliListFormatedWithAdress>
  <DomainObject.Predmet.OstaliListFormatedWithAdressOIB>
    <izvorni_sadrzaj>
      <item>Marjan Dučkić, OIB 76276189458, Ul.hrvatskih Branitelja 22, 22300 Kistanje punomoćnik sudionika u postupku GLAMA, poljoprivredno zanatska zadruga</item>
    </izvorni_sadrzaj>
    <derivirana_varijabla naziv="DomainObject.Predmet.OstaliListFormatedWithAdressOIB_1">
      <item>Marjan Dučkić, OIB 76276189458, Ul.hrvatskih Branitelja 22, 22300 Kistanje punomoćnik sudionika u postupku GLAMA, poljoprivredno zanatska zadruga</item>
    </derivirana_varijabla>
  </DomainObject.Predmet.OstaliListFormatedWithAdressOIB>
  <DomainObject.Predmet.OstaliListNazivFormated>
    <izvorni_sadrzaj>
      <item>Marjan Dučkić</item>
    </izvorni_sadrzaj>
    <derivirana_varijabla naziv="DomainObject.Predmet.OstaliListNazivFormated_1">
      <item>Marjan Dučkić</item>
    </derivirana_varijabla>
  </DomainObject.Predmet.OstaliListNazivFormated>
  <DomainObject.Predmet.OstaliListNazivFormatedOIB>
    <izvorni_sadrzaj>
      <item>Marjan Dučkić, OIB 76276189458</item>
    </izvorni_sadrzaj>
    <derivirana_varijabla naziv="DomainObject.Predmet.OstaliListNazivFormatedOIB_1">
      <item>Marjan Dučkić, OIB 76276189458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GLAMA, poljoprivredno zanatska zadruga</izvorni_sadrzaj>
    <derivirana_varijabla naziv="DomainObject.Predmet.ProtustrankaIDrugi_1">GLAMA, poljoprivredno zanatska zadruga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GLAMA, poljoprivredno zanatska zadruga, OIB 54250521349, Dr. Franje Tuđmana 43, 22300 Kistanje</izvorni_sadrzaj>
    <derivirana_varijabla naziv="DomainObject.Predmet.ProtustrankaIDrugiAdressOIB_1">GLAMA, poljoprivredno zanatska zadruga, OIB 54250521349, Dr. Franje Tuđmana 43,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GLAMA, poljoprivredno zanatska zadruga</item>
      <item>Marjan Dučkić</item>
    </izvorni_sadrzaj>
    <derivirana_varijabla naziv="DomainObject.Predmet.SudioniciListNaziv_1">
      <item>FINA - RC Split</item>
      <item>GLAMA, poljoprivredno zanatska zadruga</item>
      <item>Marjan Dučkić</item>
    </derivirana_varijabla>
  </DomainObject.Predmet.SudioniciListNaziv>
  <DomainObject.Predmet.SudioniciListAdressOIB>
    <izvorni_sadrzaj>
      <item>FINA - RC Split, OIB 85821130368, Mažuranićevo šetalište 24 b,21000 Split</item>
      <item>GLAMA, poljoprivredno zanatska zadruga, OIB 54250521349, Dr. Franje Tuđmana 43,22300 Kistanje</item>
      <item>Marjan Dučkić, OIB 76276189458, Ul.hrvatskih Branitelja 22,22300 Kistanje</item>
    </izvorni_sadrzaj>
    <derivirana_varijabla naziv="DomainObject.Predmet.SudioniciListAdressOIB_1">
      <item>FINA - RC Split, OIB 85821130368, Mažuranićevo šetalište 24 b,21000 Split</item>
      <item>GLAMA, poljoprivredno zanatska zadruga, OIB 54250521349, Dr. Franje Tuđmana 43,22300 Kistanje</item>
      <item>Marjan Dučkić, OIB 76276189458, Ul.hrvatskih Branitelja 22,22300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54250521349</item>
      <item>, OIB 76276189458</item>
    </izvorni_sadrzaj>
    <derivirana_varijabla naziv="DomainObject.Predmet.SudioniciListNazivOIB_1">
      <item>, OIB 85821130368</item>
      <item>, OIB 54250521349</item>
      <item>, OIB 76276189458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466</properties:Words>
  <properties:Characters>2585</properties:Characters>
  <properties:Lines>96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2015-12-28T10:24:00Z</dcterms:created>
  <dc:creator>mgulin1</dc:creator>
  <cp:keywords/>
  <cp:lastModifiedBy>Katarina Benić</cp:lastModifiedBy>
  <cp:lastPrinted>2015-12-28T10:58:00Z</cp:lastPrinted>
  <dcterms:modified xmlns:xsi="http://www.w3.org/2001/XMLSchema-instance" xsi:type="dcterms:W3CDTF">2015-12-28T10:58:00Z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