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df65" w14:paraId="a28df65" w:rsidRDefault="00CD51DC" w:rsidP="00CD51DC" w:rsidR="000C45C2" w:rsidRPr="00430A4E">
      <w:pPr>
        <w15:collapsed w:val="false"/>
      </w:pPr>
      <w:bookmarkStart w:name="_GoBack" w:id="0"/>
      <w:bookmarkEnd w:id="0"/>
      <w:r w:rsidRPr="00430A4E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0A4E">
        <w:tab/>
      </w:r>
      <w:r w:rsidRPr="00430A4E">
        <w:tab/>
        <w:t xml:space="preserve">                                                                                            4 St-</w:t>
      </w:r>
      <w:r w:rsidR="00430A4E" w:rsidRPr="00430A4E">
        <w:t>1569</w:t>
      </w:r>
      <w:r w:rsidRPr="00430A4E">
        <w:t>/15</w:t>
      </w:r>
    </w:p>
    <w:p w:rsidRDefault="007378C3" w:rsidP="007378C3" w:rsidR="00FA0C18" w:rsidRPr="00430A4E">
      <w:r w:rsidRPr="00430A4E">
        <w:rPr>
          <w:b/>
        </w:rPr>
        <w:t xml:space="preserve">     </w:t>
      </w:r>
      <w:r w:rsidRPr="00430A4E">
        <w:t>REPUBLIKA HRVATSKA</w:t>
      </w:r>
    </w:p>
    <w:p w:rsidRDefault="007378C3" w:rsidP="007378C3" w:rsidR="007378C3" w:rsidRPr="00430A4E">
      <w:r w:rsidRPr="00430A4E">
        <w:t xml:space="preserve"> TRGOVAČKI SUD U ZAGREBU</w:t>
      </w:r>
    </w:p>
    <w:p w:rsidRDefault="007378C3" w:rsidP="007378C3" w:rsidR="005274E0" w:rsidRPr="00430A4E">
      <w:r w:rsidRPr="00430A4E">
        <w:t xml:space="preserve">STALNA SLUŽBA </w:t>
      </w:r>
    </w:p>
    <w:p w:rsidRDefault="00923DF7" w:rsidP="001F1674" w:rsidR="00923DF7" w:rsidRPr="00430A4E">
      <w:pPr>
        <w:ind w:right="707"/>
        <w:rPr>
          <w:color w:val="000000"/>
        </w:rPr>
      </w:pPr>
      <w:r w:rsidRPr="00430A4E">
        <w:rPr>
          <w:color w:val="000000"/>
        </w:rPr>
        <w:t xml:space="preserve">Karlovac, </w:t>
      </w:r>
      <w:r w:rsidR="00430A4E" w:rsidRPr="00430A4E">
        <w:rPr>
          <w:color w:val="000000"/>
        </w:rPr>
        <w:t>Ljudevita Šestića 4</w:t>
      </w:r>
    </w:p>
    <w:p w:rsidRDefault="0031503B" w:rsidP="00D531A1" w:rsidR="007E007D" w:rsidRPr="00430A4E">
      <w:pPr>
        <w:tabs>
          <w:tab w:pos="5668" w:val="left"/>
        </w:tabs>
      </w:pPr>
      <w:r w:rsidRPr="00430A4E">
        <w:tab/>
        <w:t xml:space="preserve">   </w:t>
      </w:r>
    </w:p>
    <w:p w:rsidRDefault="00C542BA" w:rsidP="00C542BA" w:rsidR="00430A4E" w:rsidRPr="00430A4E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  <w:r w:rsidRPr="00430A4E">
        <w:rPr>
          <w:sz w:val="24"/>
          <w:szCs w:val="24"/>
        </w:rPr>
        <w:t xml:space="preserve">                                                                          </w:t>
      </w:r>
      <w:r w:rsidRPr="00430A4E">
        <w:rPr>
          <w:rFonts w:hAnsi="Times New Roman" w:ascii="Times New Roman"/>
          <w:sz w:val="24"/>
          <w:szCs w:val="24"/>
        </w:rPr>
        <w:t xml:space="preserve">    </w:t>
      </w:r>
    </w:p>
    <w:p w:rsidRDefault="00430A4E" w:rsidP="00C542BA" w:rsidR="00430A4E" w:rsidRPr="00430A4E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</w:p>
    <w:p w:rsidRDefault="00430A4E" w:rsidP="00430A4E" w:rsidR="00430A4E" w:rsidRPr="00430A4E">
      <w:pPr>
        <w:pStyle w:val="Bezproreda1"/>
        <w:tabs>
          <w:tab w:pos="6260" w:val="left"/>
        </w:tabs>
        <w:ind w:left="2124"/>
        <w:rPr>
          <w:rFonts w:hAnsi="Times New Roman" w:ascii="Times New Roman"/>
          <w:sz w:val="24"/>
          <w:szCs w:val="24"/>
        </w:rPr>
      </w:pPr>
      <w:r w:rsidRPr="00430A4E">
        <w:rPr>
          <w:rFonts w:hAnsi="Times New Roman" w:ascii="Times New Roman"/>
          <w:sz w:val="24"/>
          <w:szCs w:val="24"/>
        </w:rPr>
        <w:tab/>
        <w:t xml:space="preserve">     LIKA PROJEKT d.o.o.</w:t>
      </w:r>
    </w:p>
    <w:p w:rsidRDefault="00430A4E" w:rsidP="00430A4E" w:rsidR="00430A4E">
      <w:pPr>
        <w:pStyle w:val="Bezproreda1"/>
        <w:tabs>
          <w:tab w:pos="6260" w:val="left"/>
        </w:tabs>
        <w:ind w:left="2124"/>
        <w:rPr>
          <w:rFonts w:hAnsi="Times New Roman" w:ascii="Times New Roman"/>
          <w:sz w:val="24"/>
          <w:szCs w:val="24"/>
        </w:rPr>
      </w:pPr>
      <w:r w:rsidRPr="00430A4E">
        <w:rPr>
          <w:rFonts w:hAnsi="Times New Roman" w:ascii="Times New Roman"/>
          <w:sz w:val="24"/>
          <w:szCs w:val="24"/>
        </w:rPr>
        <w:tab/>
        <w:t xml:space="preserve">     Karlovac, Mokrice 23</w:t>
      </w:r>
    </w:p>
    <w:p w:rsidRDefault="00D531A1" w:rsidP="00430A4E" w:rsidR="00D531A1">
      <w:pPr>
        <w:pStyle w:val="Bezproreda1"/>
        <w:tabs>
          <w:tab w:pos="6260" w:val="left"/>
        </w:tabs>
        <w:ind w:left="2124"/>
        <w:rPr>
          <w:rFonts w:hAnsi="Times New Roman" w:ascii="Times New Roman"/>
          <w:sz w:val="24"/>
          <w:szCs w:val="24"/>
        </w:rPr>
      </w:pPr>
    </w:p>
    <w:p w:rsidRDefault="00430A4E" w:rsidP="00430A4E" w:rsidR="00430A4E" w:rsidRPr="00430A4E">
      <w:pPr>
        <w:pStyle w:val="Bezproreda1"/>
        <w:tabs>
          <w:tab w:pos="6260" w:val="left"/>
        </w:tabs>
        <w:ind w:left="2124"/>
        <w:rPr>
          <w:rFonts w:hAnsi="Times New Roman" w:ascii="Times New Roman"/>
          <w:sz w:val="24"/>
          <w:szCs w:val="24"/>
        </w:rPr>
      </w:pPr>
    </w:p>
    <w:p w:rsidRDefault="00430A4E" w:rsidP="00430A4E" w:rsidR="00430A4E" w:rsidRPr="00430A4E">
      <w:pPr>
        <w:pStyle w:val="Bezproreda1"/>
        <w:tabs>
          <w:tab w:pos="6260" w:val="left"/>
        </w:tabs>
        <w:ind w:left="212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SVETOZAR POPOVIĆ</w:t>
      </w:r>
    </w:p>
    <w:p w:rsidRDefault="00D531A1" w:rsidP="00D531A1" w:rsidR="00D531A1">
      <w:pPr>
        <w:pStyle w:val="Bezproreda1"/>
        <w:tabs>
          <w:tab w:pos="6260" w:val="left"/>
        </w:tabs>
        <w:ind w:left="212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  </w:t>
      </w:r>
      <w:r w:rsidRPr="00430A4E">
        <w:rPr>
          <w:rFonts w:hAnsi="Times New Roman" w:ascii="Times New Roman"/>
          <w:sz w:val="24"/>
          <w:szCs w:val="24"/>
        </w:rPr>
        <w:t>Karlovac, Mokrice 23</w:t>
      </w:r>
    </w:p>
    <w:p w:rsidRDefault="00D531A1" w:rsidP="00D531A1" w:rsidR="00D531A1">
      <w:pPr>
        <w:pStyle w:val="Bezproreda1"/>
        <w:tabs>
          <w:tab w:pos="6260" w:val="left"/>
        </w:tabs>
        <w:ind w:left="2124"/>
        <w:rPr>
          <w:rFonts w:hAnsi="Times New Roman" w:ascii="Times New Roman"/>
          <w:sz w:val="24"/>
          <w:szCs w:val="24"/>
        </w:rPr>
      </w:pPr>
    </w:p>
    <w:p w:rsidRDefault="00430A4E" w:rsidP="00D531A1" w:rsidR="00430A4E" w:rsidRPr="00430A4E">
      <w:pPr>
        <w:pStyle w:val="Bezproreda1"/>
        <w:tabs>
          <w:tab w:pos="6260" w:val="left"/>
        </w:tabs>
        <w:ind w:left="2124"/>
        <w:rPr>
          <w:rFonts w:hAnsi="Times New Roman" w:ascii="Times New Roman"/>
          <w:sz w:val="24"/>
          <w:szCs w:val="24"/>
        </w:rPr>
      </w:pPr>
    </w:p>
    <w:p w:rsidRDefault="00C542BA" w:rsidP="00C542BA" w:rsidR="00C542BA" w:rsidRPr="00430A4E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  <w:r w:rsidRPr="00430A4E">
        <w:rPr>
          <w:rFonts w:hAnsi="Times New Roman" w:ascii="Times New Roman"/>
          <w:sz w:val="24"/>
          <w:szCs w:val="24"/>
        </w:rPr>
        <w:t xml:space="preserve"> FINANCIJSKA AGENCIJA</w:t>
      </w:r>
    </w:p>
    <w:p w:rsidRDefault="00C542BA" w:rsidP="00C542BA" w:rsidR="00C542BA" w:rsidRPr="00430A4E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  <w:r w:rsidRPr="00430A4E">
        <w:rPr>
          <w:rFonts w:hAnsi="Times New Roman" w:ascii="Times New Roman"/>
          <w:sz w:val="24"/>
          <w:szCs w:val="24"/>
        </w:rPr>
        <w:t xml:space="preserve">Zagreb, </w:t>
      </w:r>
      <w:r w:rsidR="00430A4E" w:rsidRPr="00430A4E">
        <w:rPr>
          <w:rFonts w:hAnsi="Times New Roman" w:ascii="Times New Roman"/>
          <w:sz w:val="24"/>
          <w:szCs w:val="24"/>
        </w:rPr>
        <w:t>Ulica grada Vukovara 70</w:t>
      </w:r>
    </w:p>
    <w:p w:rsidRDefault="00C542BA" w:rsidP="00C542BA" w:rsidR="00C542BA" w:rsidRPr="00430A4E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CD51DC" w:rsidP="0060794C" w:rsidR="00CD51DC" w:rsidRPr="00430A4E">
      <w:pPr>
        <w:pStyle w:val="Bezproreda1"/>
        <w:ind w:left="2124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D51DC" w:rsidP="0060794C" w:rsidR="00CD51DC" w:rsidRPr="00430A4E">
      <w:pPr>
        <w:pStyle w:val="Bezproreda1"/>
        <w:ind w:left="2124"/>
        <w:jc w:val="right"/>
        <w:rPr>
          <w:rFonts w:hAnsi="Times New Roman" w:ascii="Times New Roman"/>
          <w:b/>
          <w:sz w:val="24"/>
          <w:szCs w:val="24"/>
        </w:rPr>
      </w:pPr>
    </w:p>
    <w:p w:rsidRDefault="0060794C" w:rsidP="0060794C" w:rsidR="0060794C" w:rsidRPr="00430A4E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430A4E">
        <w:rPr>
          <w:rFonts w:hAnsi="Times New Roman" w:ascii="Times New Roman"/>
          <w:b/>
          <w:sz w:val="24"/>
          <w:szCs w:val="24"/>
        </w:rPr>
        <w:t>P O Z I V</w:t>
      </w:r>
    </w:p>
    <w:p w:rsidRDefault="0060794C" w:rsidP="0060794C" w:rsidR="0060794C" w:rsidRPr="00430A4E">
      <w:pPr>
        <w:pStyle w:val="Bezproreda1"/>
        <w:jc w:val="right"/>
        <w:rPr>
          <w:rFonts w:hAnsi="Times New Roman" w:ascii="Times New Roman"/>
          <w:b/>
          <w:sz w:val="24"/>
          <w:szCs w:val="24"/>
        </w:rPr>
      </w:pPr>
    </w:p>
    <w:p w:rsidRDefault="00430A4E" w:rsidP="00430A4E" w:rsidR="00430A4E" w:rsidRPr="00430A4E">
      <w:pPr>
        <w:rPr>
          <w:rFonts w:eastAsia="Calibri"/>
          <w:kern w:val="2"/>
          <w:lang w:eastAsia="ar-SA"/>
        </w:rPr>
      </w:pPr>
    </w:p>
    <w:p w:rsidRDefault="00C542BA" w:rsidP="00430A4E" w:rsidR="0060794C" w:rsidRPr="00430A4E">
      <w:r w:rsidRPr="00430A4E">
        <w:rPr>
          <w:rFonts w:eastAsia="Calibri"/>
          <w:kern w:val="2"/>
          <w:lang w:eastAsia="ar-SA"/>
        </w:rPr>
        <w:t xml:space="preserve">STEČAJNI DUŽNIK: </w:t>
      </w:r>
      <w:r w:rsidR="00430A4E" w:rsidRPr="00430A4E">
        <w:t>LIKA PROJEKT d.o.o. Karlovac, Mokrice 23, OIB 30679140362</w:t>
      </w:r>
    </w:p>
    <w:p w:rsidRDefault="00430A4E" w:rsidP="00430A4E" w:rsidR="00430A4E" w:rsidRPr="00430A4E"/>
    <w:p w:rsidRDefault="00CD51DC" w:rsidP="0060794C" w:rsidR="00CD51DC" w:rsidRPr="00430A4E">
      <w:pPr>
        <w:ind w:left="360"/>
        <w:jc w:val="both"/>
        <w:rPr>
          <w:b/>
        </w:rPr>
      </w:pPr>
    </w:p>
    <w:p w:rsidRDefault="0060794C" w:rsidP="0060794C" w:rsidR="0060794C" w:rsidRPr="00430A4E">
      <w:pPr>
        <w:ind w:left="360"/>
        <w:jc w:val="both"/>
      </w:pPr>
      <w:r w:rsidRPr="00430A4E">
        <w:tab/>
        <w:t>Poziva</w:t>
      </w:r>
      <w:r w:rsidR="00CD51DC" w:rsidRPr="00430A4E">
        <w:t>te</w:t>
      </w:r>
      <w:r w:rsidRPr="00430A4E">
        <w:t xml:space="preserve"> </w:t>
      </w:r>
      <w:r w:rsidR="00CD51DC" w:rsidRPr="00430A4E">
        <w:t>se</w:t>
      </w:r>
      <w:r w:rsidRPr="00430A4E">
        <w:t xml:space="preserve"> na ročište radi </w:t>
      </w:r>
      <w:r w:rsidR="00430A4E" w:rsidRPr="00430A4E">
        <w:t>izjašnjenj</w:t>
      </w:r>
      <w:r w:rsidR="00D531A1">
        <w:t>a</w:t>
      </w:r>
      <w:r w:rsidR="00430A4E" w:rsidRPr="00430A4E">
        <w:t xml:space="preserve"> o prijedlogu za otvaranje </w:t>
      </w:r>
      <w:r w:rsidRPr="00430A4E">
        <w:t xml:space="preserve">stečajnog postupka nad dužnikom zakazano za dan </w:t>
      </w:r>
      <w:r w:rsidR="00430A4E" w:rsidRPr="00430A4E">
        <w:rPr>
          <w:b/>
        </w:rPr>
        <w:t>25. siječnja 2016</w:t>
      </w:r>
      <w:r w:rsidRPr="00430A4E">
        <w:rPr>
          <w:b/>
        </w:rPr>
        <w:t xml:space="preserve">. godine u </w:t>
      </w:r>
      <w:r w:rsidR="00430A4E" w:rsidRPr="00430A4E">
        <w:rPr>
          <w:b/>
        </w:rPr>
        <w:t>9,30</w:t>
      </w:r>
      <w:r w:rsidRPr="00430A4E">
        <w:rPr>
          <w:b/>
        </w:rPr>
        <w:t xml:space="preserve"> sati, </w:t>
      </w:r>
      <w:r w:rsidRPr="00430A4E">
        <w:t xml:space="preserve">u ovaj sud u Karlovcu, </w:t>
      </w:r>
      <w:r w:rsidR="00430A4E" w:rsidRPr="00430A4E">
        <w:t>Ljudevita Šestića 4, soba broj 3</w:t>
      </w:r>
      <w:r w:rsidRPr="00430A4E">
        <w:t>.</w:t>
      </w:r>
    </w:p>
    <w:p w:rsidRDefault="00923DF7" w:rsidP="007E4555" w:rsidR="00923DF7" w:rsidRPr="00430A4E">
      <w:pPr>
        <w:jc w:val="both"/>
      </w:pPr>
    </w:p>
    <w:p w:rsidRDefault="007E4555" w:rsidP="007E4555" w:rsidR="00923DF7" w:rsidRPr="00430A4E">
      <w:pPr>
        <w:jc w:val="both"/>
      </w:pPr>
      <w:r w:rsidRPr="00430A4E">
        <w:t xml:space="preserve">          </w:t>
      </w:r>
    </w:p>
    <w:p w:rsidRDefault="00034AA6" w:rsidR="005274E0" w:rsidRPr="00430A4E">
      <w:pPr>
        <w:jc w:val="center"/>
      </w:pPr>
      <w:r w:rsidRPr="00430A4E">
        <w:t>U</w:t>
      </w:r>
      <w:r w:rsidR="005274E0" w:rsidRPr="00430A4E">
        <w:t xml:space="preserve"> Karlovcu</w:t>
      </w:r>
      <w:r w:rsidRPr="00430A4E">
        <w:t xml:space="preserve"> </w:t>
      </w:r>
      <w:r w:rsidR="00430A4E" w:rsidRPr="00430A4E">
        <w:t>24. studenog</w:t>
      </w:r>
      <w:r w:rsidR="00923DF7" w:rsidRPr="00430A4E">
        <w:t xml:space="preserve"> 2015</w:t>
      </w:r>
      <w:r w:rsidR="00555C41" w:rsidRPr="00430A4E">
        <w:t xml:space="preserve">. </w:t>
      </w:r>
      <w:r w:rsidR="005274E0" w:rsidRPr="00430A4E">
        <w:t xml:space="preserve"> godine</w:t>
      </w:r>
    </w:p>
    <w:p w:rsidRDefault="00C130F1" w:rsidP="00C130F1" w:rsidR="009C57F4" w:rsidRPr="00430A4E">
      <w:pPr>
        <w:jc w:val="center"/>
      </w:pPr>
      <w:r w:rsidRPr="00430A4E">
        <w:t xml:space="preserve">                                                                                                            </w:t>
      </w:r>
      <w:r w:rsidR="009C57F4" w:rsidRPr="00430A4E">
        <w:t xml:space="preserve">               </w:t>
      </w:r>
    </w:p>
    <w:p w:rsidRDefault="009C57F4" w:rsidP="00C130F1" w:rsidR="00555C41" w:rsidRPr="00430A4E">
      <w:pPr>
        <w:jc w:val="center"/>
      </w:pPr>
      <w:r w:rsidRPr="00430A4E">
        <w:t xml:space="preserve">                                                                            </w:t>
      </w:r>
      <w:r w:rsidR="00F528AD" w:rsidRPr="00430A4E">
        <w:t xml:space="preserve">                            </w:t>
      </w:r>
      <w:r w:rsidR="00923DF7" w:rsidRPr="00430A4E">
        <w:t>Sudac</w:t>
      </w:r>
      <w:r w:rsidR="00A77E96" w:rsidRPr="00430A4E">
        <w:t>:</w:t>
      </w:r>
    </w:p>
    <w:p w:rsidRDefault="009C57F4" w:rsidP="00A77E96" w:rsidR="00054F7C" w:rsidRPr="00430A4E">
      <w:pPr>
        <w:tabs>
          <w:tab w:pos="6825" w:val="left"/>
          <w:tab w:pos="9072" w:val="right"/>
        </w:tabs>
      </w:pPr>
      <w:r w:rsidRPr="00430A4E">
        <w:t xml:space="preserve">                                                                               </w:t>
      </w:r>
      <w:r w:rsidR="00F528AD" w:rsidRPr="00430A4E">
        <w:t xml:space="preserve">                          </w:t>
      </w:r>
      <w:r w:rsidR="00696DE4" w:rsidRPr="00430A4E">
        <w:t xml:space="preserve"> </w:t>
      </w:r>
      <w:r w:rsidR="00F528AD" w:rsidRPr="00430A4E">
        <w:t xml:space="preserve">   </w:t>
      </w:r>
      <w:r w:rsidR="00923DF7" w:rsidRPr="00430A4E">
        <w:t>Goranka Boljkovac</w:t>
      </w:r>
      <w:r w:rsidR="00054F7C" w:rsidRPr="00430A4E">
        <w:t>, v.r.</w:t>
      </w:r>
    </w:p>
    <w:p w:rsidRDefault="00AD6F1C" w:rsidP="00555C41" w:rsidR="00AD6F1C" w:rsidRPr="00430A4E">
      <w:pPr>
        <w:jc w:val="right"/>
      </w:pPr>
    </w:p>
    <w:p w:rsidRDefault="00555C41" w:rsidP="00555C41" w:rsidR="00555C41" w:rsidRPr="00430A4E">
      <w:pPr>
        <w:jc w:val="right"/>
      </w:pPr>
      <w:r w:rsidRPr="00430A4E">
        <w:t>Za točnost otpravka-</w:t>
      </w:r>
    </w:p>
    <w:p w:rsidRDefault="009C57F4" w:rsidP="00054F7C" w:rsidR="00555C41" w:rsidRPr="00430A4E">
      <w:pPr>
        <w:tabs>
          <w:tab w:pos="6690" w:val="left"/>
          <w:tab w:pos="9072" w:val="right"/>
        </w:tabs>
      </w:pPr>
      <w:r w:rsidRPr="00430A4E">
        <w:t xml:space="preserve">                                                                          </w:t>
      </w:r>
      <w:r w:rsidR="00054F7C" w:rsidRPr="00430A4E">
        <w:t xml:space="preserve">   </w:t>
      </w:r>
      <w:r w:rsidR="00F528AD" w:rsidRPr="00430A4E">
        <w:t xml:space="preserve">                                       </w:t>
      </w:r>
      <w:r w:rsidR="00555C41" w:rsidRPr="00430A4E">
        <w:t>ovlašteni službenik:</w:t>
      </w:r>
    </w:p>
    <w:p w:rsidRDefault="00054F7C" w:rsidP="009C57F4" w:rsidR="00555C41" w:rsidRPr="00430A4E">
      <w:pPr>
        <w:tabs>
          <w:tab w:pos="6180" w:val="left"/>
          <w:tab w:pos="6735" w:val="left"/>
          <w:tab w:pos="9072" w:val="right"/>
        </w:tabs>
      </w:pPr>
      <w:r w:rsidRPr="00430A4E">
        <w:tab/>
      </w:r>
      <w:r w:rsidR="009C57F4" w:rsidRPr="00430A4E">
        <w:t xml:space="preserve">   </w:t>
      </w:r>
      <w:r w:rsidR="00F528AD" w:rsidRPr="00430A4E">
        <w:t xml:space="preserve">           </w:t>
      </w:r>
      <w:r w:rsidR="00C130F1" w:rsidRPr="00430A4E">
        <w:t>Renata Klokočki</w:t>
      </w:r>
      <w:r w:rsidRPr="00430A4E">
        <w:t xml:space="preserve"> </w:t>
      </w:r>
    </w:p>
    <w:p w:rsidRDefault="00BD717D" w:rsidR="00BD717D" w:rsidRPr="00430A4E">
      <w:pPr>
        <w:rPr>
          <w:b/>
        </w:rPr>
      </w:pPr>
    </w:p>
    <w:sectPr w:rsidSect="00D531A1" w:rsidR="00BD717D" w:rsidRPr="00430A4E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C41"/>
    <w:rsid w:val="000143E6"/>
    <w:rsid w:val="00020C21"/>
    <w:rsid w:val="00022616"/>
    <w:rsid w:val="00034AA6"/>
    <w:rsid w:val="00043369"/>
    <w:rsid w:val="00054F7C"/>
    <w:rsid w:val="0005579C"/>
    <w:rsid w:val="00055EDB"/>
    <w:rsid w:val="0007430F"/>
    <w:rsid w:val="0007489D"/>
    <w:rsid w:val="0008445B"/>
    <w:rsid w:val="0008666C"/>
    <w:rsid w:val="0008722A"/>
    <w:rsid w:val="000C45C2"/>
    <w:rsid w:val="000F40B1"/>
    <w:rsid w:val="000F7819"/>
    <w:rsid w:val="0010386A"/>
    <w:rsid w:val="001106DD"/>
    <w:rsid w:val="0011228E"/>
    <w:rsid w:val="001438AD"/>
    <w:rsid w:val="0014729A"/>
    <w:rsid w:val="00153980"/>
    <w:rsid w:val="00157DCB"/>
    <w:rsid w:val="0017167B"/>
    <w:rsid w:val="0019747A"/>
    <w:rsid w:val="001B1F99"/>
    <w:rsid w:val="001C6254"/>
    <w:rsid w:val="001C6A0A"/>
    <w:rsid w:val="001D28C7"/>
    <w:rsid w:val="001D41FC"/>
    <w:rsid w:val="001D6760"/>
    <w:rsid w:val="001E177F"/>
    <w:rsid w:val="00211EAB"/>
    <w:rsid w:val="0021413D"/>
    <w:rsid w:val="00215099"/>
    <w:rsid w:val="002165C8"/>
    <w:rsid w:val="002304A2"/>
    <w:rsid w:val="00255A90"/>
    <w:rsid w:val="002713DE"/>
    <w:rsid w:val="002729CF"/>
    <w:rsid w:val="00273022"/>
    <w:rsid w:val="002774BE"/>
    <w:rsid w:val="002831F0"/>
    <w:rsid w:val="0028457C"/>
    <w:rsid w:val="00291A9C"/>
    <w:rsid w:val="0029332A"/>
    <w:rsid w:val="002A0E45"/>
    <w:rsid w:val="002A3C2C"/>
    <w:rsid w:val="002B39FC"/>
    <w:rsid w:val="002B47B9"/>
    <w:rsid w:val="002C3855"/>
    <w:rsid w:val="002C7A7B"/>
    <w:rsid w:val="002D4452"/>
    <w:rsid w:val="002F4E64"/>
    <w:rsid w:val="00300238"/>
    <w:rsid w:val="00307937"/>
    <w:rsid w:val="0031503B"/>
    <w:rsid w:val="00335B56"/>
    <w:rsid w:val="00344122"/>
    <w:rsid w:val="003447FA"/>
    <w:rsid w:val="0035316D"/>
    <w:rsid w:val="00367B98"/>
    <w:rsid w:val="0038411C"/>
    <w:rsid w:val="003C1079"/>
    <w:rsid w:val="003D5837"/>
    <w:rsid w:val="003F6B6B"/>
    <w:rsid w:val="004120D8"/>
    <w:rsid w:val="00414196"/>
    <w:rsid w:val="00420498"/>
    <w:rsid w:val="00430A4E"/>
    <w:rsid w:val="004372F6"/>
    <w:rsid w:val="00457C85"/>
    <w:rsid w:val="00460079"/>
    <w:rsid w:val="0048714A"/>
    <w:rsid w:val="004C78AE"/>
    <w:rsid w:val="004D318C"/>
    <w:rsid w:val="004D4A8F"/>
    <w:rsid w:val="004E5BB2"/>
    <w:rsid w:val="005274E0"/>
    <w:rsid w:val="00537E71"/>
    <w:rsid w:val="005410FA"/>
    <w:rsid w:val="00555C41"/>
    <w:rsid w:val="00563C2F"/>
    <w:rsid w:val="00565171"/>
    <w:rsid w:val="00566589"/>
    <w:rsid w:val="00567358"/>
    <w:rsid w:val="00570370"/>
    <w:rsid w:val="005804BC"/>
    <w:rsid w:val="005831D8"/>
    <w:rsid w:val="005A6B89"/>
    <w:rsid w:val="005B07F3"/>
    <w:rsid w:val="005D2101"/>
    <w:rsid w:val="005D6516"/>
    <w:rsid w:val="005E07D3"/>
    <w:rsid w:val="005E4C76"/>
    <w:rsid w:val="005F5890"/>
    <w:rsid w:val="00602405"/>
    <w:rsid w:val="0060794C"/>
    <w:rsid w:val="00644A37"/>
    <w:rsid w:val="0065008F"/>
    <w:rsid w:val="00681CDF"/>
    <w:rsid w:val="006851E2"/>
    <w:rsid w:val="006864A6"/>
    <w:rsid w:val="00696DE4"/>
    <w:rsid w:val="006C0B77"/>
    <w:rsid w:val="006D2E51"/>
    <w:rsid w:val="006F5F2A"/>
    <w:rsid w:val="007060AB"/>
    <w:rsid w:val="00711F07"/>
    <w:rsid w:val="00723132"/>
    <w:rsid w:val="00723BF6"/>
    <w:rsid w:val="0072699B"/>
    <w:rsid w:val="00730F07"/>
    <w:rsid w:val="007378C3"/>
    <w:rsid w:val="00751C54"/>
    <w:rsid w:val="00767A11"/>
    <w:rsid w:val="00774E13"/>
    <w:rsid w:val="00780898"/>
    <w:rsid w:val="007879AB"/>
    <w:rsid w:val="00797759"/>
    <w:rsid w:val="007A20F6"/>
    <w:rsid w:val="007A5BE5"/>
    <w:rsid w:val="007B0A67"/>
    <w:rsid w:val="007E007D"/>
    <w:rsid w:val="007E4555"/>
    <w:rsid w:val="00830C07"/>
    <w:rsid w:val="00837936"/>
    <w:rsid w:val="0084500F"/>
    <w:rsid w:val="00845931"/>
    <w:rsid w:val="008522FE"/>
    <w:rsid w:val="0089092F"/>
    <w:rsid w:val="00893874"/>
    <w:rsid w:val="00893E2A"/>
    <w:rsid w:val="008A36F2"/>
    <w:rsid w:val="008A4286"/>
    <w:rsid w:val="008A5B11"/>
    <w:rsid w:val="008C11DE"/>
    <w:rsid w:val="008C2417"/>
    <w:rsid w:val="008C29C6"/>
    <w:rsid w:val="008C52BF"/>
    <w:rsid w:val="008D3F20"/>
    <w:rsid w:val="008D63C3"/>
    <w:rsid w:val="008E489C"/>
    <w:rsid w:val="008F6017"/>
    <w:rsid w:val="008F65AD"/>
    <w:rsid w:val="00900EC2"/>
    <w:rsid w:val="009046C8"/>
    <w:rsid w:val="00911960"/>
    <w:rsid w:val="00916184"/>
    <w:rsid w:val="009165F8"/>
    <w:rsid w:val="00923DF7"/>
    <w:rsid w:val="00950C05"/>
    <w:rsid w:val="009A0ABA"/>
    <w:rsid w:val="009B5CBE"/>
    <w:rsid w:val="009C39D9"/>
    <w:rsid w:val="009C57F4"/>
    <w:rsid w:val="00A03CA6"/>
    <w:rsid w:val="00A233C4"/>
    <w:rsid w:val="00A27225"/>
    <w:rsid w:val="00A56064"/>
    <w:rsid w:val="00A62A38"/>
    <w:rsid w:val="00A701F1"/>
    <w:rsid w:val="00A74E02"/>
    <w:rsid w:val="00A77E96"/>
    <w:rsid w:val="00A81D59"/>
    <w:rsid w:val="00A85ACE"/>
    <w:rsid w:val="00A936FE"/>
    <w:rsid w:val="00AA2EDC"/>
    <w:rsid w:val="00AA2F13"/>
    <w:rsid w:val="00AB2548"/>
    <w:rsid w:val="00AB5A99"/>
    <w:rsid w:val="00AB739B"/>
    <w:rsid w:val="00AC62D5"/>
    <w:rsid w:val="00AC6573"/>
    <w:rsid w:val="00AC686B"/>
    <w:rsid w:val="00AD32C3"/>
    <w:rsid w:val="00AD6F1C"/>
    <w:rsid w:val="00B2337A"/>
    <w:rsid w:val="00B24C9A"/>
    <w:rsid w:val="00B25AC4"/>
    <w:rsid w:val="00B26460"/>
    <w:rsid w:val="00B329B6"/>
    <w:rsid w:val="00B353D4"/>
    <w:rsid w:val="00B3742E"/>
    <w:rsid w:val="00B45FD3"/>
    <w:rsid w:val="00B510C1"/>
    <w:rsid w:val="00B74219"/>
    <w:rsid w:val="00B87816"/>
    <w:rsid w:val="00B87C20"/>
    <w:rsid w:val="00B9528A"/>
    <w:rsid w:val="00B976F3"/>
    <w:rsid w:val="00BA530F"/>
    <w:rsid w:val="00BB422E"/>
    <w:rsid w:val="00BC176D"/>
    <w:rsid w:val="00BC6738"/>
    <w:rsid w:val="00BD2E0C"/>
    <w:rsid w:val="00BD717D"/>
    <w:rsid w:val="00BD7407"/>
    <w:rsid w:val="00BF03BC"/>
    <w:rsid w:val="00BF1D26"/>
    <w:rsid w:val="00BF4EA4"/>
    <w:rsid w:val="00C007FB"/>
    <w:rsid w:val="00C02224"/>
    <w:rsid w:val="00C02920"/>
    <w:rsid w:val="00C11C1F"/>
    <w:rsid w:val="00C130F1"/>
    <w:rsid w:val="00C4382D"/>
    <w:rsid w:val="00C5170C"/>
    <w:rsid w:val="00C5415A"/>
    <w:rsid w:val="00C542BA"/>
    <w:rsid w:val="00C54AA9"/>
    <w:rsid w:val="00C5754C"/>
    <w:rsid w:val="00C6044B"/>
    <w:rsid w:val="00C6113C"/>
    <w:rsid w:val="00C66053"/>
    <w:rsid w:val="00C80CC7"/>
    <w:rsid w:val="00C954BE"/>
    <w:rsid w:val="00C956D9"/>
    <w:rsid w:val="00CA2AE4"/>
    <w:rsid w:val="00CA7B5D"/>
    <w:rsid w:val="00CD51DC"/>
    <w:rsid w:val="00CE3480"/>
    <w:rsid w:val="00CF4A13"/>
    <w:rsid w:val="00D0298A"/>
    <w:rsid w:val="00D034A9"/>
    <w:rsid w:val="00D22CE3"/>
    <w:rsid w:val="00D23D22"/>
    <w:rsid w:val="00D25F74"/>
    <w:rsid w:val="00D26CE7"/>
    <w:rsid w:val="00D531A1"/>
    <w:rsid w:val="00D608E6"/>
    <w:rsid w:val="00D8066D"/>
    <w:rsid w:val="00D81D65"/>
    <w:rsid w:val="00D83E1A"/>
    <w:rsid w:val="00D9144E"/>
    <w:rsid w:val="00D96816"/>
    <w:rsid w:val="00D96D41"/>
    <w:rsid w:val="00D97120"/>
    <w:rsid w:val="00DA0AE0"/>
    <w:rsid w:val="00DC1B08"/>
    <w:rsid w:val="00DE6552"/>
    <w:rsid w:val="00DE729E"/>
    <w:rsid w:val="00E016C3"/>
    <w:rsid w:val="00E017A6"/>
    <w:rsid w:val="00E01F37"/>
    <w:rsid w:val="00E17F3E"/>
    <w:rsid w:val="00E26660"/>
    <w:rsid w:val="00E37385"/>
    <w:rsid w:val="00E50CB1"/>
    <w:rsid w:val="00E60A76"/>
    <w:rsid w:val="00E62845"/>
    <w:rsid w:val="00E6486A"/>
    <w:rsid w:val="00E70B30"/>
    <w:rsid w:val="00E90FC3"/>
    <w:rsid w:val="00E94013"/>
    <w:rsid w:val="00EA0C23"/>
    <w:rsid w:val="00EA2EB7"/>
    <w:rsid w:val="00EB73E8"/>
    <w:rsid w:val="00EE09A7"/>
    <w:rsid w:val="00EF11D7"/>
    <w:rsid w:val="00F00242"/>
    <w:rsid w:val="00F010EB"/>
    <w:rsid w:val="00F07DC8"/>
    <w:rsid w:val="00F13058"/>
    <w:rsid w:val="00F155DF"/>
    <w:rsid w:val="00F302D8"/>
    <w:rsid w:val="00F42198"/>
    <w:rsid w:val="00F44654"/>
    <w:rsid w:val="00F459FD"/>
    <w:rsid w:val="00F45E73"/>
    <w:rsid w:val="00F47741"/>
    <w:rsid w:val="00F528AD"/>
    <w:rsid w:val="00F709AF"/>
    <w:rsid w:val="00F75AB6"/>
    <w:rsid w:val="00F93404"/>
    <w:rsid w:val="00FA04DE"/>
    <w:rsid w:val="00FA0C18"/>
    <w:rsid w:val="00FA410C"/>
    <w:rsid w:val="00FB1384"/>
    <w:rsid w:val="00FB1888"/>
    <w:rsid w:val="00FB530D"/>
    <w:rsid w:val="00FC00E8"/>
    <w:rsid w:val="00FD642C"/>
    <w:rsid w:val="00FE15D7"/>
    <w:rsid w:val="00FE72FD"/>
    <w:rsid w:val="00FE782D"/>
    <w:rsid w:val="00FE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Reetkatablice" w:type="table">
    <w:name w:val="Table Grid"/>
    <w:basedOn w:val="Obinatablica"/>
    <w:rsid w:val="00AD6F1C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F75AB6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8457C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customStyle="true" w:styleId="Bezproreda2" w:type="paragraph">
    <w:name w:val="Bez proreda2"/>
    <w:rsid w:val="0008445B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933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3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3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3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3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Reetkatablice" w:type="table">
    <w:name w:val="Table Grid"/>
    <w:basedOn w:val="Obinatablica"/>
    <w:rsid w:val="00AD6F1C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F75AB6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8457C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customStyle="1" w:styleId="Bezproreda2" w:type="paragraph">
    <w:name w:val="Bez proreda2"/>
    <w:rsid w:val="0008445B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933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3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3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3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3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84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9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7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23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486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4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478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77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0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54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480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43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101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952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555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224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947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53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854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75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264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32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73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069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126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141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95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700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79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1569</izvorni_sadrzaj>
    <derivirana_varijabla naziv="DomainObject.Predmet.Broj_1">1569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St-1569/2015</izvorni_sadrzaj>
    <derivirana_varijabla naziv="DomainObject.Predmet.OznakaBroj_1">St-1569/2015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Lika projekt  d.o.o.</izvorni_sadrzaj>
    <derivirana_varijabla naziv="DomainObject.Predmet.ProtustrankaFormated_1">  Lika projekt  d.o.o.</derivirana_varijabla>
  </DomainObject.Predmet.ProtustrankaFormated>
  <DomainObject.Predmet.ProtustrankaFormatedOIB>
    <izvorni_sadrzaj>  Lika projekt  d.o.o., OIB 30679140362</izvorni_sadrzaj>
    <derivirana_varijabla naziv="DomainObject.Predmet.ProtustrankaFormatedOIB_1">  Lika projekt  d.o.o., OIB 30679140362</derivirana_varijabla>
  </DomainObject.Predmet.ProtustrankaFormatedOIB>
  <DomainObject.Predmet.ProtustrankaFormatedWithAdress>
    <izvorni_sadrzaj> Lika projekt  d.o.o., Mokrice 23, 47000 Karlovac</izvorni_sadrzaj>
    <derivirana_varijabla naziv="DomainObject.Predmet.ProtustrankaFormatedWithAdress_1"> Lika projekt  d.o.o., Mokrice 23, 47000 Karlovac</derivirana_varijabla>
  </DomainObject.Predmet.ProtustrankaFormatedWithAdress>
  <DomainObject.Predmet.ProtustrankaFormatedWithAdressOIB>
    <izvorni_sadrzaj> Lika projekt  d.o.o., OIB 30679140362, Mokrice 23, 47000 Karlovac</izvorni_sadrzaj>
    <derivirana_varijabla naziv="DomainObject.Predmet.ProtustrankaFormatedWithAdressOIB_1"> Lika projekt  d.o.o., OIB 30679140362, Mokrice 23, 47000 Karlovac</derivirana_varijabla>
  </DomainObject.Predmet.ProtustrankaFormatedWithAdressOIB>
  <DomainObject.Predmet.ProtustrankaWithAdress>
    <izvorni_sadrzaj>Lika projekt  d.o.o. Mokrice 23, 47000 Karlovac</izvorni_sadrzaj>
    <derivirana_varijabla naziv="DomainObject.Predmet.ProtustrankaWithAdress_1">Lika projekt  d.o.o. Mokrice 23, 47000 Karlovac</derivirana_varijabla>
  </DomainObject.Predmet.ProtustrankaWithAdress>
  <DomainObject.Predmet.ProtustrankaWithAdressOIB>
    <izvorni_sadrzaj>Lika projekt  d.o.o., OIB 30679140362, Mokrice 23, 47000 Karlovac</izvorni_sadrzaj>
    <derivirana_varijabla naziv="DomainObject.Predmet.ProtustrankaWithAdressOIB_1">Lika projekt  d.o.o., OIB 30679140362, Mokrice 23, 47000 Karlovac</derivirana_varijabla>
  </DomainObject.Predmet.ProtustrankaWithAdressOIB>
  <DomainObject.Predmet.ProtustrankaNazivFormated>
    <izvorni_sadrzaj>Lika projekt  d.o.o.</izvorni_sadrzaj>
    <derivirana_varijabla naziv="DomainObject.Predmet.ProtustrankaNazivFormated_1">Lika projekt  d.o.o.</derivirana_varijabla>
  </DomainObject.Predmet.ProtustrankaNazivFormated>
  <DomainObject.Predmet.ProtustrankaNazivFormatedOIB>
    <izvorni_sadrzaj>Lika projekt  d.o.o., OIB 30679140362</izvorni_sadrzaj>
    <derivirana_varijabla naziv="DomainObject.Predmet.ProtustrankaNazivFormatedOIB_1">Lika projekt  d.o.o., OIB 30679140362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Lika projekt  d.o.o.</izvorni_sadrzaj>
    <derivirana_varijabla naziv="DomainObject.Predmet.StrankaFormated_1">  Lika projekt  d.o.o.</derivirana_varijabla>
  </DomainObject.Predmet.StrankaFormated>
  <DomainObject.Predmet.StrankaFormatedOIB>
    <izvorni_sadrzaj>  Lika projekt  d.o.o., OIB 30679140362</izvorni_sadrzaj>
    <derivirana_varijabla naziv="DomainObject.Predmet.StrankaFormatedOIB_1">  Lika projekt  d.o.o., OIB 30679140362</derivirana_varijabla>
  </DomainObject.Predmet.StrankaFormatedOIB>
  <DomainObject.Predmet.StrankaFormatedWithAdress>
    <izvorni_sadrzaj> Lika projekt  d.o.o., Mokrice 23, 47000 Karlovac</izvorni_sadrzaj>
    <derivirana_varijabla naziv="DomainObject.Predmet.StrankaFormatedWithAdress_1"> Lika projekt  d.o.o., Mokrice 23, 47000 Karlovac</derivirana_varijabla>
  </DomainObject.Predmet.StrankaFormatedWithAdress>
  <DomainObject.Predmet.StrankaFormatedWithAdressOIB>
    <izvorni_sadrzaj> Lika projekt  d.o.o., OIB 30679140362, Mokrice 23, 47000 Karlovac</izvorni_sadrzaj>
    <derivirana_varijabla naziv="DomainObject.Predmet.StrankaFormatedWithAdressOIB_1"> Lika projekt  d.o.o., OIB 30679140362, Mokrice 23, 47000 Karlovac</derivirana_varijabla>
  </DomainObject.Predmet.StrankaFormatedWithAdressOIB>
  <DomainObject.Predmet.StrankaWithAdress>
    <izvorni_sadrzaj>Lika projekt  d.o.o. Mokrice 23,47000 Karlovac</izvorni_sadrzaj>
    <derivirana_varijabla naziv="DomainObject.Predmet.StrankaWithAdress_1">Lika projekt  d.o.o. Mokrice 23,47000 Karlovac</derivirana_varijabla>
  </DomainObject.Predmet.StrankaWithAdress>
  <DomainObject.Predmet.StrankaWithAdressOIB>
    <izvorni_sadrzaj>Lika projekt  d.o.o., OIB 30679140362, Mokrice 23,47000 Karlovac</izvorni_sadrzaj>
    <derivirana_varijabla naziv="DomainObject.Predmet.StrankaWithAdressOIB_1">Lika projekt  d.o.o., OIB 30679140362, Mokrice 23,47000 Karlovac</derivirana_varijabla>
  </DomainObject.Predmet.StrankaWithAdressOIB>
  <DomainObject.Predmet.StrankaNazivFormated>
    <izvorni_sadrzaj>Lika projekt  d.o.o.</izvorni_sadrzaj>
    <derivirana_varijabla naziv="DomainObject.Predmet.StrankaNazivFormated_1">Lika projekt  d.o.o.</derivirana_varijabla>
  </DomainObject.Predmet.StrankaNazivFormated>
  <DomainObject.Predmet.StrankaNazivFormatedOIB>
    <izvorni_sadrzaj>Lika projekt  d.o.o., OIB 30679140362</izvorni_sadrzaj>
    <derivirana_varijabla naziv="DomainObject.Predmet.StrankaNazivFormatedOIB_1">Lika projekt  d.o.o., OIB 30679140362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Lika projekt  d.o.o.</item>
    </izvorni_sadrzaj>
    <derivirana_varijabla naziv="DomainObject.Predmet.StrankaListFormated_1">
      <item>Lika projekt  d.o.o.</item>
    </derivirana_varijabla>
  </DomainObject.Predmet.StrankaListFormated>
  <DomainObject.Predmet.StrankaListFormatedOIB>
    <izvorni_sadrzaj>
      <item>Lika projekt  d.o.o., OIB 30679140362</item>
    </izvorni_sadrzaj>
    <derivirana_varijabla naziv="DomainObject.Predmet.StrankaListFormatedOIB_1">
      <item>Lika projekt  d.o.o., OIB 30679140362</item>
    </derivirana_varijabla>
  </DomainObject.Predmet.StrankaListFormatedOIB>
  <DomainObject.Predmet.StrankaListFormatedWithAdress>
    <izvorni_sadrzaj>
      <item>Lika projekt  d.o.o., Mokrice 23, 47000 Karlovac</item>
    </izvorni_sadrzaj>
    <derivirana_varijabla naziv="DomainObject.Predmet.StrankaListFormatedWithAdress_1">
      <item>Lika projekt  d.o.o., Mokrice 23, 47000 Karlovac</item>
    </derivirana_varijabla>
  </DomainObject.Predmet.StrankaListFormatedWithAdress>
  <DomainObject.Predmet.StrankaListFormatedWithAdressOIB>
    <izvorni_sadrzaj>
      <item>Lika projekt  d.o.o., OIB 30679140362, Mokrice 23, 47000 Karlovac</item>
    </izvorni_sadrzaj>
    <derivirana_varijabla naziv="DomainObject.Predmet.StrankaListFormatedWithAdressOIB_1">
      <item>Lika projekt  d.o.o., OIB 30679140362, Mokrice 23, 47000 Karlovac</item>
    </derivirana_varijabla>
  </DomainObject.Predmet.StrankaListFormatedWithAdressOIB>
  <DomainObject.Predmet.StrankaListNazivFormated>
    <izvorni_sadrzaj>
      <item>Lika projekt  d.o.o.</item>
    </izvorni_sadrzaj>
    <derivirana_varijabla naziv="DomainObject.Predmet.StrankaListNazivFormated_1">
      <item>Lika projekt  d.o.o.</item>
    </derivirana_varijabla>
  </DomainObject.Predmet.StrankaListNazivFormated>
  <DomainObject.Predmet.StrankaListNazivFormatedOIB>
    <izvorni_sadrzaj>
      <item>Lika projekt  d.o.o., OIB 30679140362</item>
    </izvorni_sadrzaj>
    <derivirana_varijabla naziv="DomainObject.Predmet.StrankaListNazivFormatedOIB_1">
      <item>Lika projekt  d.o.o., OIB 30679140362</item>
    </derivirana_varijabla>
  </DomainObject.Predmet.StrankaListNazivFormatedOIB>
  <DomainObject.Predmet.ProtuStrankaListFormated>
    <izvorni_sadrzaj>
      <item>Lika projekt  d.o.o.</item>
    </izvorni_sadrzaj>
    <derivirana_varijabla naziv="DomainObject.Predmet.ProtuStrankaListFormated_1">
      <item>Lika projekt  d.o.o.</item>
    </derivirana_varijabla>
  </DomainObject.Predmet.ProtuStrankaListFormated>
  <DomainObject.Predmet.ProtuStrankaListFormatedOIB>
    <izvorni_sadrzaj>
      <item>Lika projekt  d.o.o., OIB 30679140362</item>
    </izvorni_sadrzaj>
    <derivirana_varijabla naziv="DomainObject.Predmet.ProtuStrankaListFormatedOIB_1">
      <item>Lika projekt  d.o.o., OIB 30679140362</item>
    </derivirana_varijabla>
  </DomainObject.Predmet.ProtuStrankaListFormatedOIB>
  <DomainObject.Predmet.ProtuStrankaListFormatedWithAdress>
    <izvorni_sadrzaj>
      <item>Lika projekt  d.o.o., Mokrice 23, 47000 Karlovac</item>
    </izvorni_sadrzaj>
    <derivirana_varijabla naziv="DomainObject.Predmet.ProtuStrankaListFormatedWithAdress_1">
      <item>Lika projekt  d.o.o., Mokrice 23, 47000 Karlovac</item>
    </derivirana_varijabla>
  </DomainObject.Predmet.ProtuStrankaListFormatedWithAdress>
  <DomainObject.Predmet.ProtuStrankaListFormatedWithAdressOIB>
    <izvorni_sadrzaj>
      <item>Lika projekt  d.o.o., OIB 30679140362, Mokrice 23, 47000 Karlovac</item>
    </izvorni_sadrzaj>
    <derivirana_varijabla naziv="DomainObject.Predmet.ProtuStrankaListFormatedWithAdressOIB_1">
      <item>Lika projekt  d.o.o., OIB 30679140362, Mokrice 23, 47000 Karlovac</item>
    </derivirana_varijabla>
  </DomainObject.Predmet.ProtuStrankaListFormatedWithAdressOIB>
  <DomainObject.Predmet.ProtuStrankaListNazivFormated>
    <izvorni_sadrzaj>
      <item>Lika projekt  d.o.o.</item>
    </izvorni_sadrzaj>
    <derivirana_varijabla naziv="DomainObject.Predmet.ProtuStrankaListNazivFormated_1">
      <item>Lika projekt  d.o.o.</item>
    </derivirana_varijabla>
  </DomainObject.Predmet.ProtuStrankaListNazivFormated>
  <DomainObject.Predmet.ProtuStrankaListNazivFormatedOIB>
    <izvorni_sadrzaj>
      <item>Lika projekt  d.o.o., OIB 30679140362</item>
    </izvorni_sadrzaj>
    <derivirana_varijabla naziv="DomainObject.Predmet.ProtuStrankaListNazivFormatedOIB_1">
      <item>Lika projekt  d.o.o., OIB 30679140362</item>
    </derivirana_varijabla>
  </DomainObject.Predmet.ProtuStrankaListNazivFormatedOIB>
  <DomainObject.Predmet.OstaliListFormated>
    <izvorni_sadrzaj>
      <item>SVETOZAR POPOVIĆ</item>
    </izvorni_sadrzaj>
    <derivirana_varijabla naziv="DomainObject.Predmet.OstaliListFormated_1">
      <item>SVETOZAR POPOVIĆ</item>
    </derivirana_varijabla>
  </DomainObject.Predmet.OstaliListFormated>
  <DomainObject.Predmet.OstaliListFormatedOIB>
    <izvorni_sadrzaj>
      <item>SVETOZAR POPOVIĆ, OIB 46807400069</item>
    </izvorni_sadrzaj>
    <derivirana_varijabla naziv="DomainObject.Predmet.OstaliListFormatedOIB_1">
      <item>SVETOZAR POPOVIĆ, OIB 46807400069</item>
    </derivirana_varijabla>
  </DomainObject.Predmet.OstaliListFormatedOIB>
  <DomainObject.Predmet.OstaliListFormatedWithAdress>
    <izvorni_sadrzaj>
      <item>SVETOZAR POPOVIĆ, Mokrice 23, 47000 Karlovac</item>
    </izvorni_sadrzaj>
    <derivirana_varijabla naziv="DomainObject.Predmet.OstaliListFormatedWithAdress_1">
      <item>SVETOZAR POPOVIĆ, Mokrice 23, 47000 Karlovac</item>
    </derivirana_varijabla>
  </DomainObject.Predmet.OstaliListFormatedWithAdress>
  <DomainObject.Predmet.OstaliListFormatedWithAdressOIB>
    <izvorni_sadrzaj>
      <item>SVETOZAR POPOVIĆ, OIB 46807400069, Mokrice 23, 47000 Karlovac</item>
    </izvorni_sadrzaj>
    <derivirana_varijabla naziv="DomainObject.Predmet.OstaliListFormatedWithAdressOIB_1">
      <item>SVETOZAR POPOVIĆ, OIB 46807400069, Mokrice 23, 47000 Karlovac</item>
    </derivirana_varijabla>
  </DomainObject.Predmet.OstaliListFormatedWithAdressOIB>
  <DomainObject.Predmet.OstaliListNazivFormated>
    <izvorni_sadrzaj>
      <item>SVETOZAR POPOVIĆ</item>
    </izvorni_sadrzaj>
    <derivirana_varijabla naziv="DomainObject.Predmet.OstaliListNazivFormated_1">
      <item>SVETOZAR POPOVIĆ</item>
    </derivirana_varijabla>
  </DomainObject.Predmet.OstaliListNazivFormated>
  <DomainObject.Predmet.OstaliListNazivFormatedOIB>
    <izvorni_sadrzaj>
      <item>SVETOZAR POPOVIĆ, OIB 46807400069</item>
    </izvorni_sadrzaj>
    <derivirana_varijabla naziv="DomainObject.Predmet.OstaliListNazivFormatedOIB_1">
      <item>SVETOZAR POPOVIĆ, OIB 46807400069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Lika projekt  d.o.o.</izvorni_sadrzaj>
    <derivirana_varijabla naziv="DomainObject.Predmet.StrankaIDrugi_1">Lika projekt  d.o.o.</derivirana_varijabla>
  </DomainObject.Predmet.StrankaIDrugi>
  <DomainObject.Predmet.ProtustrankaIDrugi>
    <izvorni_sadrzaj>Lika projekt  d.o.o.</izvorni_sadrzaj>
    <derivirana_varijabla naziv="DomainObject.Predmet.ProtustrankaIDrugi_1">Lika projekt  d.o.o.</derivirana_varijabla>
  </DomainObject.Predmet.ProtustrankaIDrugi>
  <DomainObject.Predmet.StrankaIDrugiAdressOIB>
    <izvorni_sadrzaj>Lika projekt  d.o.o., OIB 30679140362, Mokrice 23, 47000 Karlovac</izvorni_sadrzaj>
    <derivirana_varijabla naziv="DomainObject.Predmet.StrankaIDrugiAdressOIB_1">Lika projekt  d.o.o., OIB 30679140362, Mokrice 23, 47000 Karlovac</derivirana_varijabla>
  </DomainObject.Predmet.StrankaIDrugiAdressOIB>
  <DomainObject.Predmet.ProtustrankaIDrugiAdressOIB>
    <izvorni_sadrzaj>Lika projekt  d.o.o., OIB 30679140362, Mokrice 23, 47000 Karlovac</izvorni_sadrzaj>
    <derivirana_varijabla naziv="DomainObject.Predmet.ProtustrankaIDrugiAdressOIB_1">Lika projekt  d.o.o., OIB 30679140362, Mokrice 23,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Lika projekt  d.o.o.</item>
      <item>Lika projekt  d.o.o.</item>
      <item>SVETOZAR POPOVIĆ</item>
    </izvorni_sadrzaj>
    <derivirana_varijabla naziv="DomainObject.Predmet.SudioniciListNaziv_1">
      <item>Lika projekt  d.o.o.</item>
      <item>Lika projekt  d.o.o.</item>
      <item>SVETOZAR POPOVIĆ</item>
    </derivirana_varijabla>
  </DomainObject.Predmet.SudioniciListNaziv>
  <DomainObject.Predmet.SudioniciListAdressOIB>
    <izvorni_sadrzaj>
      <item>Lika projekt  d.o.o., OIB 30679140362, Mokrice 23,47000 Karlovac</item>
      <item>Lika projekt  d.o.o., OIB 30679140362, Mokrice 23,47000 Karlovac</item>
      <item>SVETOZAR POPOVIĆ, OIB 46807400069, Mokrice 23,47000 Karlovac</item>
    </izvorni_sadrzaj>
    <derivirana_varijabla naziv="DomainObject.Predmet.SudioniciListAdressOIB_1">
      <item>Lika projekt  d.o.o., OIB 30679140362, Mokrice 23,47000 Karlovac</item>
      <item>Lika projekt  d.o.o., OIB 30679140362, Mokrice 23,47000 Karlovac</item>
      <item>SVETOZAR POPOVIĆ, OIB 46807400069, Mokrice 23,47000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30679140362</item>
      <item>, OIB 30679140362</item>
      <item>, OIB 46807400069</item>
    </izvorni_sadrzaj>
    <derivirana_varijabla naziv="DomainObject.Predmet.SudioniciListNazivOIB_1">
      <item>, OIB 30679140362</item>
      <item>, OIB 30679140362</item>
      <item>, OIB 46807400069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99</properties:Words>
  <properties:Characters>554</properties:Characters>
  <properties:Lines>40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1321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2015-11-24T10:58:00Z</dcterms:created>
  <dc:creator>stecaj</dc:creator>
  <cp:lastModifiedBy>Renata Klokočki</cp:lastModifiedBy>
  <cp:lastPrinted>2015-11-24T10:58:00Z</cp:lastPrinted>
  <dcterms:modified xmlns:xsi="http://www.w3.org/2001/XMLSchema-instance" xsi:type="dcterms:W3CDTF">2015-11-24T10:59:00Z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