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b46f" w14:paraId="ac6b46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196186">
        <w:t>7757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196186">
        <w:t>7757</w:t>
      </w:r>
      <w:r w:rsidR="00866C07">
        <w:t>/15</w:t>
      </w:r>
      <w:r>
        <w:t xml:space="preserve"> temeljem odredbe članka 430 Stečajnog zakona (NN br. 71/15) , dana</w:t>
      </w:r>
      <w:r w:rsidR="00866C07">
        <w:t xml:space="preserve"> </w:t>
      </w:r>
      <w:r w:rsidR="000F5A71">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196186">
        <w:t>KUPA KNJIGOVODSTVENI RAČUNOVODSTVENI CENTAR j.d.o.o., Sisak, Rimska 14, OIB: 59794278974, MBS: 080817340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1C5149">
        <w:t>2.123,07</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F5A71">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0F5A71"/>
    <w:rsid w:val="0010571F"/>
    <w:rsid w:val="00145538"/>
    <w:rsid w:val="00177674"/>
    <w:rsid w:val="00196186"/>
    <w:rsid w:val="001A6D8C"/>
    <w:rsid w:val="001C5149"/>
    <w:rsid w:val="00204880"/>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67A2"/>
    <w:rsid w:val="004A71E2"/>
    <w:rsid w:val="004B0ACC"/>
    <w:rsid w:val="004D1A23"/>
    <w:rsid w:val="004E17F6"/>
    <w:rsid w:val="004F504D"/>
    <w:rsid w:val="00514ED6"/>
    <w:rsid w:val="0052150F"/>
    <w:rsid w:val="005329F6"/>
    <w:rsid w:val="00533196"/>
    <w:rsid w:val="0055792E"/>
    <w:rsid w:val="00562B09"/>
    <w:rsid w:val="00564E6A"/>
    <w:rsid w:val="006046CB"/>
    <w:rsid w:val="00605EE1"/>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5A71"/>
    <w:rPr>
      <w:color w:val="808080"/>
      <w:bdr w:space="0" w:sz="0" w:color="auto" w:val="none"/>
      <w:shd w:fill="auto" w:color="auto" w:val="clear"/>
    </w:rPr>
  </w:style>
  <w:style w:customStyle="true" w:styleId="eSPISCCParagraphDefaultFont" w:type="character">
    <w:name w:val="eSPIS_CC_Paragraph Default Font"/>
    <w:basedOn w:val="Zadanifontodlomka"/>
    <w:rsid w:val="000F5A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5A71"/>
    <w:rPr>
      <w:bdr w:space="0" w:sz="0" w:color="auto" w:val="none"/>
      <w:shd w:fill="FFFFCC" w:color="auto" w:val="clear"/>
      <w:lang w:val="hr-HR"/>
    </w:rPr>
  </w:style>
  <w:style w:customStyle="true" w:styleId="PozadinaSvijetloCrvena" w:type="character">
    <w:name w:val="Pozadina_SvijetloCrvena"/>
    <w:basedOn w:val="eSPISCCParagraphDefaultFont"/>
    <w:rsid w:val="000F5A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5A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5A71"/>
    <w:rPr>
      <w:color w:val="808080"/>
      <w:bdr w:color="auto" w:space="0" w:sz="0" w:val="none"/>
      <w:shd w:color="auto" w:fill="auto" w:val="clear"/>
    </w:rPr>
  </w:style>
  <w:style w:customStyle="1" w:styleId="eSPISCCParagraphDefaultFont" w:type="character">
    <w:name w:val="eSPIS_CC_Paragraph Default Font"/>
    <w:basedOn w:val="Zadanifontodlomka"/>
    <w:rsid w:val="000F5A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5A71"/>
    <w:rPr>
      <w:bdr w:color="auto" w:space="0" w:sz="0" w:val="none"/>
      <w:shd w:color="auto" w:fill="FFFFCC" w:val="clear"/>
      <w:lang w:val="hr-HR"/>
    </w:rPr>
  </w:style>
  <w:style w:customStyle="1" w:styleId="PozadinaSvijetloCrvena" w:type="character">
    <w:name w:val="Pozadina_SvijetloCrvena"/>
    <w:basedOn w:val="eSPISCCParagraphDefaultFont"/>
    <w:rsid w:val="000F5A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5A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7757</izvorni_sadrzaj>
    <derivirana_varijabla naziv="DomainObject.Predmet.Broj_1">7757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St-7757/2015</izvorni_sadrzaj>
    <derivirana_varijabla naziv="DomainObject.Predmet.OznakaBroj_1">St-7757/2015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KUPA KNJIGOVODSTVENO RAČUNOVODSTVENI CENTAR j.d.o.o. zastupanog po punomoćniku Vilko Ivanović</izvorni_sadrzaj>
    <derivirana_varijabla naziv="DomainObject.Predmet.ProtustrankaFormated_1">  KUPA KNJIGOVODSTVENO RAČUNOVODSTVENI CENTAR j.d.o.o. zastupanog po punomoćniku Vilko Ivanović</derivirana_varijabla>
  </DomainObject.Predmet.ProtustrankaFormated>
  <DomainObject.Predmet.ProtustrankaFormatedOIB>
    <izvorni_sadrzaj>  KUPA KNJIGOVODSTVENO RAČUNOVODSTVENI CENTAR j.d.o.o., OIB 59794278974 zastupanog po punomoćniku Vilko Ivanović</izvorni_sadrzaj>
    <derivirana_varijabla naziv="DomainObject.Predmet.ProtustrankaFormatedOIB_1">  KUPA KNJIGOVODSTVENO RAČUNOVODSTVENI CENTAR j.d.o.o., OIB 59794278974 zastupanog po punomoćniku Vilko Ivanović</derivirana_varijabla>
  </DomainObject.Predmet.ProtustrankaFormatedOIB>
  <DomainObject.Predmet.ProtustrankaFormatedWithAdress>
    <izvorni_sadrzaj> KUPA KNJIGOVODSTVENO RAČUNOVODSTVENI CENTAR j.d.o.o., Rimska 14, 44000 Sisak zastupanog po punomoćniku Vilko Ivanović</izvorni_sadrzaj>
    <derivirana_varijabla naziv="DomainObject.Predmet.ProtustrankaFormatedWithAdress_1"> KUPA KNJIGOVODSTVENO RAČUNOVODSTVENI CENTAR j.d.o.o., Rimska 14, 44000 Sisak zastupanog po punomoćniku Vilko Ivanović</derivirana_varijabla>
  </DomainObject.Predmet.ProtustrankaFormatedWithAdress>
  <DomainObject.Predmet.ProtustrankaFormatedWithAdressOIB>
    <izvorni_sadrzaj> KUPA KNJIGOVODSTVENO RAČUNOVODSTVENI CENTAR j.d.o.o., OIB 59794278974, Rimska 14, 44000 Sisak zastupanog po punomoćniku Vilko Ivanović</izvorni_sadrzaj>
    <derivirana_varijabla naziv="DomainObject.Predmet.ProtustrankaFormatedWithAdressOIB_1"> KUPA KNJIGOVODSTVENO RAČUNOVODSTVENI CENTAR j.d.o.o., OIB 59794278974, Rimska 14, 44000 Sisak zastupanog po punomoćniku Vilko Ivanović</derivirana_varijabla>
  </DomainObject.Predmet.ProtustrankaFormatedWithAdressOIB>
  <DomainObject.Predmet.ProtustrankaWithAdress>
    <izvorni_sadrzaj>KUPA KNJIGOVODSTVENO RAČUNOVODSTVENI CENTAR j.d.o.o. Rimska 14, 44000 Sisak</izvorni_sadrzaj>
    <derivirana_varijabla naziv="DomainObject.Predmet.ProtustrankaWithAdress_1">KUPA KNJIGOVODSTVENO RAČUNOVODSTVENI CENTAR j.d.o.o. Rimska 14, 44000 Sisak</derivirana_varijabla>
  </DomainObject.Predmet.ProtustrankaWithAdress>
  <DomainObject.Predmet.ProtustrankaWithAdressOIB>
    <izvorni_sadrzaj>KUPA KNJIGOVODSTVENO RAČUNOVODSTVENI CENTAR j.d.o.o., OIB 59794278974, Rimska 14, 44000 Sisak</izvorni_sadrzaj>
    <derivirana_varijabla naziv="DomainObject.Predmet.ProtustrankaWithAdressOIB_1">KUPA KNJIGOVODSTVENO RAČUNOVODSTVENI CENTAR j.d.o.o., OIB 59794278974, Rimska 14, 44000 Sisak</derivirana_varijabla>
  </DomainObject.Predmet.ProtustrankaWithAdressOIB>
  <DomainObject.Predmet.ProtustrankaNazivFormated>
    <izvorni_sadrzaj>KUPA KNJIGOVODSTVENO RAČUNOVODSTVENI CENTAR j.d.o.o.</izvorni_sadrzaj>
    <derivirana_varijabla naziv="DomainObject.Predmet.ProtustrankaNazivFormated_1">KUPA KNJIGOVODSTVENO RAČUNOVODSTVENI CENTAR j.d.o.o.</derivirana_varijabla>
  </DomainObject.Predmet.ProtustrankaNazivFormated>
  <DomainObject.Predmet.ProtustrankaNazivFormatedOIB>
    <izvorni_sadrzaj>KUPA KNJIGOVODSTVENO RAČUNOVODSTVENI CENTAR j.d.o.o., OIB 59794278974</izvorni_sadrzaj>
    <derivirana_varijabla naziv="DomainObject.Predmet.ProtustrankaNazivFormatedOIB_1">KUPA KNJIGOVODSTVENO RAČUNOVODSTVENI CENTAR j.d.o.o., OIB 59794278974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KUPA KNJIGOVODSTVENO RAČUNOVODSTVENI CENTAR j.d.o.o. zastupanog po punomoćniku Vilko Ivanović</item>
    </izvorni_sadrzaj>
    <derivirana_varijabla naziv="DomainObject.Predmet.ProtuStrankaListFormated_1">
      <item>KUPA KNJIGOVODSTVENO RAČUNOVODSTVENI CENTAR j.d.o.o. zastupanog po punomoćniku Vilko Ivanović</item>
    </derivirana_varijabla>
  </DomainObject.Predmet.ProtuStrankaListFormated>
  <DomainObject.Predmet.ProtuStrankaListFormatedOIB>
    <izvorni_sadrzaj>
      <item>KUPA KNJIGOVODSTVENO RAČUNOVODSTVENI CENTAR j.d.o.o., OIB 59794278974 zastupanog po punomoćniku Vilko Ivanović</item>
    </izvorni_sadrzaj>
    <derivirana_varijabla naziv="DomainObject.Predmet.ProtuStrankaListFormatedOIB_1">
      <item>KUPA KNJIGOVODSTVENO RAČUNOVODSTVENI CENTAR j.d.o.o., OIB 59794278974 zastupanog po punomoćniku Vilko Ivanović</item>
    </derivirana_varijabla>
  </DomainObject.Predmet.ProtuStrankaListFormatedOIB>
  <DomainObject.Predmet.ProtuStrankaListFormatedWithAdress>
    <izvorni_sadrzaj>
      <item>KUPA KNJIGOVODSTVENO RAČUNOVODSTVENI CENTAR j.d.o.o., Rimska 14, 44000 Sisak zastupanog po punomoćniku Vilko Ivanović</item>
    </izvorni_sadrzaj>
    <derivirana_varijabla naziv="DomainObject.Predmet.ProtuStrankaListFormatedWithAdress_1">
      <item>KUPA KNJIGOVODSTVENO RAČUNOVODSTVENI CENTAR j.d.o.o., Rimska 14, 44000 Sisak zastupanog po punomoćniku Vilko Ivanović</item>
    </derivirana_varijabla>
  </DomainObject.Predmet.ProtuStrankaListFormatedWithAdress>
  <DomainObject.Predmet.ProtuStrankaListFormatedWithAdressOIB>
    <izvorni_sadrzaj>
      <item>KUPA KNJIGOVODSTVENO RAČUNOVODSTVENI CENTAR j.d.o.o., OIB 59794278974, Rimska 14, 44000 Sisak zastupanog po punomoćniku Vilko Ivanović</item>
    </izvorni_sadrzaj>
    <derivirana_varijabla naziv="DomainObject.Predmet.ProtuStrankaListFormatedWithAdressOIB_1">
      <item>KUPA KNJIGOVODSTVENO RAČUNOVODSTVENI CENTAR j.d.o.o., OIB 59794278974, Rimska 14, 44000 Sisak zastupanog po punomoćniku Vilko Ivanović</item>
    </derivirana_varijabla>
  </DomainObject.Predmet.ProtuStrankaListFormatedWithAdressOIB>
  <DomainObject.Predmet.ProtuStrankaListNazivFormated>
    <izvorni_sadrzaj>
      <item>KUPA KNJIGOVODSTVENO RAČUNOVODSTVENI CENTAR j.d.o.o.</item>
    </izvorni_sadrzaj>
    <derivirana_varijabla naziv="DomainObject.Predmet.ProtuStrankaListNazivFormated_1">
      <item>KUPA KNJIGOVODSTVENO RAČUNOVODSTVENI CENTAR j.d.o.o.</item>
    </derivirana_varijabla>
  </DomainObject.Predmet.ProtuStrankaListNazivFormated>
  <DomainObject.Predmet.ProtuStrankaListNazivFormatedOIB>
    <izvorni_sadrzaj>
      <item>KUPA KNJIGOVODSTVENO RAČUNOVODSTVENI CENTAR j.d.o.o., OIB 59794278974</item>
    </izvorni_sadrzaj>
    <derivirana_varijabla naziv="DomainObject.Predmet.ProtuStrankaListNazivFormatedOIB_1">
      <item>KUPA KNJIGOVODSTVENO RAČUNOVODSTVENI CENTAR j.d.o.o., OIB 59794278974</item>
    </derivirana_varijabla>
  </DomainObject.Predmet.ProtuStrankaListNazivFormatedOIB>
  <DomainObject.Predmet.OstaliListFormated>
    <izvorni_sadrzaj>
      <item>Vilko Ivanović punomoćnik sudionika u postupku KUPA KNJIGOVODSTVENO RAČUNOVODSTVENI CENTAR j.d.o.o.</item>
    </izvorni_sadrzaj>
    <derivirana_varijabla naziv="DomainObject.Predmet.OstaliListFormated_1">
      <item>Vilko Ivanović punomoćnik sudionika u postupku KUPA KNJIGOVODSTVENO RAČUNOVODSTVENI CENTAR j.d.o.o.</item>
    </derivirana_varijabla>
  </DomainObject.Predmet.OstaliListFormated>
  <DomainObject.Predmet.OstaliListFormatedOIB>
    <izvorni_sadrzaj>
      <item>Vilko Ivanović, OIB 73513059870 punomoćnik sudionika u postupku KUPA KNJIGOVODSTVENO RAČUNOVODSTVENI CENTAR j.d.o.o.</item>
    </izvorni_sadrzaj>
    <derivirana_varijabla naziv="DomainObject.Predmet.OstaliListFormatedOIB_1">
      <item>Vilko Ivanović, OIB 73513059870 punomoćnik sudionika u postupku KUPA KNJIGOVODSTVENO RAČUNOVODSTVENI CENTAR j.d.o.o.</item>
    </derivirana_varijabla>
  </DomainObject.Predmet.OstaliListFormatedOIB>
  <DomainObject.Predmet.OstaliListFormatedWithAdress>
    <izvorni_sadrzaj>
      <item>Vilko Ivanović, Trg 22. lipnja 1, 44000 Sisak punomoćnik sudionika u postupku KUPA KNJIGOVODSTVENO RAČUNOVODSTVENI CENTAR j.d.o.o.</item>
    </izvorni_sadrzaj>
    <derivirana_varijabla naziv="DomainObject.Predmet.OstaliListFormatedWithAdress_1">
      <item>Vilko Ivanović, Trg 22. lipnja 1, 44000 Sisak punomoćnik sudionika u postupku KUPA KNJIGOVODSTVENO RAČUNOVODSTVENI CENTAR j.d.o.o.</item>
    </derivirana_varijabla>
  </DomainObject.Predmet.OstaliListFormatedWithAdress>
  <DomainObject.Predmet.OstaliListFormatedWithAdressOIB>
    <izvorni_sadrzaj>
      <item>Vilko Ivanović, OIB 73513059870, Trg 22. lipnja 1, 44000 Sisak punomoćnik sudionika u postupku KUPA KNJIGOVODSTVENO RAČUNOVODSTVENI CENTAR j.d.o.o.</item>
    </izvorni_sadrzaj>
    <derivirana_varijabla naziv="DomainObject.Predmet.OstaliListFormatedWithAdressOIB_1">
      <item>Vilko Ivanović, OIB 73513059870, Trg 22. lipnja 1, 44000 Sisak punomoćnik sudionika u postupku KUPA KNJIGOVODSTVENO RAČUNOVODSTVENI CENTAR j.d.o.o.</item>
    </derivirana_varijabla>
  </DomainObject.Predmet.OstaliListFormatedWithAdressOIB>
  <DomainObject.Predmet.OstaliListNazivFormated>
    <izvorni_sadrzaj>
      <item>Vilko Ivanović</item>
    </izvorni_sadrzaj>
    <derivirana_varijabla naziv="DomainObject.Predmet.OstaliListNazivFormated_1">
      <item>Vilko Ivanović</item>
    </derivirana_varijabla>
  </DomainObject.Predmet.OstaliListNazivFormated>
  <DomainObject.Predmet.OstaliListNazivFormatedOIB>
    <izvorni_sadrzaj>
      <item>Vilko Ivanović, OIB 73513059870</item>
    </izvorni_sadrzaj>
    <derivirana_varijabla naziv="DomainObject.Predmet.OstaliListNazivFormatedOIB_1">
      <item>Vilko Ivanović, OIB 73513059870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KUPA KNJIGOVODSTVENO RAČUNOVODSTVENI CENTAR j.d.o.o.</izvorni_sadrzaj>
    <derivirana_varijabla naziv="DomainObject.Predmet.ProtustrankaIDrugi_1">KUPA KNJIGOVODSTVENO RAČUNOVODSTVENI CENTAR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KUPA KNJIGOVODSTVENO RAČUNOVODSTVENI CENTAR j.d.o.o., OIB 59794278974, Rimska 14, 44000 Sisak</izvorni_sadrzaj>
    <derivirana_varijabla naziv="DomainObject.Predmet.ProtustrankaIDrugiAdressOIB_1">KUPA KNJIGOVODSTVENO RAČUNOVODSTVENI CENTAR j.d.o.o., OIB 59794278974, Rimska 14,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KUPA KNJIGOVODSTVENO RAČUNOVODSTVENI CENTAR j.d.o.o.</item>
      <item>FINA Regionalni centar Zagreb</item>
      <item>Vilko Ivanović</item>
    </izvorni_sadrzaj>
    <derivirana_varijabla naziv="DomainObject.Predmet.SudioniciListNaziv_1">
      <item>KUPA KNJIGOVODSTVENO RAČUNOVODSTVENI CENTAR j.d.o.o.</item>
      <item>FINA Regionalni centar Zagreb</item>
      <item>Vilko Ivanović</item>
    </derivirana_varijabla>
  </DomainObject.Predmet.SudioniciListNaziv>
  <DomainObject.Predmet.SudioniciListAdressOIB>
    <izvorni_sadrzaj>
      <item>KUPA KNJIGOVODSTVENO RAČUNOVODSTVENI CENTAR j.d.o.o., OIB 59794278974, Rimska 14,44000 Sisak</item>
      <item>FINA Regionalni centar Zagreb, OIB 85821130368, Trg svibanjskih žrtava 1995. 1,10000 Zagreb</item>
      <item>Vilko Ivanović, OIB 73513059870, Trg 22. lipnja 1,44000 Sisak</item>
    </izvorni_sadrzaj>
    <derivirana_varijabla naziv="DomainObject.Predmet.SudioniciListAdressOIB_1">
      <item>KUPA KNJIGOVODSTVENO RAČUNOVODSTVENI CENTAR j.d.o.o., OIB 59794278974, Rimska 14,44000 Sisak</item>
      <item>FINA Regionalni centar Zagreb, OIB 85821130368, Trg svibanjskih žrtava 1995. 1,10000 Zagreb</item>
      <item>Vilko Ivanović, OIB 73513059870, Trg 22. lipnja 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59794278974</item>
      <item>, OIB 85821130368</item>
      <item>, OIB 73513059870</item>
    </izvorni_sadrzaj>
    <derivirana_varijabla naziv="DomainObject.Predmet.SudioniciListNazivOIB_1">
      <item>, OIB 59794278974</item>
      <item>, OIB 85821130368</item>
      <item>, OIB 73513059870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1648</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2016-02-18T07:41:00Z</dcterms:created>
  <dc:creator>Željka Rončević</dc:creator>
  <cp:lastModifiedBy>Željka Rončević</cp:lastModifiedBy>
  <cp:lastPrinted>2016-02-22T13:41:00Z</cp:lastPrinted>
  <dcterms:modified xmlns:xsi="http://www.w3.org/2001/XMLSchema-instance" xsi:type="dcterms:W3CDTF">2016-02-22T13:41:00Z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