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2850" w14:paraId="ea92850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C33E2D">
        <w:rPr>
          <w:sz w:val="24"/>
        </w:rPr>
        <w:t>545</w:t>
      </w:r>
      <w:r w:rsidR="00D027E4">
        <w:rPr>
          <w:sz w:val="24"/>
        </w:rPr>
        <w:t>/2016-</w:t>
      </w:r>
      <w:r w:rsidR="005E5C20">
        <w:rPr>
          <w:sz w:val="24"/>
        </w:rPr>
        <w:t>1</w:t>
      </w:r>
      <w:r w:rsidR="00C33E2D">
        <w:rPr>
          <w:sz w:val="24"/>
        </w:rPr>
        <w:t>6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33E2D">
        <w:rPr>
          <w:sz w:val="24"/>
        </w:rPr>
        <w:t xml:space="preserve">ALFA PRIJEVOZ </w:t>
      </w:r>
      <w:r w:rsidR="0074086D">
        <w:rPr>
          <w:sz w:val="24"/>
        </w:rPr>
        <w:t>d.o.o.</w:t>
      </w:r>
      <w:r w:rsidR="005E5C20">
        <w:rPr>
          <w:sz w:val="24"/>
        </w:rPr>
        <w:t>,</w:t>
      </w:r>
      <w:r w:rsidR="0074086D">
        <w:rPr>
          <w:sz w:val="24"/>
        </w:rPr>
        <w:t xml:space="preserve"> </w:t>
      </w:r>
      <w:r w:rsidR="00C33E2D">
        <w:rPr>
          <w:sz w:val="24"/>
        </w:rPr>
        <w:t>Požega</w:t>
      </w:r>
      <w:r w:rsidR="0074086D">
        <w:rPr>
          <w:sz w:val="24"/>
        </w:rPr>
        <w:t xml:space="preserve">, </w:t>
      </w:r>
      <w:r w:rsidR="00C33E2D">
        <w:rPr>
          <w:sz w:val="24"/>
        </w:rPr>
        <w:t>Augusta Cesarca 5</w:t>
      </w:r>
      <w:r w:rsidR="0074086D">
        <w:rPr>
          <w:sz w:val="24"/>
        </w:rPr>
        <w:t>,</w:t>
      </w:r>
      <w:r w:rsidR="00E72B48">
        <w:rPr>
          <w:sz w:val="24"/>
        </w:rPr>
        <w:t xml:space="preserve"> </w:t>
      </w:r>
      <w:r w:rsidR="0083796E">
        <w:rPr>
          <w:sz w:val="24"/>
        </w:rPr>
        <w:t xml:space="preserve">dana </w:t>
      </w:r>
      <w:r w:rsidR="00D6036F">
        <w:rPr>
          <w:sz w:val="24"/>
        </w:rPr>
        <w:t xml:space="preserve"> </w:t>
      </w:r>
      <w:r w:rsidR="005E5C20">
        <w:rPr>
          <w:sz w:val="24"/>
        </w:rPr>
        <w:t>14</w:t>
      </w:r>
      <w:r w:rsidR="00E72B48">
        <w:rPr>
          <w:sz w:val="24"/>
        </w:rPr>
        <w:t>.s</w:t>
      </w:r>
      <w:r w:rsidR="005E5C20">
        <w:rPr>
          <w:sz w:val="24"/>
        </w:rPr>
        <w:t>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C33E2D">
        <w:rPr>
          <w:sz w:val="24"/>
        </w:rPr>
        <w:t>ALFA PRIJEVOZ d.o.o., Požega, Augusta Cesarca</w:t>
      </w:r>
      <w:r w:rsidR="00605C71">
        <w:rPr>
          <w:sz w:val="24"/>
        </w:rPr>
        <w:t xml:space="preserve"> 5</w:t>
      </w:r>
      <w:r w:rsidR="00E72B48">
        <w:rPr>
          <w:sz w:val="24"/>
        </w:rPr>
        <w:t xml:space="preserve">, OIB </w:t>
      </w:r>
      <w:r w:rsidR="00C33E2D">
        <w:rPr>
          <w:sz w:val="24"/>
        </w:rPr>
        <w:t>69269998356,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C33E2D">
        <w:rPr>
          <w:b/>
          <w:sz w:val="24"/>
        </w:rPr>
        <w:t>05 221 545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C33E2D">
        <w:rPr>
          <w:sz w:val="24"/>
        </w:rPr>
        <w:t>545</w:t>
      </w:r>
      <w:r w:rsidR="005E5C20">
        <w:rPr>
          <w:sz w:val="24"/>
        </w:rPr>
        <w:t>/2016-</w:t>
      </w:r>
      <w:r w:rsidR="00C33E2D">
        <w:rPr>
          <w:sz w:val="24"/>
        </w:rPr>
        <w:t>2 od 04</w:t>
      </w:r>
      <w:r w:rsidR="00D127E7">
        <w:rPr>
          <w:sz w:val="24"/>
        </w:rPr>
        <w:t>.</w:t>
      </w:r>
      <w:r w:rsidR="00C33E2D">
        <w:rPr>
          <w:sz w:val="24"/>
        </w:rPr>
        <w:t>travnja</w:t>
      </w:r>
      <w:r w:rsidR="002E224C">
        <w:rPr>
          <w:sz w:val="24"/>
        </w:rPr>
        <w:t xml:space="preserve"> 2016.po prijedlogu </w:t>
      </w:r>
      <w:r w:rsidR="00C33E2D">
        <w:rPr>
          <w:sz w:val="24"/>
        </w:rPr>
        <w:t>vjerovnika RH Ministarstvo financija</w:t>
      </w:r>
      <w:r w:rsidR="00AE441B">
        <w:rPr>
          <w:sz w:val="24"/>
        </w:rPr>
        <w:t>,</w:t>
      </w:r>
      <w:r w:rsidR="00C33E2D">
        <w:rPr>
          <w:sz w:val="24"/>
        </w:rPr>
        <w:t xml:space="preserve"> a nakon obustave skraćenog stečajnog postupka po zahtjevu FINE, </w:t>
      </w:r>
      <w:r w:rsidR="002E224C">
        <w:rPr>
          <w:sz w:val="24"/>
        </w:rPr>
        <w:t xml:space="preserve">pokrenut je prethodni postupak radi utvrđivanja pretpostavki za otvaranje stečajnog postupka nad dužnikom </w:t>
      </w:r>
      <w:r w:rsidR="00C33E2D">
        <w:rPr>
          <w:sz w:val="24"/>
        </w:rPr>
        <w:t>ALFA PRIJEVOZ d.o.o., Požega, Augusta Cesarca 5</w:t>
      </w:r>
      <w:r w:rsidR="002E224C">
        <w:rPr>
          <w:sz w:val="24"/>
        </w:rPr>
        <w:t>.</w:t>
      </w:r>
    </w:p>
    <w:p w:rsidRDefault="004E606C" w:rsidP="0009340D" w:rsidR="00463177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5E5C20">
        <w:rPr>
          <w:sz w:val="24"/>
        </w:rPr>
        <w:t>1</w:t>
      </w:r>
      <w:r w:rsidR="00C33E2D">
        <w:rPr>
          <w:sz w:val="24"/>
        </w:rPr>
        <w:t>5</w:t>
      </w:r>
      <w:r w:rsidR="005E5C20">
        <w:rPr>
          <w:sz w:val="24"/>
        </w:rPr>
        <w:t xml:space="preserve">. </w:t>
      </w:r>
      <w:r w:rsidR="00C33E2D">
        <w:rPr>
          <w:sz w:val="24"/>
        </w:rPr>
        <w:t>lipnja</w:t>
      </w:r>
      <w:r w:rsidR="005E5C20">
        <w:rPr>
          <w:sz w:val="24"/>
        </w:rPr>
        <w:t xml:space="preserve"> </w:t>
      </w:r>
      <w:r w:rsidR="00BE542E">
        <w:rPr>
          <w:sz w:val="24"/>
        </w:rPr>
        <w:t>2016</w:t>
      </w:r>
      <w:r>
        <w:rPr>
          <w:sz w:val="24"/>
        </w:rPr>
        <w:t xml:space="preserve">. </w:t>
      </w:r>
      <w:proofErr w:type="spellStart"/>
      <w:r w:rsidR="00BE542E">
        <w:rPr>
          <w:sz w:val="24"/>
        </w:rPr>
        <w:t>zak.zastupni</w:t>
      </w:r>
      <w:r w:rsidR="00C33E2D">
        <w:rPr>
          <w:sz w:val="24"/>
        </w:rPr>
        <w:t>ca</w:t>
      </w:r>
      <w:proofErr w:type="spellEnd"/>
      <w:r w:rsidR="00C33E2D">
        <w:rPr>
          <w:sz w:val="24"/>
        </w:rPr>
        <w:t xml:space="preserve"> dužnika Jasna Vlahović </w:t>
      </w:r>
      <w:r w:rsidR="00463177">
        <w:rPr>
          <w:sz w:val="24"/>
        </w:rPr>
        <w:t>nije osporila  postojanje nesposobnosti za plaćanje kao stečajnog razloga, a koja činjenica nedvojbeno proizlazi iz priloženih podatak</w:t>
      </w:r>
      <w:r w:rsidR="0049051D">
        <w:rPr>
          <w:sz w:val="24"/>
        </w:rPr>
        <w:t>a</w:t>
      </w:r>
      <w:r w:rsidR="00463177">
        <w:rPr>
          <w:sz w:val="24"/>
        </w:rPr>
        <w:t xml:space="preserve"> FINE iz kojih je vidljivo</w:t>
      </w:r>
      <w:r w:rsidR="0049051D">
        <w:rPr>
          <w:sz w:val="24"/>
        </w:rPr>
        <w:t xml:space="preserve"> da je </w:t>
      </w:r>
      <w:proofErr w:type="spellStart"/>
      <w:r w:rsidR="0049051D">
        <w:rPr>
          <w:sz w:val="24"/>
        </w:rPr>
        <w:t>posl.račun</w:t>
      </w:r>
      <w:proofErr w:type="spellEnd"/>
      <w:r w:rsidR="0049051D">
        <w:rPr>
          <w:sz w:val="24"/>
        </w:rPr>
        <w:t xml:space="preserve"> blokiran u neprekinutom razdoblju od 1843 dana s evidentiranim neizmirenim obvezama u ukupnom iznosu od 134.409,91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5E5C20" w:rsidP="00F25719" w:rsidR="0049051D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Na istom ročištu </w:t>
      </w:r>
      <w:proofErr w:type="spellStart"/>
      <w:r>
        <w:rPr>
          <w:sz w:val="24"/>
        </w:rPr>
        <w:t>zak.zastupni</w:t>
      </w:r>
      <w:r w:rsidR="0049051D">
        <w:rPr>
          <w:sz w:val="24"/>
        </w:rPr>
        <w:t>ca</w:t>
      </w:r>
      <w:proofErr w:type="spellEnd"/>
      <w:r w:rsidR="00A614CD"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 w:rsidR="00A614CD">
        <w:rPr>
          <w:sz w:val="24"/>
        </w:rPr>
        <w:t>nave</w:t>
      </w:r>
      <w:r w:rsidR="0049051D">
        <w:rPr>
          <w:sz w:val="24"/>
        </w:rPr>
        <w:t>la</w:t>
      </w:r>
      <w:r w:rsidR="00A614CD">
        <w:rPr>
          <w:sz w:val="24"/>
        </w:rPr>
        <w:t xml:space="preserve"> </w:t>
      </w:r>
      <w:r w:rsidR="00E72B48">
        <w:rPr>
          <w:sz w:val="24"/>
        </w:rPr>
        <w:t>da dužnik</w:t>
      </w:r>
      <w:r w:rsidR="00E22A91">
        <w:rPr>
          <w:sz w:val="24"/>
        </w:rPr>
        <w:t xml:space="preserve"> </w:t>
      </w:r>
      <w:r w:rsidR="0049051D">
        <w:rPr>
          <w:sz w:val="24"/>
        </w:rPr>
        <w:t xml:space="preserve"> od imovine evidentira samo nenaplaćena potraživanja od kupaca u iznosu od 90.407,46 Kn i nema druge imovine koja bi mogla ući u stečajnu masu.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>Sv</w:t>
      </w:r>
      <w:r w:rsidR="005E5C20">
        <w:rPr>
          <w:sz w:val="24"/>
        </w:rPr>
        <w:t xml:space="preserve">oje navode </w:t>
      </w:r>
      <w:r>
        <w:rPr>
          <w:sz w:val="24"/>
        </w:rPr>
        <w:t>potvrdi</w:t>
      </w:r>
      <w:r w:rsidR="0049051D">
        <w:rPr>
          <w:sz w:val="24"/>
        </w:rPr>
        <w:t>la</w:t>
      </w:r>
      <w:r w:rsidR="005E5C20" w:rsidRPr="005E5C20">
        <w:rPr>
          <w:sz w:val="24"/>
        </w:rPr>
        <w:t xml:space="preserve"> </w:t>
      </w:r>
      <w:r w:rsidR="005E5C20">
        <w:rPr>
          <w:sz w:val="24"/>
        </w:rPr>
        <w:t>je</w:t>
      </w:r>
      <w:r>
        <w:rPr>
          <w:sz w:val="24"/>
        </w:rPr>
        <w:t xml:space="preserve"> prilaganjem</w:t>
      </w:r>
      <w:r w:rsidR="0049051D">
        <w:rPr>
          <w:sz w:val="24"/>
        </w:rPr>
        <w:t xml:space="preserve"> bilanci za 2013.2014.2015. godinu, otvoreni</w:t>
      </w:r>
      <w:r w:rsidR="00AE441B">
        <w:rPr>
          <w:sz w:val="24"/>
        </w:rPr>
        <w:t>h</w:t>
      </w:r>
      <w:r w:rsidR="0049051D">
        <w:rPr>
          <w:sz w:val="24"/>
        </w:rPr>
        <w:t xml:space="preserve"> stavk</w:t>
      </w:r>
      <w:r w:rsidR="00AE441B">
        <w:rPr>
          <w:sz w:val="24"/>
        </w:rPr>
        <w:t>i</w:t>
      </w:r>
      <w:r w:rsidR="0049051D">
        <w:rPr>
          <w:sz w:val="24"/>
        </w:rPr>
        <w:t xml:space="preserve"> konta 1200 i ovjerovljenog </w:t>
      </w:r>
      <w:proofErr w:type="spellStart"/>
      <w:r w:rsidR="0049051D">
        <w:rPr>
          <w:sz w:val="24"/>
        </w:rPr>
        <w:t>prokaznog</w:t>
      </w:r>
      <w:proofErr w:type="spellEnd"/>
      <w:r w:rsidR="0049051D">
        <w:rPr>
          <w:sz w:val="24"/>
        </w:rPr>
        <w:t xml:space="preserve"> popisa imovine, te je na ročištu pod kaznenom i materijalnom odgovornošću potvrdila da su podaci iz </w:t>
      </w:r>
      <w:proofErr w:type="spellStart"/>
      <w:r w:rsidR="0049051D">
        <w:rPr>
          <w:sz w:val="24"/>
        </w:rPr>
        <w:t>prokaznog</w:t>
      </w:r>
      <w:proofErr w:type="spellEnd"/>
      <w:r w:rsidR="0049051D">
        <w:rPr>
          <w:sz w:val="24"/>
        </w:rPr>
        <w:t xml:space="preserve"> popisa točni i istiniti i da dužnik nema druge imovine koja bi činila stečajnu masu.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</w:t>
      </w:r>
      <w:r w:rsidR="003216B0">
        <w:rPr>
          <w:sz w:val="24"/>
        </w:rPr>
        <w:t xml:space="preserve"> način</w:t>
      </w:r>
      <w:r w:rsidR="00DE0BBB">
        <w:rPr>
          <w:sz w:val="24"/>
        </w:rPr>
        <w:t xml:space="preserve">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</w:t>
      </w:r>
      <w:r w:rsidR="0049051D">
        <w:rPr>
          <w:sz w:val="24"/>
        </w:rPr>
        <w:t>ce</w:t>
      </w:r>
      <w:proofErr w:type="spellEnd"/>
      <w:r w:rsidR="00D2204C">
        <w:rPr>
          <w:sz w:val="24"/>
        </w:rPr>
        <w:t xml:space="preserve"> dužnika,</w:t>
      </w:r>
      <w:r w:rsidR="0049051D">
        <w:rPr>
          <w:sz w:val="24"/>
        </w:rPr>
        <w:t xml:space="preserve"> podataka koje je sud pribavio po službenoj dužnosti</w:t>
      </w:r>
      <w:r w:rsidR="00D2204C">
        <w:rPr>
          <w:sz w:val="24"/>
        </w:rPr>
        <w:t xml:space="preserve"> te svih priloženih isprava</w:t>
      </w:r>
      <w:r w:rsidR="0049051D">
        <w:rPr>
          <w:sz w:val="24"/>
        </w:rPr>
        <w:t>,</w:t>
      </w:r>
      <w:r w:rsidR="00BA3D2D">
        <w:rPr>
          <w:sz w:val="24"/>
        </w:rPr>
        <w:t xml:space="preserve"> </w:t>
      </w:r>
      <w:r w:rsidR="0049051D">
        <w:rPr>
          <w:sz w:val="24"/>
        </w:rPr>
        <w:t xml:space="preserve"> a posebice bruto bilanci te otvorenih stavki konta 1200 utvrđeno  je da dužnik od imovine evidentira samo nenaplaćena potraživanja koja su dospijevala tijekom 2010. i 2011. godine, a kako</w:t>
      </w:r>
      <w:r w:rsidR="005D47D8">
        <w:rPr>
          <w:sz w:val="24"/>
        </w:rPr>
        <w:t xml:space="preserve"> prema izjavi zakonske zastupnice</w:t>
      </w:r>
      <w:r w:rsidR="0049051D">
        <w:rPr>
          <w:sz w:val="24"/>
        </w:rPr>
        <w:t xml:space="preserve"> nisu utužen</w:t>
      </w:r>
      <w:r w:rsidR="00F54EDA">
        <w:rPr>
          <w:sz w:val="24"/>
        </w:rPr>
        <w:t>a</w:t>
      </w:r>
      <w:r w:rsidR="005D47D8">
        <w:rPr>
          <w:sz w:val="24"/>
        </w:rPr>
        <w:t>,</w:t>
      </w:r>
      <w:r w:rsidR="0049051D">
        <w:rPr>
          <w:sz w:val="24"/>
        </w:rPr>
        <w:t xml:space="preserve"> nastupila je zastara pa sud zaključuje da dužnik nema imovine koja bi mogla ući u stečajnu masu i biti dostatna za pokriće</w:t>
      </w:r>
      <w:r w:rsidR="005D47D8">
        <w:rPr>
          <w:sz w:val="24"/>
        </w:rPr>
        <w:t xml:space="preserve"> troškova</w:t>
      </w:r>
      <w:r w:rsidR="0049051D">
        <w:rPr>
          <w:sz w:val="24"/>
        </w:rPr>
        <w:t xml:space="preserve"> stečajnog postupka </w:t>
      </w:r>
      <w:r w:rsidR="00F772D2">
        <w:rPr>
          <w:sz w:val="24"/>
        </w:rPr>
        <w:t xml:space="preserve">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C2D3E">
        <w:rPr>
          <w:sz w:val="24"/>
        </w:rPr>
        <w:t>14</w:t>
      </w:r>
      <w:r w:rsidR="00E72B48">
        <w:rPr>
          <w:sz w:val="24"/>
        </w:rPr>
        <w:t>.</w:t>
      </w:r>
      <w:r w:rsidR="007C2D3E">
        <w:rPr>
          <w:sz w:val="24"/>
        </w:rPr>
        <w:t xml:space="preserve"> studenog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7C2D3E">
        <w:rPr>
          <w:sz w:val="24"/>
        </w:rPr>
        <w:t xml:space="preserve">   </w:t>
      </w:r>
      <w:r w:rsidR="00A65CA3">
        <w:rPr>
          <w:sz w:val="24"/>
        </w:rPr>
        <w:t xml:space="preserve">     </w:t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189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A7251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6B0"/>
    <w:rsid w:val="00321893"/>
    <w:rsid w:val="00327FDB"/>
    <w:rsid w:val="003329AE"/>
    <w:rsid w:val="00335128"/>
    <w:rsid w:val="0035790F"/>
    <w:rsid w:val="00366FA7"/>
    <w:rsid w:val="00367E51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63177"/>
    <w:rsid w:val="0048240A"/>
    <w:rsid w:val="0049051D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D47D8"/>
    <w:rsid w:val="005E5C20"/>
    <w:rsid w:val="005F314D"/>
    <w:rsid w:val="00605C71"/>
    <w:rsid w:val="00614E92"/>
    <w:rsid w:val="006237D0"/>
    <w:rsid w:val="0063458B"/>
    <w:rsid w:val="00645E54"/>
    <w:rsid w:val="00646441"/>
    <w:rsid w:val="00660BC1"/>
    <w:rsid w:val="006634A2"/>
    <w:rsid w:val="00674CED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4086D"/>
    <w:rsid w:val="00752CE5"/>
    <w:rsid w:val="00761D28"/>
    <w:rsid w:val="007768B0"/>
    <w:rsid w:val="00776ECB"/>
    <w:rsid w:val="00786666"/>
    <w:rsid w:val="007870E8"/>
    <w:rsid w:val="007A5164"/>
    <w:rsid w:val="007A7172"/>
    <w:rsid w:val="007C2D3E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00F3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715C4"/>
    <w:rsid w:val="009929E6"/>
    <w:rsid w:val="009B05F7"/>
    <w:rsid w:val="009B6B38"/>
    <w:rsid w:val="009C00DC"/>
    <w:rsid w:val="009C5B0C"/>
    <w:rsid w:val="009F088E"/>
    <w:rsid w:val="009F2A28"/>
    <w:rsid w:val="00A027FA"/>
    <w:rsid w:val="00A504EB"/>
    <w:rsid w:val="00A60490"/>
    <w:rsid w:val="00A614CD"/>
    <w:rsid w:val="00A65CA3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33B7"/>
    <w:rsid w:val="00AE441B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5577"/>
    <w:rsid w:val="00B87528"/>
    <w:rsid w:val="00BA3D2D"/>
    <w:rsid w:val="00BB435E"/>
    <w:rsid w:val="00BD724E"/>
    <w:rsid w:val="00BE542E"/>
    <w:rsid w:val="00BE5B5B"/>
    <w:rsid w:val="00BF4AF5"/>
    <w:rsid w:val="00C05D64"/>
    <w:rsid w:val="00C33E2D"/>
    <w:rsid w:val="00C37C03"/>
    <w:rsid w:val="00C433A8"/>
    <w:rsid w:val="00C465E5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2322"/>
    <w:rsid w:val="00DA744D"/>
    <w:rsid w:val="00DB0D07"/>
    <w:rsid w:val="00DB106C"/>
    <w:rsid w:val="00DB32EE"/>
    <w:rsid w:val="00DB3495"/>
    <w:rsid w:val="00DB6520"/>
    <w:rsid w:val="00DD1B66"/>
    <w:rsid w:val="00DE0BBB"/>
    <w:rsid w:val="00DE2887"/>
    <w:rsid w:val="00E04934"/>
    <w:rsid w:val="00E15816"/>
    <w:rsid w:val="00E16C72"/>
    <w:rsid w:val="00E22A91"/>
    <w:rsid w:val="00E31046"/>
    <w:rsid w:val="00E46541"/>
    <w:rsid w:val="00E477B2"/>
    <w:rsid w:val="00E6022E"/>
    <w:rsid w:val="00E64783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54EDA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PRIJEVOZ d.o.o. Požega</izvorni_sadrzaj>
    <derivirana_varijabla naziv="DomainObject.Predmet.ProtustrankaFormated_1">  ALFA PRIJEVOZ d.o.o. Požega</derivirana_varijabla>
  </DomainObject.Predmet.ProtustrankaFormated>
  <DomainObject.Predmet.ProtustrankaFormatedOIB>
    <izvorni_sadrzaj>  ALFA PRIJEVOZ d.o.o. Požega, OIB 69269998356</izvorni_sadrzaj>
    <derivirana_varijabla naziv="DomainObject.Predmet.ProtustrankaFormatedOIB_1">  ALFA PRIJEVOZ d.o.o. Požega, OIB 69269998356</derivirana_varijabla>
  </DomainObject.Predmet.ProtustrankaFormatedOIB>
  <DomainObject.Predmet.ProtustrankaFormatedWithAdress>
    <izvorni_sadrzaj> ALFA PRIJEVOZ d.o.o. Požega, Augusta Cesarca 5, 34000 Požega</izvorni_sadrzaj>
    <derivirana_varijabla naziv="DomainObject.Predmet.ProtustrankaFormatedWithAdress_1"> ALFA PRIJEVOZ d.o.o. Požega, Augusta Cesarca 5, 34000 Požega</derivirana_varijabla>
  </DomainObject.Predmet.ProtustrankaFormatedWithAdress>
  <DomainObject.Predmet.ProtustrankaFormatedWithAdressOIB>
    <izvorni_sadrzaj> ALFA PRIJEVOZ d.o.o. Požega, OIB 69269998356, Augusta Cesarca 5, 34000 Požega</izvorni_sadrzaj>
    <derivirana_varijabla naziv="DomainObject.Predmet.ProtustrankaFormatedWithAdressOIB_1"> ALFA PRIJEVOZ d.o.o. Požega, OIB 69269998356, Augusta Cesarca 5, 34000 Požega</derivirana_varijabla>
  </DomainObject.Predmet.ProtustrankaFormatedWithAdressOIB>
  <DomainObject.Predmet.ProtustrankaWithAdress>
    <izvorni_sadrzaj>ALFA PRIJEVOZ d.o.o. Požega Augusta Cesarca 5, 34000 Požega</izvorni_sadrzaj>
    <derivirana_varijabla naziv="DomainObject.Predmet.ProtustrankaWithAdress_1">ALFA PRIJEVOZ d.o.o. Požega Augusta Cesarca 5, 34000 Požega</derivirana_varijabla>
  </DomainObject.Predmet.ProtustrankaWithAdress>
  <DomainObject.Predmet.ProtustrankaWithAdressOIB>
    <izvorni_sadrzaj>ALFA PRIJEVOZ d.o.o. Požega, OIB 69269998356, Augusta Cesarca 5, 34000 Požega</izvorni_sadrzaj>
    <derivirana_varijabla naziv="DomainObject.Predmet.ProtustrankaWithAdressOIB_1">ALFA PRIJEVOZ d.o.o. Požega, OIB 69269998356, Augusta Cesarca 5, 34000 Požega</derivirana_varijabla>
  </DomainObject.Predmet.ProtustrankaWithAdressOIB>
  <DomainObject.Predmet.ProtustrankaNazivFormated>
    <izvorni_sadrzaj>ALFA PRIJEVOZ d.o.o. Požega</izvorni_sadrzaj>
    <derivirana_varijabla naziv="DomainObject.Predmet.ProtustrankaNazivFormated_1">ALFA PRIJEVOZ d.o.o. Požega</derivirana_varijabla>
  </DomainObject.Predmet.ProtustrankaNazivFormated>
  <DomainObject.Predmet.ProtustrankaNazivFormatedOIB>
    <izvorni_sadrzaj>ALFA PRIJEVOZ d.o.o. Požega, OIB 69269998356</izvorni_sadrzaj>
    <derivirana_varijabla naziv="DomainObject.Predmet.ProtustrankaNazivFormatedOIB_1">ALFA PRIJEVOZ d.o.o. Požega, OIB 69269998356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POŽEGA zastupanog po punomoćniku ŽDO SLAVONSKI BROD</izvorni_sadrzaj>
    <derivirana_varijabla naziv="DomainObject.Predmet.StrankaFormated_1">  RH MINISTARSTVO FINANCIJA POREZNA UPRAVA POŽEGA zastupanog po punomoćniku ŽDO SLAVONSKI BROD</derivirana_varijabla>
  </DomainObject.Predmet.StrankaFormated>
  <DomainObject.Predmet.StrankaFormatedOIB>
    <izvorni_sadrzaj>  RH MINISTARSTVO FINANCIJA POREZNA UPRAVA POŽEGA, OIB 18683136487 zastupanog po punomoćniku ŽDO SLAVONSKI BROD</izvorni_sadrzaj>
    <derivirana_varijabla naziv="DomainObject.Predmet.StrankaFormatedOIB_1">  RH MINISTARSTVO FINANCIJA POREZNA UPRAVA POŽEGA, OIB 18683136487 zastupanog po punomoćniku ŽDO SLAVONSKI BROD</derivirana_varijabla>
  </DomainObject.Predmet.StrankaFormatedOIB>
  <DomainObject.Predmet.StrankaFormatedWithAdress>
    <izvorni_sadrzaj> RH MINISTARSTVO FINANCIJA POREZNA UPRAVA POŽEGA zastupanog po punomoćniku ŽDO SLAVONSKI BROD</izvorni_sadrzaj>
    <derivirana_varijabla naziv="DomainObject.Predmet.StrankaFormatedWithAdress_1"> RH MINISTARSTVO FINANCIJA POREZNA UPRAVA POŽEGA zastupanog po punomoćniku ŽDO SLAVONSKI BROD</derivirana_varijabla>
  </DomainObject.Predmet.StrankaFormatedWithAdress>
  <DomainObject.Predmet.StrankaFormatedWithAdressOIB>
    <izvorni_sadrzaj> RH MINISTARSTVO FINANCIJA POREZNA UPRAVA POŽEGA, OIB 18683136487 zastupanog po punomoćniku ŽDO SLAVONSKI BROD</izvorni_sadrzaj>
    <derivirana_varijabla naziv="DomainObject.Predmet.StrankaFormatedWithAdressOIB_1"> RH MINISTARSTVO FINANCIJA POREZNA UPRAVA POŽEGA, OIB 18683136487 zastupanog po punomoćniku ŽDO SLAVONSKI BROD</derivirana_varijabla>
  </DomainObject.Predmet.StrankaFormatedWithAdressOIB>
  <DomainObject.Predmet.StrankaWithAdress>
    <izvorni_sadrzaj>RH MINISTARSTVO FINANCIJA POREZNA UPRAVA POŽEGA </izvorni_sadrzaj>
    <derivirana_varijabla naziv="DomainObject.Predmet.StrankaWithAdress_1">RH MINISTARSTVO FINANCIJA POREZNA UPRAVA POŽEGA </derivirana_varijabla>
  </DomainObject.Predmet.StrankaWithAdress>
  <DomainObject.Predmet.StrankaWithAdressOIB>
    <izvorni_sadrzaj>RH MINISTARSTVO FINANCIJA POREZNA UPRAVA POŽEGA, OIB 18683136487</izvorni_sadrzaj>
    <derivirana_varijabla naziv="DomainObject.Predmet.StrankaWithAdressOIB_1">RH MINISTARSTVO FINANCIJA POREZNA UPRAVA POŽEGA, OIB 18683136487</derivirana_varijabla>
  </DomainObject.Predmet.StrankaWithAdressOIB>
  <DomainObject.Predmet.StrankaNazivFormated>
    <izvorni_sadrzaj>RH MINISTARSTVO FINANCIJA POREZNA UPRAVA POŽEGA</izvorni_sadrzaj>
    <derivirana_varijabla naziv="DomainObject.Predmet.StrankaNazivFormated_1">RH MINISTARSTVO FINANCIJA POREZNA UPRAVA POŽEGA</derivirana_varijabla>
  </DomainObject.Predmet.StrankaNazivFormated>
  <DomainObject.Predmet.StrankaNazivFormatedOIB>
    <izvorni_sadrzaj>RH MINISTARSTVO FINANCIJA POREZNA UPRAVA POŽEGA, OIB 18683136487</izvorni_sadrzaj>
    <derivirana_varijabla naziv="DomainObject.Predmet.StrankaNazivFormatedOIB_1">RH MINISTARSTVO FINANCIJA 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POŽEGA zastupanog po punomoćniku ŽDO SLAVONSKI BROD</item>
    </izvorni_sadrzaj>
    <derivirana_varijabla naziv="DomainObject.Predmet.StrankaListFormated_1">
      <item>RH MINISTARSTVO FINANCIJA POREZNA UPRAVA POŽEGA zastupanog po punomoćniku ŽDO SLAVONSKI BROD</item>
    </derivirana_varijabla>
  </DomainObject.Predmet.StrankaListFormated>
  <DomainObject.Predmet.StrankaListFormatedOIB>
    <izvorni_sadrzaj>
      <item>RH MINISTARSTVO FINANCIJA POREZNA UPRAVA POŽEGA, OIB 18683136487 zastupanog po punomoćniku ŽDO SLAVONSKI BROD</item>
    </izvorni_sadrzaj>
    <derivirana_varijabla naziv="DomainObject.Predmet.StrankaListFormatedOIB_1">
      <item>RH MINISTARSTVO FINANCIJA POREZNA UPRAVA POŽEGA, OIB 18683136487 zastupanog po punomoćniku ŽDO SLAVONSKI BROD</item>
    </derivirana_varijabla>
  </DomainObject.Predmet.StrankaListFormatedOIB>
  <DomainObject.Predmet.StrankaListFormatedWithAdress>
    <izvorni_sadrzaj>
      <item>RH MINISTARSTVO FINANCIJA POREZNA UPRAVA POŽEGA zastupanog po punomoćniku ŽDO SLAVONSKI BROD</item>
    </izvorni_sadrzaj>
    <derivirana_varijabla naziv="DomainObject.Predmet.StrankaListFormatedWithAdress_1">
      <item>RH MINISTARSTVO FINANCIJA POREZNA UPRAVA POŽEGA zastupanog po punomoćniku ŽDO SLAVONSKI BROD</item>
    </derivirana_varijabla>
  </DomainObject.Predmet.StrankaListFormatedWithAdress>
  <DomainObject.Predmet.StrankaListFormatedWithAdressOIB>
    <izvorni_sadrzaj>
      <item>RH MINISTARSTVO FINANCIJA POREZNA UPRAVA POŽEGA, OIB 18683136487 zastupanog po punomoćniku ŽDO SLAVONSKI BROD</item>
    </izvorni_sadrzaj>
    <derivirana_varijabla naziv="DomainObject.Predmet.StrankaListFormatedWithAdressOIB_1">
      <item>RH MINISTARSTVO FINANCIJA POREZNA UPRAVA POŽEGA, OIB 18683136487 zastupanog po punomoćniku ŽDO SLAVONSKI BROD</item>
    </derivirana_varijabla>
  </DomainObject.Predmet.StrankaListFormatedWithAdressOIB>
  <DomainObject.Predmet.StrankaListNazivFormated>
    <izvorni_sadrzaj>
      <item>RH MINISTARSTVO FINANCIJA POREZNA UPRAVA POŽEGA</item>
    </izvorni_sadrzaj>
    <derivirana_varijabla naziv="DomainObject.Predmet.StrankaListNazivFormated_1">
      <item>RH MINISTARSTVO FINANCIJA POREZNA UPRAVA POŽEGA</item>
    </derivirana_varijabla>
  </DomainObject.Predmet.StrankaListNazivFormated>
  <DomainObject.Predmet.StrankaListNazivFormatedOIB>
    <izvorni_sadrzaj>
      <item>RH MINISTARSTVO FINANCIJA POREZNA UPRAVA POŽEGA, OIB 18683136487</item>
    </izvorni_sadrzaj>
    <derivirana_varijabla naziv="DomainObject.Predmet.StrankaListNazivFormatedOIB_1">
      <item>RH MINISTARSTVO FINANCIJA POREZNA UPRAVA POŽEGA, OIB 18683136487</item>
    </derivirana_varijabla>
  </DomainObject.Predmet.StrankaListNazivFormatedOIB>
  <DomainObject.Predmet.ProtuStrankaListFormated>
    <izvorni_sadrzaj>
      <item>ALFA PRIJEVOZ d.o.o. Požega</item>
    </izvorni_sadrzaj>
    <derivirana_varijabla naziv="DomainObject.Predmet.ProtuStrankaListFormated_1">
      <item>ALFA PRIJEVOZ d.o.o. Požega</item>
    </derivirana_varijabla>
  </DomainObject.Predmet.ProtuStrankaListFormated>
  <DomainObject.Predmet.ProtuStrankaListFormatedOIB>
    <izvorni_sadrzaj>
      <item>ALFA PRIJEVOZ d.o.o. Požega, OIB 69269998356</item>
    </izvorni_sadrzaj>
    <derivirana_varijabla naziv="DomainObject.Predmet.ProtuStrankaListFormatedOIB_1">
      <item>ALFA PRIJEVOZ d.o.o. Požega, OIB 69269998356</item>
    </derivirana_varijabla>
  </DomainObject.Predmet.ProtuStrankaListFormatedOIB>
  <DomainObject.Predmet.ProtuStrankaListFormatedWithAdress>
    <izvorni_sadrzaj>
      <item>ALFA PRIJEVOZ d.o.o. Požega, Augusta Cesarca 5, 34000 Požega</item>
    </izvorni_sadrzaj>
    <derivirana_varijabla naziv="DomainObject.Predmet.ProtuStrankaListFormatedWithAdress_1">
      <item>ALFA PRIJEVOZ d.o.o. Požega, Augusta Cesarca 5, 34000 Požega</item>
    </derivirana_varijabla>
  </DomainObject.Predmet.ProtuStrankaListFormatedWithAdress>
  <DomainObject.Predmet.ProtuStrankaListFormatedWithAdressOIB>
    <izvorni_sadrzaj>
      <item>ALFA PRIJEVOZ d.o.o. Požega, OIB 69269998356, Augusta Cesarca 5, 34000 Požega</item>
    </izvorni_sadrzaj>
    <derivirana_varijabla naziv="DomainObject.Predmet.ProtuStrankaListFormatedWithAdressOIB_1">
      <item>ALFA PRIJEVOZ d.o.o. Požega, OIB 69269998356, Augusta Cesarca 5, 34000 Požega</item>
    </derivirana_varijabla>
  </DomainObject.Predmet.ProtuStrankaListFormatedWithAdressOIB>
  <DomainObject.Predmet.ProtuStrankaListNazivFormated>
    <izvorni_sadrzaj>
      <item>ALFA PRIJEVOZ d.o.o. Požega</item>
    </izvorni_sadrzaj>
    <derivirana_varijabla naziv="DomainObject.Predmet.ProtuStrankaListNazivFormated_1">
      <item>ALFA PRIJEVOZ d.o.o. Požega</item>
    </derivirana_varijabla>
  </DomainObject.Predmet.ProtuStrankaListNazivFormated>
  <DomainObject.Predmet.ProtuStrankaListNazivFormatedOIB>
    <izvorni_sadrzaj>
      <item>ALFA PRIJEVOZ d.o.o. Požega, OIB 69269998356</item>
    </izvorni_sadrzaj>
    <derivirana_varijabla naziv="DomainObject.Predmet.ProtuStrankaListNazivFormatedOIB_1">
      <item>ALFA PRIJEVOZ d.o.o. Požega, OIB 69269998356</item>
    </derivirana_varijabla>
  </DomainObject.Predmet.ProtuStrankaListNazivFormatedOIB>
  <DomainObject.Predmet.OstaliListFormated>
    <izvorni_sadrzaj>
      <item>ŽDO SLAVONSKI BROD punomoćnik sudionika u postupku RH MINISTARSTVO FINANCIJA POREZNA UPRAVA POŽEGA</item>
      <item>Jasna Vlahović</item>
      <item>Vesna Lazarić</item>
    </izvorni_sadrzaj>
    <derivirana_varijabla naziv="DomainObject.Predmet.OstaliListFormated_1">
      <item>ŽDO SLAVONSKI BROD punomoćnik sudionika u postupku RH MINISTARSTVO FINANCIJA POREZNA UPRAVA POŽEGA</item>
      <item>Jasna Vlahović</item>
      <item>Vesna Lazarić</item>
    </derivirana_varijabla>
  </DomainObject.Predmet.OstaliListFormated>
  <DomainObject.Predmet.OstaliListFormatedOIB>
    <izvorni_sadrzaj>
      <item>ŽDO SLAVONSKI BROD punomoćnik sudionika u postupku RH MINISTARSTVO FINANCIJA POREZNA UPRAVA POŽEGA</item>
      <item>Jasna Vlahović, OIB 23011032632</item>
      <item>Vesna Lazarić</item>
    </izvorni_sadrzaj>
    <derivirana_varijabla naziv="DomainObject.Predmet.OstaliListFormatedOIB_1">
      <item>ŽDO SLAVONSKI BROD punomoćnik sudionika u postupku RH MINISTARSTVO FINANCIJA POREZNA UPRAVA POŽEGA</item>
      <item>Jasna Vlahović, OIB 23011032632</item>
      <item>Vesna Lazarić</item>
    </derivirana_varijabla>
  </DomainObject.Predmet.OstaliListFormatedOIB>
  <DomainObject.Predmet.OstaliListFormatedWithAdress>
    <izvorni_sadrzaj>
      <item>ŽDO SLAVONSKI BROD punomoćnik sudionika u postupku RH MINISTARSTVO FINANCIJA POREZNA UPRAVA POŽEGA</item>
      <item>Jasna Vlahović, A.Cesarca 5, 34000 Požega</item>
      <item>Vesna Lazarić</item>
    </izvorni_sadrzaj>
    <derivirana_varijabla naziv="DomainObject.Predmet.OstaliListFormatedWithAdress_1">
      <item>ŽDO SLAVONSKI BROD punomoćnik sudionika u postupku RH MINISTARSTVO FINANCIJA POREZNA UPRAVA POŽEGA</item>
      <item>Jasna Vlahović, A.Cesarca 5, 34000 Požega</item>
      <item>Vesna Lazarić</item>
    </derivirana_varijabla>
  </DomainObject.Predmet.OstaliListFormatedWithAdress>
  <DomainObject.Predmet.OstaliListFormatedWithAdressOIB>
    <izvorni_sadrzaj>
      <item>ŽDO SLAVONSKI BROD punomoćnik sudionika u postupku RH MINISTARSTVO FINANCIJA POREZNA UPRAVA POŽEGA</item>
      <item>Jasna Vlahović, OIB 23011032632, A.Cesarca 5, 34000 Požega</item>
      <item>Vesna Lazarić</item>
    </izvorni_sadrzaj>
    <derivirana_varijabla naziv="DomainObject.Predmet.OstaliListFormatedWithAdressOIB_1">
      <item>ŽDO SLAVONSKI BROD punomoćnik sudionika u postupku RH MINISTARSTVO FINANCIJA POREZNA UPRAVA POŽEGA</item>
      <item>Jasna Vlahović, OIB 23011032632, A.Cesarca 5, 34000 Požega</item>
      <item>Vesna Lazarić</item>
    </derivirana_varijabla>
  </DomainObject.Predmet.OstaliListFormatedWithAdressOIB>
  <DomainObject.Predmet.OstaliListNazivFormated>
    <izvorni_sadrzaj>
      <item>ŽDO SLAVONSKI BROD</item>
      <item>Jasna Vlahović</item>
      <item>Vesna Lazarić</item>
    </izvorni_sadrzaj>
    <derivirana_varijabla naziv="DomainObject.Predmet.OstaliListNazivFormated_1">
      <item>ŽDO SLAVONSKI BROD</item>
      <item>Jasna Vlahović</item>
      <item>Vesna Lazarić</item>
    </derivirana_varijabla>
  </DomainObject.Predmet.OstaliListNazivFormated>
  <DomainObject.Predmet.OstaliListNazivFormatedOIB>
    <izvorni_sadrzaj>
      <item>ŽDO SLAVONSKI BROD</item>
      <item>Jasna Vlahović, OIB 23011032632</item>
      <item>Vesna Lazarić</item>
    </izvorni_sadrzaj>
    <derivirana_varijabla naziv="DomainObject.Predmet.OstaliListNazivFormatedOIB_1">
      <item>ŽDO SLAVONSKI BROD</item>
      <item>Jasna Vlahović, OIB 23011032632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POŽEGA</izvorni_sadrzaj>
    <derivirana_varijabla naziv="DomainObject.Predmet.StrankaIDrugi_1">RH MINISTARSTVO FINANCIJA POREZNA UPRAVA POŽEGA</derivirana_varijabla>
  </DomainObject.Predmet.StrankaIDrugi>
  <DomainObject.Predmet.ProtustrankaIDrugi>
    <izvorni_sadrzaj>ALFA PRIJEVOZ d.o.o. Požega</izvorni_sadrzaj>
    <derivirana_varijabla naziv="DomainObject.Predmet.ProtustrankaIDrugi_1">ALFA PRIJEVOZ d.o.o. Požega</derivirana_varijabla>
  </DomainObject.Predmet.ProtustrankaIDrugi>
  <DomainObject.Predmet.StrankaIDrugiAdressOIB>
    <izvorni_sadrzaj>RH MINISTARSTVO FINANCIJA POREZNA UPRAVA POŽEGA, OIB 18683136487</izvorni_sadrzaj>
    <derivirana_varijabla naziv="DomainObject.Predmet.StrankaIDrugiAdressOIB_1">RH MINISTARSTVO FINANCIJA POREZNA UPRAVA POŽEGA, OIB 18683136487</derivirana_varijabla>
  </DomainObject.Predmet.StrankaIDrugiAdressOIB>
  <DomainObject.Predmet.ProtustrankaIDrugiAdressOIB>
    <izvorni_sadrzaj>ALFA PRIJEVOZ d.o.o. Požega, OIB 69269998356, Augusta Cesarca 5, 34000 Požega</izvorni_sadrzaj>
    <derivirana_varijabla naziv="DomainObject.Predmet.ProtustrankaIDrugiAdressOIB_1">ALFA PRIJEVOZ d.o.o. Požega, OIB 69269998356, Augusta Cesarca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PRIJEVOZ d.o.o. Požega</item>
      <item>RH MINISTARSTVO FINANCIJA POREZNA UPRAVA POŽEGA</item>
      <item>ŽDO SLAVONSKI BROD</item>
      <item>Jasna Vlahović</item>
      <item>Vesna Lazarić</item>
    </izvorni_sadrzaj>
    <derivirana_varijabla naziv="DomainObject.Predmet.SudioniciListNaziv_1">
      <item>ALFA PRIJEVOZ d.o.o. Požega</item>
      <item>RH MINISTARSTVO FINANCIJA POREZNA UPRAVA POŽEGA</item>
      <item>ŽDO SLAVONSKI BROD</item>
      <item>Jasna Vlahović</item>
      <item>Vesna Lazarić</item>
    </derivirana_varijabla>
  </DomainObject.Predmet.SudioniciListNaziv>
  <DomainObject.Predmet.SudioniciListAdressOIB>
    <izvorni_sadrzaj>
      <item>ALFA PRIJEVOZ d.o.o. Požega, OIB 69269998356, Augusta Cesarca 5,34000 Požega</item>
      <item>RH MINISTARSTVO FINANCIJA POREZNA UPRAVA POŽEGA, OIB 18683136487</item>
      <item>ŽDO SLAVONSKI BROD</item>
      <item>Jasna Vlahović, OIB 23011032632, A.Cesarca 5,34000 Požega</item>
      <item>Vesna Lazarić</item>
    </izvorni_sadrzaj>
    <derivirana_varijabla naziv="DomainObject.Predmet.SudioniciListAdressOIB_1">
      <item>ALFA PRIJEVOZ d.o.o. Požega, OIB 69269998356, Augusta Cesarca 5,34000 Požega</item>
      <item>RH MINISTARSTVO FINANCIJA POREZNA UPRAVA POŽEGA, OIB 18683136487</item>
      <item>ŽDO SLAVONSKI BROD</item>
      <item>Jasna Vlahović, OIB 23011032632, A.Cesarca 5,34000 Požega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69269998356</item>
      <item>, OIB 18683136487</item>
      <item>, OIB null</item>
      <item>, OIB 23011032632</item>
      <item>, OIB null</item>
    </izvorni_sadrzaj>
    <derivirana_varijabla naziv="DomainObject.Predmet.SudioniciListNazivOIB_1">
      <item>, OIB 69269998356</item>
      <item>, OIB 18683136487</item>
      <item>, OIB null</item>
      <item>, OIB 23011032632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72ADD-0FC7-4135-BEAA-ECC37222B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754</properties:Words>
  <properties:Characters>4147</properties:Characters>
  <properties:Lines>93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2016-11-14T08:01:00Z</dcterms:created>
  <dc:creator>Trgovacki sud</dc:creator>
  <cp:lastModifiedBy>wsadmin</cp:lastModifiedBy>
  <cp:lastPrinted>2016-11-14T08:26:00Z</cp:lastPrinted>
  <dcterms:modified xmlns:xsi="http://www.w3.org/2001/XMLSchema-instance" xsi:type="dcterms:W3CDTF">2016-11-14T09:48:00Z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