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9fbe" w14:paraId="4a59fb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255BF">
        <w:t>2</w:t>
      </w:r>
      <w:r w:rsidR="00676EE5">
        <w:t>084</w:t>
      </w:r>
      <w:r w:rsidRPr="00151FF0">
        <w:t>/1</w:t>
      </w:r>
      <w:r w:rsidR="00E255BF">
        <w:t>6</w:t>
      </w:r>
      <w:r w:rsidRPr="00151FF0">
        <w:t>-</w:t>
      </w:r>
      <w:r w:rsidR="00676EE5">
        <w:t>3</w:t>
      </w:r>
      <w:r w:rsidR="009502E3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76EE5" w:rsidRPr="00676EE5">
        <w:t>LUXURY DESIGN j.d.o.o. za proizvodnju i trgovinu, Vinkovci, Matice Hrvatske 10, MBS 030163520, OIB 29714513559</w:t>
      </w:r>
      <w:r w:rsidRPr="00E255BF">
        <w:t xml:space="preserve">, dana </w:t>
      </w:r>
      <w:r w:rsidR="00676EE5">
        <w:t>11</w:t>
      </w:r>
      <w:r w:rsidRPr="00E255BF">
        <w:t xml:space="preserve">. </w:t>
      </w:r>
      <w:r w:rsidR="00676EE5">
        <w:t>srpnj</w:t>
      </w:r>
      <w:r w:rsidRPr="00E255BF">
        <w:t>a 201</w:t>
      </w:r>
      <w:r w:rsidR="00676EE5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7A24FF" w:rsidRPr="007A24FF">
        <w:t>Tihan</w:t>
      </w:r>
      <w:r w:rsidR="007A24FF">
        <w:t>e</w:t>
      </w:r>
      <w:r w:rsidR="007A24FF" w:rsidRPr="007A24FF">
        <w:t xml:space="preserve"> Bičanić, Rokovci, Stjepana Radića 126, OIB 53702417648</w:t>
      </w:r>
      <w:r>
        <w:t xml:space="preserve"> po t. 4. izreke rješenja ovoga suda poslovnog broja 14 St-2</w:t>
      </w:r>
      <w:r w:rsidR="007A24FF">
        <w:t>084</w:t>
      </w:r>
      <w:r>
        <w:t>/16-2</w:t>
      </w:r>
      <w:r w:rsidR="007A24FF">
        <w:t>4</w:t>
      </w:r>
      <w:r>
        <w:t xml:space="preserve"> od </w:t>
      </w:r>
      <w:r w:rsidR="007A24FF">
        <w:t>10</w:t>
      </w:r>
      <w:r>
        <w:t>.0</w:t>
      </w:r>
      <w:r w:rsidR="007A24FF">
        <w:t>1.2017.</w:t>
      </w:r>
      <w:r>
        <w:t>, odnosno da u dogovoru sa stečajn</w:t>
      </w:r>
      <w:r w:rsidR="00F46097">
        <w:t>i</w:t>
      </w:r>
      <w:r>
        <w:t>m upravitelj</w:t>
      </w:r>
      <w:r w:rsidR="00F46097">
        <w:t>e</w:t>
      </w:r>
      <w:r>
        <w:t xml:space="preserve">m </w:t>
      </w:r>
      <w:r w:rsidR="00F46097" w:rsidRPr="00F46097">
        <w:t>Peric</w:t>
      </w:r>
      <w:r w:rsidR="00F46097">
        <w:t>om</w:t>
      </w:r>
      <w:r w:rsidR="00F46097" w:rsidRPr="00F46097">
        <w:t xml:space="preserve"> Mitrović, Osijek, Kardinala A. Stepinca 35, OIB 29538074286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46097">
        <w:t>11</w:t>
      </w:r>
      <w:r w:rsidRPr="008D4802">
        <w:t xml:space="preserve">. </w:t>
      </w:r>
      <w:r w:rsidR="00F46097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F4609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F46097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F46097" w:rsidRPr="00F46097">
        <w:t>Tihan</w:t>
      </w:r>
      <w:r w:rsidR="00F46097">
        <w:t>a</w:t>
      </w:r>
      <w:r w:rsidR="00F46097" w:rsidRPr="00F46097">
        <w:t xml:space="preserve"> Bičanić, Rokovci, Stjepana Radića 126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46097">
        <w:t>i</w:t>
      </w:r>
      <w:r>
        <w:t xml:space="preserve"> </w:t>
      </w:r>
      <w:r w:rsidR="0061543A">
        <w:t>upravitelj</w:t>
      </w:r>
      <w:r w:rsidR="00F46097">
        <w:t xml:space="preserve"> Perica Mitrović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6EE5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A24FF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2EC6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46097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E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E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E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E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E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E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E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E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St-2084/2016</izvorni_sadrzaj>
    <derivirana_varijabla naziv="DomainObject.Predmet.OznakaBroj_1">St-2084/2016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DESIGN j.d.o.o. za proizvodnju i trgovinu</izvorni_sadrzaj>
    <derivirana_varijabla naziv="DomainObject.Predmet.ProtustrankaFormated_1">  LUXURY DESIGN j.d.o.o. za proizvodnju i trgovinu</derivirana_varijabla>
  </DomainObject.Predmet.ProtustrankaFormated>
  <DomainObject.Predmet.ProtustrankaFormatedOIB>
    <izvorni_sadrzaj>  LUXURY DESIGN j.d.o.o. za proizvodnju i trgovinu, OIB 29714513559</izvorni_sadrzaj>
    <derivirana_varijabla naziv="DomainObject.Predmet.ProtustrankaFormatedOIB_1">  LUXURY DESIGN j.d.o.o. za proizvodnju i trgovinu, OIB 29714513559</derivirana_varijabla>
  </DomainObject.Predmet.ProtustrankaFormatedOIB>
  <DomainObject.Predmet.ProtustrankaFormatedWithAdress>
    <izvorni_sadrzaj> LUXURY DESIGN j.d.o.o. za proizvodnju i trgovinu, Matice Hrvatske 10, 32100 Vinkovci</izvorni_sadrzaj>
    <derivirana_varijabla naziv="DomainObject.Predmet.ProtustrankaFormatedWithAdress_1"> LUXURY DESIGN j.d.o.o. za proizvodnju i trgovinu, Matice Hrvatske 10, 32100 Vinkovci</derivirana_varijabla>
  </DomainObject.Predmet.ProtustrankaFormatedWithAdress>
  <DomainObject.Predmet.ProtustrankaFormatedWithAdressOIB>
    <izvorni_sadrzaj> LUXURY DESIGN j.d.o.o. za proizvodnju i trgovinu, OIB 29714513559, Matice Hrvatske 10, 32100 Vinkovci</izvorni_sadrzaj>
    <derivirana_varijabla naziv="DomainObject.Predmet.ProtustrankaFormatedWithAdressOIB_1"> LUXURY DESIGN j.d.o.o. za proizvodnju i trgovinu, OIB 29714513559, Matice Hrvatske 10, 32100 Vinkovci</derivirana_varijabla>
  </DomainObject.Predmet.ProtustrankaFormatedWithAdressOIB>
  <DomainObject.Predmet.ProtustrankaWithAdress>
    <izvorni_sadrzaj>LUXURY DESIGN j.d.o.o. za proizvodnju i trgovinu Matice Hrvatske 10, 32100 Vinkovci</izvorni_sadrzaj>
    <derivirana_varijabla naziv="DomainObject.Predmet.ProtustrankaWithAdress_1">LUXURY DESIGN j.d.o.o. za proizvodnju i trgovinu Matice Hrvatske 10, 32100 Vinkovci</derivirana_varijabla>
  </DomainObject.Predmet.ProtustrankaWithAdress>
  <DomainObject.Predmet.ProtustrankaWithAdressOIB>
    <izvorni_sadrzaj>LUXURY DESIGN j.d.o.o. za proizvodnju i trgovinu, OIB 29714513559, Matice Hrvatske 10, 32100 Vinkovci</izvorni_sadrzaj>
    <derivirana_varijabla naziv="DomainObject.Predmet.ProtustrankaWithAdressOIB_1">LUXURY DESIGN j.d.o.o. za proizvodnju i trgovinu, OIB 29714513559, Matice Hrvatske 10, 32100 Vinkovci</derivirana_varijabla>
  </DomainObject.Predmet.ProtustrankaWithAdressOIB>
  <DomainObject.Predmet.ProtustrankaNazivFormated>
    <izvorni_sadrzaj>LUXURY DESIGN j.d.o.o. za proizvodnju i trgovinu</izvorni_sadrzaj>
    <derivirana_varijabla naziv="DomainObject.Predmet.ProtustrankaNazivFormated_1">LUXURY DESIGN j.d.o.o. za proizvodnju i trgovinu</derivirana_varijabla>
  </DomainObject.Predmet.ProtustrankaNazivFormated>
  <DomainObject.Predmet.ProtustrankaNazivFormatedOIB>
    <izvorni_sadrzaj>LUXURY DESIGN j.d.o.o. za proizvodnju i trgovinu, OIB 29714513559</izvorni_sadrzaj>
    <derivirana_varijabla naziv="DomainObject.Predmet.ProtustrankaNazivFormatedOIB_1">LUXURY DESIGN j.d.o.o. za proizvodnju i trgovinu, OIB 29714513559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LUXURY DESIGN j.d.o.o. za proizvodnju i trgovinu</item>
    </izvorni_sadrzaj>
    <derivirana_varijabla naziv="DomainObject.Predmet.ProtuStrankaListFormated_1">
      <item>LUXURY DESIGN j.d.o.o. za proizvodnju i trgovinu</item>
    </derivirana_varijabla>
  </DomainObject.Predmet.ProtuStrankaListFormated>
  <DomainObject.Predmet.ProtuStrankaListFormatedOIB>
    <izvorni_sadrzaj>
      <item>LUXURY DESIGN j.d.o.o. za proizvodnju i trgovinu, OIB 29714513559</item>
    </izvorni_sadrzaj>
    <derivirana_varijabla naziv="DomainObject.Predmet.ProtuStrankaListFormatedOIB_1">
      <item>LUXURY DESIGN j.d.o.o. za proizvodnju i trgovinu, OIB 29714513559</item>
    </derivirana_varijabla>
  </DomainObject.Predmet.ProtuStrankaListFormatedOIB>
  <DomainObject.Predmet.ProtuStrankaListFormatedWithAdress>
    <izvorni_sadrzaj>
      <item>LUXURY DESIGN j.d.o.o. za proizvodnju i trgovinu, Matice Hrvatske 10, 32100 Vinkovci</item>
    </izvorni_sadrzaj>
    <derivirana_varijabla naziv="DomainObject.Predmet.ProtuStrankaListFormatedWithAdress_1">
      <item>LUXURY DESIGN j.d.o.o. za proizvodnju i trgovinu, Matice Hrvatske 10, 32100 Vinkovci</item>
    </derivirana_varijabla>
  </DomainObject.Predmet.ProtuStrankaListFormatedWithAdress>
  <DomainObject.Predmet.ProtuStrankaListFormatedWithAdressOIB>
    <izvorni_sadrzaj>
      <item>LUXURY DESIGN j.d.o.o. za proizvodnju i trgovinu, OIB 29714513559, Matice Hrvatske 10, 32100 Vinkovci</item>
    </izvorni_sadrzaj>
    <derivirana_varijabla naziv="DomainObject.Predmet.ProtuStrankaListFormatedWithAdressOIB_1">
      <item>LUXURY DESIGN j.d.o.o. za proizvodnju i trgovinu, OIB 29714513559, Matice Hrvatske 10, 32100 Vinkovci</item>
    </derivirana_varijabla>
  </DomainObject.Predmet.ProtuStrankaListFormatedWithAdressOIB>
  <DomainObject.Predmet.ProtuStrankaListNazivFormated>
    <izvorni_sadrzaj>
      <item>LUXURY DESIGN j.d.o.o. za proizvodnju i trgovinu</item>
    </izvorni_sadrzaj>
    <derivirana_varijabla naziv="DomainObject.Predmet.ProtuStrankaListNazivFormated_1">
      <item>LUXURY DESIGN j.d.o.o. za proizvodnju i trgovinu</item>
    </derivirana_varijabla>
  </DomainObject.Predmet.ProtuStrankaListNazivFormated>
  <DomainObject.Predmet.ProtuStrankaListNazivFormatedOIB>
    <izvorni_sadrzaj>
      <item>LUXURY DESIGN j.d.o.o. za proizvodnju i trgovinu, OIB 29714513559</item>
    </izvorni_sadrzaj>
    <derivirana_varijabla naziv="DomainObject.Predmet.ProtuStrankaListNazivFormatedOIB_1">
      <item>LUXURY DESIGN j.d.o.o. za proizvodnju i trgovinu, OIB 29714513559</item>
    </derivirana_varijabla>
  </DomainObject.Predmet.ProtuStrankaListNazivFormatedOIB>
  <DomainObject.Predmet.OstaliListFormated>
    <izvorni_sadrzaj>
      <item>Perica Mitrović</item>
      <item>ŽDO GUO Vukovar</item>
      <item>Tihana Bičanić</item>
    </izvorni_sadrzaj>
    <derivirana_varijabla naziv="DomainObject.Predmet.OstaliListFormated_1">
      <item>Perica Mitrović</item>
      <item>ŽDO GUO Vukovar</item>
      <item>Tihana Bičanić</item>
    </derivirana_varijabla>
  </DomainObject.Predmet.OstaliListFormated>
  <DomainObject.Predmet.OstaliListFormatedOIB>
    <izvorni_sadrzaj>
      <item>Perica Mitrović, OIB 29538074286</item>
      <item>ŽDO GUO Vukovar</item>
      <item>Tihana Bičanić, OIB 53702417648</item>
    </izvorni_sadrzaj>
    <derivirana_varijabla naziv="DomainObject.Predmet.OstaliListFormatedOIB_1">
      <item>Perica Mitrović, OIB 29538074286</item>
      <item>ŽDO GUO Vukovar</item>
      <item>Tihana Bičanić, OIB 53702417648</item>
    </derivirana_varijabla>
  </DomainObject.Predmet.OstaliListFormatedOIB>
  <DomainObject.Predmet.OstaliListFormatedWithAdress>
    <izvorni_sadrzaj>
      <item>Perica Mitrović, Kardinala A. Stepinca 35, 31000 Osijek</item>
      <item>ŽDO GUO Vukovar</item>
      <item>Tihana Bičanić, S. Radića 126, 32271 Rokovci</item>
    </izvorni_sadrzaj>
    <derivirana_varijabla naziv="DomainObject.Predmet.OstaliListFormatedWithAdress_1">
      <item>Perica Mitrović, Kardinala A. Stepinca 35, 31000 Osijek</item>
      <item>ŽDO GUO Vukovar</item>
      <item>Tihana Bičanić, S. Radića 126, 32271 Rokovci</item>
    </derivirana_varijabla>
  </DomainObject.Predmet.OstaliListFormatedWithAdress>
  <DomainObject.Predmet.OstaliListFormatedWithAdressOIB>
    <izvorni_sadrzaj>
      <item>Perica Mitrović, OIB 29538074286, Kardinala A. Stepinca 35, 31000 Osijek</item>
      <item>ŽDO GUO Vukovar</item>
      <item>Tihana Bičanić, OIB 53702417648, S. Radića 126, 32271 Rokovci</item>
    </izvorni_sadrzaj>
    <derivirana_varijabla naziv="DomainObject.Predmet.OstaliListFormatedWithAdressOIB_1">
      <item>Perica Mitrović, OIB 29538074286, Kardinala A. Stepinca 35, 31000 Osijek</item>
      <item>ŽDO GUO Vukovar</item>
      <item>Tihana Bičanić, OIB 53702417648, S. Radića 126, 32271 Rokovci</item>
    </derivirana_varijabla>
  </DomainObject.Predmet.OstaliListFormatedWithAdressOIB>
  <DomainObject.Predmet.OstaliListNazivFormated>
    <izvorni_sadrzaj>
      <item>Perica Mitrović</item>
      <item>ŽDO GUO Vukovar</item>
      <item>Tihana Bičanić</item>
    </izvorni_sadrzaj>
    <derivirana_varijabla naziv="DomainObject.Predmet.OstaliListNazivFormated_1">
      <item>Perica Mitrović</item>
      <item>ŽDO GUO Vukovar</item>
      <item>Tihana Bičanić</item>
    </derivirana_varijabla>
  </DomainObject.Predmet.OstaliListNazivFormated>
  <DomainObject.Predmet.OstaliListNazivFormatedOIB>
    <izvorni_sadrzaj>
      <item>Perica Mitrović, OIB 29538074286</item>
      <item>ŽDO GUO Vukovar</item>
      <item>Tihana Bičanić, OIB 53702417648</item>
    </izvorni_sadrzaj>
    <derivirana_varijabla naziv="DomainObject.Predmet.OstaliListNazivFormatedOIB_1">
      <item>Perica Mitrović, OIB 29538074286</item>
      <item>ŽDO GUO Vukovar</item>
      <item>Tihana Bičanić, OIB 53702417648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LUXURY DESIGN j.d.o.o. za proizvodnju i trgovinu</izvorni_sadrzaj>
    <derivirana_varijabla naziv="DomainObject.Predmet.ProtustrankaIDrugi_1">LUXURY DESIGN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LUXURY DESIGN j.d.o.o. za proizvodnju i trgovinu, OIB 29714513559, Matice Hrvatske 10, 32100 Vinkovci</izvorni_sadrzaj>
    <derivirana_varijabla naziv="DomainObject.Predmet.ProtustrankaIDrugiAdressOIB_1">LUXURY DESIGN j.d.o.o. za proizvodnju i trgovinu, OIB 29714513559, Matice Hrvatske 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16. ožujka 2017.</izvorni_sadrzaj>
    <derivirana_varijabla naziv="DomainObject.Predmet.OdlukaRjesenje.DatumPravomocnosti_1">16. ožujka 2017.</derivirana_varijabla>
  </DomainObject.Predmet.OdlukaRjesenje.DatumPravomocnosti>
  <DomainObject.Predmet.OdlukaRjesenje.Oznaka>
    <izvorni_sadrzaj>St-2084/2016-24</izvorni_sadrzaj>
    <derivirana_varijabla naziv="DomainObject.Predmet.OdlukaRjesenje.Oznaka_1">St-2084/2016-24</derivirana_varijabla>
  </DomainObject.Predmet.OdlukaRjesenje.Oznaka>
  <DomainObject.Predmet.SudioniciListNaziv>
    <izvorni_sadrzaj>
      <item>FINA RC OSIJEK</item>
      <item>LUXURY DESIGN j.d.o.o. za proizvodnju i trgovinu</item>
      <item>Perica Mitrović</item>
      <item>ŽDO GUO Vukovar</item>
      <item>Tihana Bičanić</item>
    </izvorni_sadrzaj>
    <derivirana_varijabla naziv="DomainObject.Predmet.SudioniciListNaziv_1">
      <item>FINA RC OSIJEK</item>
      <item>LUXURY DESIGN j.d.o.o. za proizvodnju i trgovinu</item>
      <item>Perica Mitrović</item>
      <item>ŽDO GUO Vukovar</item>
      <item>Tihana Bičanić</item>
    </derivirana_varijabla>
  </DomainObject.Predmet.SudioniciListNaziv>
  <DomainObject.Predmet.SudioniciListAdressOIB>
    <izvorni_sadrzaj>
      <item>FINA RC OSIJEK, OIB 85821130368</item>
      <item>LUXURY DESIGN j.d.o.o. za proizvodnju i trgovinu, OIB 29714513559, Matice Hrvatske 10,32100 Vinkovci</item>
      <item>Perica Mitrović, OIB 29538074286, Kardinala A. Stepinca 35,31000 Osijek</item>
      <item>ŽDO GUO Vukovar</item>
      <item>Tihana Bičanić, OIB 53702417648, S. Radića 126,32271 Rokovci</item>
    </izvorni_sadrzaj>
    <derivirana_varijabla naziv="DomainObject.Predmet.SudioniciListAdressOIB_1">
      <item>FINA RC OSIJEK, OIB 85821130368</item>
      <item>LUXURY DESIGN j.d.o.o. za proizvodnju i trgovinu, OIB 29714513559, Matice Hrvatske 10,32100 Vinkovci</item>
      <item>Perica Mitrović, OIB 29538074286, Kardinala A. Stepinca 35,31000 Osijek</item>
      <item>ŽDO GUO Vukovar</item>
      <item>Tihana Bičanić, OIB 53702417648, S. Radića 126,32271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29714513559</item>
      <item>, OIB 29538074286</item>
      <item>, OIB null</item>
      <item>, OIB 53702417648</item>
    </izvorni_sadrzaj>
    <derivirana_varijabla naziv="DomainObject.Predmet.SudioniciListNazivOIB_1">
      <item>, OIB 85821130368</item>
      <item>, OIB 29714513559</item>
      <item>, OIB 29538074286</item>
      <item>, OIB null</item>
      <item>, OIB 53702417648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248</properties:Words>
  <properties:Characters>1373</properties:Characters>
  <properties:Lines>42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2017-07-11T07:19:00Z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