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727e" w14:paraId="4b3727e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FE7084">
        <w:t>3819/2015</w:t>
      </w:r>
      <w:r w:rsidR="00CD240C">
        <w:t>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FE7084">
        <w:t>3819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FE7084">
        <w:t>22</w:t>
      </w:r>
      <w:r w:rsidR="00CD240C">
        <w:t>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FE7084">
        <w:t>INTERNET PRIJATELJI d.o.o. za trgovinu i usluge, OIB 73849053977, Zagreb, Vodovodna 20/b</w:t>
      </w:r>
      <w:r w:rsidR="00F70253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FE7084">
        <w:t>98.691,56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FE7084">
        <w:t>22</w:t>
      </w:r>
      <w:r w:rsidR="00CD240C">
        <w:t>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039D"/>
    <w:rsid w:val="000B6498"/>
    <w:rsid w:val="000E3190"/>
    <w:rsid w:val="001149B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864BE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836B9"/>
    <w:rsid w:val="00C86ABF"/>
    <w:rsid w:val="00C958E9"/>
    <w:rsid w:val="00CB12E1"/>
    <w:rsid w:val="00CD240C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70253"/>
    <w:rsid w:val="00FD78CF"/>
    <w:rsid w:val="00FE0A42"/>
    <w:rsid w:val="00FE3E00"/>
    <w:rsid w:val="00FE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6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4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4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4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4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6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4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4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4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4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3819</izvorni_sadrzaj>
    <derivirana_varijabla naziv="DomainObject.Predmet.Broj_1">3819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St-3819/2015</izvorni_sadrzaj>
    <derivirana_varijabla naziv="DomainObject.Predmet.OznakaBroj_1">St-3819/2015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INTERNET PRIJATELJI d.o.o.</izvorni_sadrzaj>
    <derivirana_varijabla naziv="DomainObject.Predmet.ProtustrankaFormated_1">  INTERNET PRIJATELJI d.o.o.</derivirana_varijabla>
  </DomainObject.Predmet.ProtustrankaFormated>
  <DomainObject.Predmet.ProtustrankaFormatedOIB>
    <izvorni_sadrzaj>  INTERNET PRIJATELJI d.o.o., OIB 73849053977</izvorni_sadrzaj>
    <derivirana_varijabla naziv="DomainObject.Predmet.ProtustrankaFormatedOIB_1">  INTERNET PRIJATELJI d.o.o., OIB 73849053977</derivirana_varijabla>
  </DomainObject.Predmet.ProtustrankaFormatedOIB>
  <DomainObject.Predmet.ProtustrankaFormatedWithAdress>
    <izvorni_sadrzaj> INTERNET PRIJATELJI d.o.o., Vodovodna 20/b, 10000 Zagreb</izvorni_sadrzaj>
    <derivirana_varijabla naziv="DomainObject.Predmet.ProtustrankaFormatedWithAdress_1"> INTERNET PRIJATELJI d.o.o., Vodovodna 20/b, 10000 Zagreb</derivirana_varijabla>
  </DomainObject.Predmet.ProtustrankaFormatedWithAdress>
  <DomainObject.Predmet.ProtustrankaFormatedWithAdressOIB>
    <izvorni_sadrzaj> INTERNET PRIJATELJI d.o.o., OIB 73849053977, Vodovodna 20/b, 10000 Zagreb</izvorni_sadrzaj>
    <derivirana_varijabla naziv="DomainObject.Predmet.ProtustrankaFormatedWithAdressOIB_1"> INTERNET PRIJATELJI d.o.o., OIB 73849053977, Vodovodna 20/b, 10000 Zagreb</derivirana_varijabla>
  </DomainObject.Predmet.ProtustrankaFormatedWithAdressOIB>
  <DomainObject.Predmet.ProtustrankaWithAdress>
    <izvorni_sadrzaj>INTERNET PRIJATELJI d.o.o. Vodovodna 20/b, 10000 Zagreb</izvorni_sadrzaj>
    <derivirana_varijabla naziv="DomainObject.Predmet.ProtustrankaWithAdress_1">INTERNET PRIJATELJI d.o.o. Vodovodna 20/b, 10000 Zagreb</derivirana_varijabla>
  </DomainObject.Predmet.ProtustrankaWithAdress>
  <DomainObject.Predmet.ProtustrankaWithAdressOIB>
    <izvorni_sadrzaj>INTERNET PRIJATELJI d.o.o., OIB 73849053977, Vodovodna 20/b, 10000 Zagreb</izvorni_sadrzaj>
    <derivirana_varijabla naziv="DomainObject.Predmet.ProtustrankaWithAdressOIB_1">INTERNET PRIJATELJI d.o.o., OIB 73849053977, Vodovodna 20/b, 10000 Zagreb</derivirana_varijabla>
  </DomainObject.Predmet.ProtustrankaWithAdressOIB>
  <DomainObject.Predmet.ProtustrankaNazivFormated>
    <izvorni_sadrzaj>INTERNET PRIJATELJI d.o.o.</izvorni_sadrzaj>
    <derivirana_varijabla naziv="DomainObject.Predmet.ProtustrankaNazivFormated_1">INTERNET PRIJATELJI d.o.o.</derivirana_varijabla>
  </DomainObject.Predmet.ProtustrankaNazivFormated>
  <DomainObject.Predmet.ProtustrankaNazivFormatedOIB>
    <izvorni_sadrzaj>INTERNET PRIJATELJI d.o.o., OIB 73849053977</izvorni_sadrzaj>
    <derivirana_varijabla naziv="DomainObject.Predmet.ProtustrankaNazivFormatedOIB_1">INTERNET PRIJATELJI d.o.o., OIB 73849053977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INTERNET PRIJATELJI d.o.o.</item>
    </izvorni_sadrzaj>
    <derivirana_varijabla naziv="DomainObject.Predmet.ProtuStrankaListFormated_1">
      <item>INTERNET PRIJATELJI d.o.o.</item>
    </derivirana_varijabla>
  </DomainObject.Predmet.ProtuStrankaListFormated>
  <DomainObject.Predmet.ProtuStrankaListFormatedOIB>
    <izvorni_sadrzaj>
      <item>INTERNET PRIJATELJI d.o.o., OIB 73849053977</item>
    </izvorni_sadrzaj>
    <derivirana_varijabla naziv="DomainObject.Predmet.ProtuStrankaListFormatedOIB_1">
      <item>INTERNET PRIJATELJI d.o.o., OIB 73849053977</item>
    </derivirana_varijabla>
  </DomainObject.Predmet.ProtuStrankaListFormatedOIB>
  <DomainObject.Predmet.ProtuStrankaListFormatedWithAdress>
    <izvorni_sadrzaj>
      <item>INTERNET PRIJATELJI d.o.o., Vodovodna 20/b, 10000 Zagreb</item>
    </izvorni_sadrzaj>
    <derivirana_varijabla naziv="DomainObject.Predmet.ProtuStrankaListFormatedWithAdress_1">
      <item>INTERNET PRIJATELJI d.o.o., Vodovodna 20/b, 10000 Zagreb</item>
    </derivirana_varijabla>
  </DomainObject.Predmet.ProtuStrankaListFormatedWithAdress>
  <DomainObject.Predmet.ProtuStrankaListFormatedWithAdressOIB>
    <izvorni_sadrzaj>
      <item>INTERNET PRIJATELJI d.o.o., OIB 73849053977, Vodovodna 20/b, 10000 Zagreb</item>
    </izvorni_sadrzaj>
    <derivirana_varijabla naziv="DomainObject.Predmet.ProtuStrankaListFormatedWithAdressOIB_1">
      <item>INTERNET PRIJATELJI d.o.o., OIB 73849053977, Vodovodna 20/b, 10000 Zagreb</item>
    </derivirana_varijabla>
  </DomainObject.Predmet.ProtuStrankaListFormatedWithAdressOIB>
  <DomainObject.Predmet.ProtuStrankaListNazivFormated>
    <izvorni_sadrzaj>
      <item>INTERNET PRIJATELJI d.o.o.</item>
    </izvorni_sadrzaj>
    <derivirana_varijabla naziv="DomainObject.Predmet.ProtuStrankaListNazivFormated_1">
      <item>INTERNET PRIJATELJI d.o.o.</item>
    </derivirana_varijabla>
  </DomainObject.Predmet.ProtuStrankaListNazivFormated>
  <DomainObject.Predmet.ProtuStrankaListNazivFormatedOIB>
    <izvorni_sadrzaj>
      <item>INTERNET PRIJATELJI d.o.o., OIB 73849053977</item>
    </izvorni_sadrzaj>
    <derivirana_varijabla naziv="DomainObject.Predmet.ProtuStrankaListNazivFormatedOIB_1">
      <item>INTERNET PRIJATELJI d.o.o., OIB 73849053977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INTERNET PRIJATELJI d.o.o.</izvorni_sadrzaj>
    <derivirana_varijabla naziv="DomainObject.Predmet.ProtustrankaIDrugi_1">INTERNET PRIJATELJI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INTERNET PRIJATELJI d.o.o., OIB 73849053977, Vodovodna 20/b, 10000 Zagreb</izvorni_sadrzaj>
    <derivirana_varijabla naziv="DomainObject.Predmet.ProtustrankaIDrugiAdressOIB_1">INTERNET PRIJATELJI d.o.o., OIB 73849053977, Vodovodna 20/b,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INTERNET PRIJATELJI d.o.o.</item>
    </izvorni_sadrzaj>
    <derivirana_varijabla naziv="DomainObject.Predmet.SudioniciListNaziv_1">
      <item>FINA Regionalni centar Zagreb</item>
      <item>INTERNET PRIJATELJI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INTERNET PRIJATELJI d.o.o., OIB 73849053977, Vodovodna 20/b,10000 Zagreb</item>
    </izvorni_sadrzaj>
    <derivirana_varijabla naziv="DomainObject.Predmet.SudioniciListAdressOIB_1">
      <item>FINA Regionalni centar Zagreb, OIB 85821130368, Trg svibanjskih žrtava 1995. 1,10000 Zagreb</item>
      <item>INTERNET PRIJATELJI d.o.o., OIB 73849053977, Vodovodna 20/b,10000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73849053977</item>
    </izvorni_sadrzaj>
    <derivirana_varijabla naziv="DomainObject.Predmet.SudioniciListNazivOIB_1">
      <item>, OIB 85821130368</item>
      <item>, OIB 73849053977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1309</properties:Characters>
  <properties:Lines>44</properties:Lines>
  <properties:Paragraphs>15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2015-12-22T12:14:00Z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