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46289" w14:paraId="924628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62C05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A6ADD">
        <w:rPr>
          <w:rFonts w:hAnsi="Times New Roman" w:ascii="Times New Roman"/>
          <w:szCs w:val="24"/>
          <w:lang w:val="hr-HR"/>
        </w:rPr>
        <w:t>Romina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5F3EE9">
        <w:rPr>
          <w:rFonts w:hAnsi="Times New Roman" w:ascii="Times New Roman"/>
          <w:szCs w:val="24"/>
          <w:lang w:val="hr-HR"/>
        </w:rPr>
        <w:t>MESNICE KURILOVČAN d.o.o., OIB:68629019694, Nikole Kramarića 32, Velika Mlaka</w:t>
      </w:r>
      <w:r w:rsidR="000F1614">
        <w:rPr>
          <w:rFonts w:hAnsi="Times New Roman" w:ascii="Times New Roman"/>
          <w:szCs w:val="24"/>
          <w:lang w:val="hr-HR"/>
        </w:rPr>
        <w:t xml:space="preserve"> </w:t>
      </w:r>
      <w:r w:rsidR="00592C67" w:rsidRPr="00592C67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5F3EE9">
        <w:rPr>
          <w:rFonts w:hAnsi="Times New Roman" w:ascii="Times New Roman"/>
          <w:szCs w:val="24"/>
          <w:lang w:val="hr-HR"/>
        </w:rPr>
        <w:t>20</w:t>
      </w:r>
      <w:r w:rsidR="000F1614">
        <w:rPr>
          <w:rFonts w:hAnsi="Times New Roman" w:ascii="Times New Roman"/>
          <w:szCs w:val="24"/>
          <w:lang w:val="hr-HR"/>
        </w:rPr>
        <w:t xml:space="preserve"> siječnja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5F3EE9" w:rsidR="005F3EE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5F3EE9">
        <w:rPr>
          <w:rFonts w:hAnsi="Times New Roman" w:ascii="Times New Roman"/>
          <w:szCs w:val="24"/>
        </w:rPr>
        <w:t>MESNICE KURILOVČAN d.o.o.,</w:t>
      </w:r>
    </w:p>
    <w:p w:rsidRDefault="005F3EE9" w:rsidP="005F3EE9" w:rsidR="00546B2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OIB:68629019694, Nikole Kramarića 32, Velika Mlaka</w:t>
      </w:r>
    </w:p>
    <w:p w:rsidRDefault="00EE69E5" w:rsidP="00546B24" w:rsidR="00362C05">
      <w:pPr>
        <w:pStyle w:val="BodyText21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5F3EE9">
        <w:rPr>
          <w:rFonts w:hAnsi="Times New Roman" w:ascii="Times New Roman"/>
          <w:szCs w:val="24"/>
        </w:rPr>
        <w:t>20</w:t>
      </w:r>
      <w:r w:rsidR="000F1614">
        <w:rPr>
          <w:rFonts w:hAnsi="Times New Roman" w:ascii="Times New Roman"/>
          <w:szCs w:val="24"/>
        </w:rPr>
        <w:t>.01.2016</w:t>
      </w:r>
      <w:r w:rsidR="00BF53E7">
        <w:rPr>
          <w:rFonts w:hAnsi="Times New Roman" w:ascii="Times New Roman"/>
          <w:szCs w:val="24"/>
        </w:rPr>
        <w:t xml:space="preserve">. u  </w:t>
      </w:r>
      <w:r w:rsidR="005F3EE9">
        <w:rPr>
          <w:rFonts w:hAnsi="Times New Roman" w:ascii="Times New Roman"/>
          <w:szCs w:val="24"/>
        </w:rPr>
        <w:t>14</w:t>
      </w:r>
      <w:r w:rsidR="00362C05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r w:rsidR="005F3EE9">
        <w:rPr>
          <w:rFonts w:hAnsi="Times New Roman" w:ascii="Times New Roman"/>
          <w:szCs w:val="24"/>
        </w:rPr>
        <w:t>12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</w:p>
    <w:p w:rsidRDefault="00B2463B" w:rsidP="00362C05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5F3EE9" w:rsidR="005F3EE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5F3EE9">
        <w:rPr>
          <w:rFonts w:hAnsi="Times New Roman" w:ascii="Times New Roman"/>
          <w:szCs w:val="24"/>
        </w:rPr>
        <w:t xml:space="preserve">Ivan Prpić OIB:16795120342, </w:t>
      </w:r>
      <w:proofErr w:type="spellStart"/>
      <w:r w:rsidR="005F3EE9">
        <w:rPr>
          <w:rFonts w:hAnsi="Times New Roman" w:ascii="Times New Roman"/>
          <w:szCs w:val="24"/>
        </w:rPr>
        <w:t>Hruševečka</w:t>
      </w:r>
      <w:proofErr w:type="spellEnd"/>
      <w:r w:rsidR="005F3EE9">
        <w:rPr>
          <w:rFonts w:hAnsi="Times New Roman" w:ascii="Times New Roman"/>
          <w:szCs w:val="24"/>
        </w:rPr>
        <w:t xml:space="preserve"> ul.11,</w:t>
      </w:r>
    </w:p>
    <w:p w:rsidRDefault="005F3EE9" w:rsidP="005F3EE9" w:rsidR="00362C0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</w:t>
      </w:r>
    </w:p>
    <w:p w:rsidRDefault="00362C05" w:rsidP="00362C05" w:rsidR="00362C05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362C05" w:rsid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5F3EE9">
        <w:rPr>
          <w:rFonts w:hAnsi="Times New Roman" w:ascii="Times New Roman"/>
          <w:szCs w:val="24"/>
          <w:lang w:val="hr-HR"/>
        </w:rPr>
        <w:t>MESNICE KURILOVČAN d.o.o., OIB:68629019694, Nikole Kramarića 32, Velika Mlaka</w:t>
      </w:r>
    </w:p>
    <w:p w:rsidRDefault="00362C05" w:rsidP="00362C05" w:rsidR="00362C05">
      <w:pPr>
        <w:jc w:val="both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5F3EE9">
        <w:rPr>
          <w:rFonts w:hAnsi="Times New Roman" w:ascii="Times New Roman"/>
          <w:lang w:val="hr-HR"/>
        </w:rPr>
        <w:t>30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5F3EE9">
        <w:rPr>
          <w:rFonts w:hAnsi="Times New Roman" w:ascii="Times New Roman"/>
          <w:lang w:val="hr-HR"/>
        </w:rPr>
        <w:t>03.12</w:t>
      </w:r>
      <w:r w:rsidR="0063504C">
        <w:rPr>
          <w:rFonts w:hAnsi="Times New Roman" w:ascii="Times New Roman"/>
          <w:lang w:val="hr-HR"/>
        </w:rPr>
        <w:t>.2015.</w:t>
      </w:r>
      <w:r w:rsidR="000F1614">
        <w:rPr>
          <w:rFonts w:hAnsi="Times New Roman" w:ascii="Times New Roman"/>
          <w:lang w:val="hr-HR"/>
        </w:rPr>
        <w:t>, te je dužnik dostavio izjavu dana</w:t>
      </w:r>
      <w:r w:rsidR="008465C6">
        <w:rPr>
          <w:rFonts w:hAnsi="Times New Roman" w:ascii="Times New Roman"/>
          <w:lang w:val="hr-HR"/>
        </w:rPr>
        <w:t xml:space="preserve">, </w:t>
      </w:r>
      <w:r w:rsidR="000F1614">
        <w:rPr>
          <w:rFonts w:hAnsi="Times New Roman" w:ascii="Times New Roman"/>
          <w:lang w:val="hr-HR"/>
        </w:rPr>
        <w:t>iz istog proizlazi</w:t>
      </w:r>
      <w:r w:rsidR="008465C6">
        <w:rPr>
          <w:rFonts w:hAnsi="Times New Roman" w:ascii="Times New Roman"/>
          <w:lang w:val="hr-HR"/>
        </w:rPr>
        <w:t xml:space="preserve"> da dužnik nema imovinu dostatnu za namirenje troškova postupka</w:t>
      </w:r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5F3EE9">
        <w:rPr>
          <w:rFonts w:hAnsi="Times New Roman" w:ascii="Times New Roman"/>
          <w:lang w:val="hr-HR"/>
        </w:rPr>
        <w:t>30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5F3EE9">
        <w:rPr>
          <w:rFonts w:hAnsi="Times New Roman" w:ascii="Times New Roman"/>
          <w:lang w:val="hr-HR"/>
        </w:rPr>
        <w:t xml:space="preserve"> 20</w:t>
      </w:r>
      <w:r w:rsidR="00570984">
        <w:rPr>
          <w:rFonts w:hAnsi="Times New Roman" w:ascii="Times New Roman"/>
          <w:lang w:val="hr-HR"/>
        </w:rPr>
        <w:t>.siječnj</w:t>
      </w:r>
      <w:r w:rsidR="0063504C">
        <w:rPr>
          <w:rFonts w:hAnsi="Times New Roman" w:ascii="Times New Roman"/>
          <w:lang w:val="hr-HR"/>
        </w:rPr>
        <w:t xml:space="preserve">a </w:t>
      </w:r>
      <w:r w:rsidR="00570984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4A6ADD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Romina Markovinović</w:t>
      </w:r>
      <w:r w:rsidR="00C432A0">
        <w:rPr>
          <w:rFonts w:hAnsi="Times New Roman" w:ascii="Times New Roman"/>
          <w:lang w:val="hr-HR"/>
        </w:rPr>
        <w:t>,v.r.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C432A0" w:rsidR="00C432A0">
      <w:pPr>
        <w:jc w:val="both"/>
        <w:rPr>
          <w:rFonts w:hAnsi="Times New Roman" w:ascii="Times New Roman"/>
          <w:szCs w:val="24"/>
          <w:lang w:val="hr-HR"/>
        </w:rPr>
      </w:pPr>
    </w:p>
    <w:p w:rsidRDefault="00C432A0" w:rsidP="00C432A0" w:rsidR="00C432A0">
      <w:pPr>
        <w:tabs>
          <w:tab w:pos="69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C432A0" w:rsidP="00C432A0" w:rsidR="00C432A0">
      <w:pPr>
        <w:tabs>
          <w:tab w:pos="69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C432A0" w:rsidR="00C432A0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5F3EE9" w:rsidP="00C57CAF" w:rsidR="005F3EE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</w:p>
    <w:p w:rsidRDefault="005F3EE9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5F3EE9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C57CAF">
        <w:rPr>
          <w:rFonts w:hAnsi="Times New Roman" w:ascii="Times New Roman"/>
          <w:szCs w:val="24"/>
          <w:lang w:val="hr-HR"/>
        </w:rPr>
        <w:t>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66B" w:rsidP="00DB4528" w:rsidR="0058466B">
      <w:r>
        <w:separator/>
      </w:r>
    </w:p>
  </w:endnote>
  <w:endnote w:id="0" w:type="continuationSeparator">
    <w:p w:rsidRDefault="0058466B" w:rsidP="00DB4528" w:rsidR="00584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66B" w:rsidP="00DB4528" w:rsidR="0058466B">
      <w:r>
        <w:separator/>
      </w:r>
    </w:p>
  </w:footnote>
  <w:footnote w:id="0" w:type="continuationSeparator">
    <w:p w:rsidRDefault="0058466B" w:rsidP="00DB4528" w:rsidR="00584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R="00840E3D">
    <w:pPr>
      <w:pStyle w:val="Zaglavlje"/>
      <w:jc w:val="center"/>
    </w:pP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A6ADD">
      <w:rPr>
        <w:rFonts w:hAnsi="Times New Roman" w:ascii="Times New Roman"/>
        <w:lang w:val="hr-HR"/>
      </w:rPr>
      <w:t>23</w:t>
    </w:r>
    <w:r w:rsidR="00592C67">
      <w:rPr>
        <w:rFonts w:hAnsi="Times New Roman" w:ascii="Times New Roman"/>
        <w:lang w:val="hr-HR"/>
      </w:rPr>
      <w:t>.St-</w:t>
    </w:r>
    <w:r w:rsidR="005F3EE9">
      <w:rPr>
        <w:rFonts w:hAnsi="Times New Roman" w:ascii="Times New Roman"/>
        <w:lang w:val="hr-HR"/>
      </w:rPr>
      <w:t>3134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1614"/>
    <w:rsid w:val="00112B50"/>
    <w:rsid w:val="00182088"/>
    <w:rsid w:val="00362C05"/>
    <w:rsid w:val="003A4E31"/>
    <w:rsid w:val="003D4205"/>
    <w:rsid w:val="00412880"/>
    <w:rsid w:val="0042162E"/>
    <w:rsid w:val="004A6ADD"/>
    <w:rsid w:val="004D0269"/>
    <w:rsid w:val="00516A13"/>
    <w:rsid w:val="00532B71"/>
    <w:rsid w:val="00546B24"/>
    <w:rsid w:val="00570984"/>
    <w:rsid w:val="0058466B"/>
    <w:rsid w:val="00592C67"/>
    <w:rsid w:val="00593DE9"/>
    <w:rsid w:val="005940E9"/>
    <w:rsid w:val="005E12D2"/>
    <w:rsid w:val="005E12E3"/>
    <w:rsid w:val="005F3EE9"/>
    <w:rsid w:val="00606864"/>
    <w:rsid w:val="0063504C"/>
    <w:rsid w:val="006356C5"/>
    <w:rsid w:val="007075BA"/>
    <w:rsid w:val="00730EAB"/>
    <w:rsid w:val="007A29F9"/>
    <w:rsid w:val="00840E3D"/>
    <w:rsid w:val="008465C6"/>
    <w:rsid w:val="00867F16"/>
    <w:rsid w:val="00891E53"/>
    <w:rsid w:val="00943627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F53E7"/>
    <w:rsid w:val="00C432A0"/>
    <w:rsid w:val="00C57CAF"/>
    <w:rsid w:val="00CF2939"/>
    <w:rsid w:val="00D132F0"/>
    <w:rsid w:val="00D44D4F"/>
    <w:rsid w:val="00D535AF"/>
    <w:rsid w:val="00D955F3"/>
    <w:rsid w:val="00DB29D2"/>
    <w:rsid w:val="00DB4528"/>
    <w:rsid w:val="00DC1E6C"/>
    <w:rsid w:val="00DC45CF"/>
    <w:rsid w:val="00EE5750"/>
    <w:rsid w:val="00EE69E5"/>
    <w:rsid w:val="00F139FF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F3E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3E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3EE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3E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3E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F3E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3E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3EE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3E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3E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3134</izvorni_sadrzaj>
    <derivirana_varijabla naziv="DomainObject.Predmet.Broj_1">3134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St-3134/2015</izvorni_sadrzaj>
    <derivirana_varijabla naziv="DomainObject.Predmet.OznakaBroj_1">St-3134/2015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MESNICE KURILOVČAN d.o.o. zastupanog po punomoćniku Nenad Kurilovčan</izvorni_sadrzaj>
    <derivirana_varijabla naziv="DomainObject.Predmet.ProtustrankaFormated_1">  MESNICE KURILOVČAN d.o.o. zastupanog po punomoćniku Nenad Kurilovčan</derivirana_varijabla>
  </DomainObject.Predmet.ProtustrankaFormated>
  <DomainObject.Predmet.ProtustrankaFormatedOIB>
    <izvorni_sadrzaj>  MESNICE KURILOVČAN d.o.o., OIB 68629019694 zastupanog po punomoćniku Nenad Kurilovčan</izvorni_sadrzaj>
    <derivirana_varijabla naziv="DomainObject.Predmet.ProtustrankaFormatedOIB_1">  MESNICE KURILOVČAN d.o.o., OIB 68629019694 zastupanog po punomoćniku Nenad Kurilovčan</derivirana_varijabla>
  </DomainObject.Predmet.ProtustrankaFormatedOIB>
  <DomainObject.Predmet.ProtustrankaFormatedWithAdress>
    <izvorni_sadrzaj> MESNICE KURILOVČAN d.o.o., Nikole Kramarića 32, 10010 Velika Mlaka zastupanog po punomoćniku Nenad Kurilovčan</izvorni_sadrzaj>
    <derivirana_varijabla naziv="DomainObject.Predmet.ProtustrankaFormatedWithAdress_1"> MESNICE KURILOVČAN d.o.o., Nikole Kramarića 32, 10010 Velika Mlaka zastupanog po punomoćniku Nenad Kurilovčan</derivirana_varijabla>
  </DomainObject.Predmet.ProtustrankaFormatedWithAdress>
  <DomainObject.Predmet.ProtustrankaFormatedWithAdressOIB>
    <izvorni_sadrzaj> MESNICE KURILOVČAN d.o.o., OIB 68629019694, Nikole Kramarića 32, 10010 Velika Mlaka zastupanog po punomoćniku Nenad Kurilovčan</izvorni_sadrzaj>
    <derivirana_varijabla naziv="DomainObject.Predmet.ProtustrankaFormatedWithAdressOIB_1"> MESNICE KURILOVČAN d.o.o., OIB 68629019694, Nikole Kramarića 32, 10010 Velika Mlaka zastupanog po punomoćniku Nenad Kurilovčan</derivirana_varijabla>
  </DomainObject.Predmet.ProtustrankaFormatedWithAdressOIB>
  <DomainObject.Predmet.ProtustrankaWithAdress>
    <izvorni_sadrzaj>MESNICE KURILOVČAN d.o.o. Nikole Kramarića 32, 10010 Velika Mlaka</izvorni_sadrzaj>
    <derivirana_varijabla naziv="DomainObject.Predmet.ProtustrankaWithAdress_1">MESNICE KURILOVČAN d.o.o. Nikole Kramarića 32, 10010 Velika Mlaka</derivirana_varijabla>
  </DomainObject.Predmet.ProtustrankaWithAdress>
  <DomainObject.Predmet.ProtustrankaWithAdressOIB>
    <izvorni_sadrzaj>MESNICE KURILOVČAN d.o.o., OIB 68629019694, Nikole Kramarića 32, 10010 Velika Mlaka</izvorni_sadrzaj>
    <derivirana_varijabla naziv="DomainObject.Predmet.ProtustrankaWithAdressOIB_1">MESNICE KURILOVČAN d.o.o., OIB 68629019694, Nikole Kramarića 32, 10010 Velika Mlaka</derivirana_varijabla>
  </DomainObject.Predmet.ProtustrankaWithAdressOIB>
  <DomainObject.Predmet.ProtustrankaNazivFormated>
    <izvorni_sadrzaj>MESNICE KURILOVČAN d.o.o.</izvorni_sadrzaj>
    <derivirana_varijabla naziv="DomainObject.Predmet.ProtustrankaNazivFormated_1">MESNICE KURILOVČAN d.o.o.</derivirana_varijabla>
  </DomainObject.Predmet.ProtustrankaNazivFormated>
  <DomainObject.Predmet.ProtustrankaNazivFormatedOIB>
    <izvorni_sadrzaj>MESNICE KURILOVČAN d.o.o., OIB 68629019694</izvorni_sadrzaj>
    <derivirana_varijabla naziv="DomainObject.Predmet.ProtustrankaNazivFormatedOIB_1">MESNICE KURILOVČAN d.o.o., OIB 68629019694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MESNICE KURILOVČAN d.o.o. zastupanog po punomoćniku Nenad Kurilovčan</item>
    </izvorni_sadrzaj>
    <derivirana_varijabla naziv="DomainObject.Predmet.ProtuStrankaListFormated_1">
      <item>MESNICE KURILOVČAN d.o.o. zastupanog po punomoćniku Nenad Kurilovčan</item>
    </derivirana_varijabla>
  </DomainObject.Predmet.ProtuStrankaListFormated>
  <DomainObject.Predmet.ProtuStrankaListFormatedOIB>
    <izvorni_sadrzaj>
      <item>MESNICE KURILOVČAN d.o.o., OIB 68629019694 zastupanog po punomoćniku Nenad Kurilovčan</item>
    </izvorni_sadrzaj>
    <derivirana_varijabla naziv="DomainObject.Predmet.ProtuStrankaListFormatedOIB_1">
      <item>MESNICE KURILOVČAN d.o.o., OIB 68629019694 zastupanog po punomoćniku Nenad Kurilovčan</item>
    </derivirana_varijabla>
  </DomainObject.Predmet.ProtuStrankaListFormatedOIB>
  <DomainObject.Predmet.ProtuStrankaListFormatedWithAdress>
    <izvorni_sadrzaj>
      <item>MESNICE KURILOVČAN d.o.o., Nikole Kramarića 32, 10010 Velika Mlaka zastupanog po punomoćniku Nenad Kurilovčan</item>
    </izvorni_sadrzaj>
    <derivirana_varijabla naziv="DomainObject.Predmet.ProtuStrankaListFormatedWithAdress_1">
      <item>MESNICE KURILOVČAN d.o.o., Nikole Kramarića 32, 10010 Velika Mlaka zastupanog po punomoćniku Nenad Kurilovčan</item>
    </derivirana_varijabla>
  </DomainObject.Predmet.ProtuStrankaListFormatedWithAdress>
  <DomainObject.Predmet.ProtuStrankaListFormatedWithAdressOIB>
    <izvorni_sadrzaj>
      <item>MESNICE KURILOVČAN d.o.o., OIB 68629019694, Nikole Kramarića 32, 10010 Velika Mlaka zastupanog po punomoćniku Nenad Kurilovčan</item>
    </izvorni_sadrzaj>
    <derivirana_varijabla naziv="DomainObject.Predmet.ProtuStrankaListFormatedWithAdressOIB_1">
      <item>MESNICE KURILOVČAN d.o.o., OIB 68629019694, Nikole Kramarića 32, 10010 Velika Mlaka zastupanog po punomoćniku Nenad Kurilovčan</item>
    </derivirana_varijabla>
  </DomainObject.Predmet.ProtuStrankaListFormatedWithAdressOIB>
  <DomainObject.Predmet.ProtuStrankaListNazivFormated>
    <izvorni_sadrzaj>
      <item>MESNICE KURILOVČAN d.o.o.</item>
    </izvorni_sadrzaj>
    <derivirana_varijabla naziv="DomainObject.Predmet.ProtuStrankaListNazivFormated_1">
      <item>MESNICE KURILOVČAN d.o.o.</item>
    </derivirana_varijabla>
  </DomainObject.Predmet.ProtuStrankaListNazivFormated>
  <DomainObject.Predmet.ProtuStrankaListNazivFormatedOIB>
    <izvorni_sadrzaj>
      <item>MESNICE KURILOVČAN d.o.o., OIB 68629019694</item>
    </izvorni_sadrzaj>
    <derivirana_varijabla naziv="DomainObject.Predmet.ProtuStrankaListNazivFormatedOIB_1">
      <item>MESNICE KURILOVČAN d.o.o., OIB 68629019694</item>
    </derivirana_varijabla>
  </DomainObject.Predmet.ProtuStrankaListNazivFormatedOIB>
  <DomainObject.Predmet.OstaliListFormated>
    <izvorni_sadrzaj>
      <item>Nenad Kurilovčan punomoćnik sudionika u postupku MESNICE KURILOVČAN d.o.o.</item>
    </izvorni_sadrzaj>
    <derivirana_varijabla naziv="DomainObject.Predmet.OstaliListFormated_1">
      <item>Nenad Kurilovčan punomoćnik sudionika u postupku MESNICE KURILOVČAN d.o.o.</item>
    </derivirana_varijabla>
  </DomainObject.Predmet.OstaliListFormated>
  <DomainObject.Predmet.OstaliListFormatedOIB>
    <izvorni_sadrzaj>
      <item>Nenad Kurilovčan, OIB 18338237304 punomoćnik sudionika u postupku MESNICE KURILOVČAN d.o.o.</item>
    </izvorni_sadrzaj>
    <derivirana_varijabla naziv="DomainObject.Predmet.OstaliListFormatedOIB_1">
      <item>Nenad Kurilovčan, OIB 18338237304 punomoćnik sudionika u postupku MESNICE KURILOVČAN d.o.o.</item>
    </derivirana_varijabla>
  </DomainObject.Predmet.OstaliListFormatedOIB>
  <DomainObject.Predmet.OstaliListFormatedWithAdress>
    <izvorni_sadrzaj>
      <item>Nenad Kurilovčan, Nikole Kramarića 32, 10010 Velika Mlaka punomoćnik sudionika u postupku MESNICE KURILOVČAN d.o.o.</item>
    </izvorni_sadrzaj>
    <derivirana_varijabla naziv="DomainObject.Predmet.OstaliListFormatedWithAdress_1">
      <item>Nenad Kurilovčan, Nikole Kramarića 32, 10010 Velika Mlaka punomoćnik sudionika u postupku MESNICE KURILOVČAN d.o.o.</item>
    </derivirana_varijabla>
  </DomainObject.Predmet.OstaliListFormatedWithAdress>
  <DomainObject.Predmet.OstaliListFormatedWithAdressOIB>
    <izvorni_sadrzaj>
      <item>Nenad Kurilovčan, OIB 18338237304, Nikole Kramarića 32, 10010 Velika Mlaka punomoćnik sudionika u postupku MESNICE KURILOVČAN d.o.o.</item>
    </izvorni_sadrzaj>
    <derivirana_varijabla naziv="DomainObject.Predmet.OstaliListFormatedWithAdressOIB_1">
      <item>Nenad Kurilovčan, OIB 18338237304, Nikole Kramarića 32, 10010 Velika Mlaka punomoćnik sudionika u postupku MESNICE KURILOVČAN d.o.o.</item>
    </derivirana_varijabla>
  </DomainObject.Predmet.OstaliListFormatedWithAdressOIB>
  <DomainObject.Predmet.OstaliListNazivFormated>
    <izvorni_sadrzaj>
      <item>Nenad Kurilovčan</item>
    </izvorni_sadrzaj>
    <derivirana_varijabla naziv="DomainObject.Predmet.OstaliListNazivFormated_1">
      <item>Nenad Kurilovčan</item>
    </derivirana_varijabla>
  </DomainObject.Predmet.OstaliListNazivFormated>
  <DomainObject.Predmet.OstaliListNazivFormatedOIB>
    <izvorni_sadrzaj>
      <item>Nenad Kurilovčan, OIB 18338237304</item>
    </izvorni_sadrzaj>
    <derivirana_varijabla naziv="DomainObject.Predmet.OstaliListNazivFormatedOIB_1">
      <item>Nenad Kurilovčan, OIB 18338237304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MESNICE KURILOVČAN d.o.o.</izvorni_sadrzaj>
    <derivirana_varijabla naziv="DomainObject.Predmet.ProtustrankaIDrugi_1">MESNICE KURILOVČAN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MESNICE KURILOVČAN d.o.o., OIB 68629019694, Nikole Kramarića 32, 10010 Velika Mlaka</izvorni_sadrzaj>
    <derivirana_varijabla naziv="DomainObject.Predmet.ProtustrankaIDrugiAdressOIB_1">MESNICE KURILOVČAN d.o.o., OIB 68629019694, Nikole Kramarića 32,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MESNICE KURILOVČAN d.o.o.</item>
      <item>Nenad Kurilovčan</item>
    </izvorni_sadrzaj>
    <derivirana_varijabla naziv="DomainObject.Predmet.SudioniciListNaziv_1">
      <item>FINA Regionalni centar Zagreb</item>
      <item>MESNICE KURILOVČAN d.o.o.</item>
      <item>Nenad Kurilovčan</item>
    </derivirana_varijabla>
  </DomainObject.Predmet.SudioniciListNaziv>
  <DomainObject.Predmet.SudioniciListAdressOIB>
    <izvorni_sadrzaj>
      <item>FINA Regionalni centar Zagreb, OIB 85821130368, Trg svibanjskih žrtava 1995. 1,10000 Zagreb</item>
      <item>MESNICE KURILOVČAN d.o.o., OIB 68629019694, Nikole Kramarića 32,10010 Velika Mlaka</item>
      <item>Nenad Kurilovčan, OIB 18338237304, Nikole Kramarića 32,10010 Velika Mlaka</item>
    </izvorni_sadrzaj>
    <derivirana_varijabla naziv="DomainObject.Predmet.SudioniciListAdressOIB_1">
      <item>FINA Regionalni centar Zagreb, OIB 85821130368, Trg svibanjskih žrtava 1995. 1,10000 Zagreb</item>
      <item>MESNICE KURILOVČAN d.o.o., OIB 68629019694, Nikole Kramarića 32,10010 Velika Mlaka</item>
      <item>Nenad Kurilovčan, OIB 18338237304, Nikole Kramarića 32,10010 Velika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68629019694</item>
      <item>, OIB 18338237304</item>
    </izvorni_sadrzaj>
    <derivirana_varijabla naziv="DomainObject.Predmet.SudioniciListNazivOIB_1">
      <item>, OIB 85821130368</item>
      <item>, OIB 68629019694</item>
      <item>, OIB 18338237304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391</properties:Words>
  <properties:Characters>2162</properties:Characters>
  <properties:Lines>69</properties:Lines>
  <properties:Paragraphs>34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2015-12-28T07:08:00Z</dcterms:created>
  <dc:creator>Sudsko vijeæe</dc:creator>
  <cp:lastModifiedBy>Marina Gojić</cp:lastModifiedBy>
  <cp:lastPrinted>2016-01-20T13:13:00Z</cp:lastPrinted>
  <dcterms:modified xmlns:xsi="http://www.w3.org/2001/XMLSchema-instance" xsi:type="dcterms:W3CDTF">2016-01-20T13:14:00Z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