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b41c" w14:paraId="9e2b41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A61BF">
        <w:t>5987</w:t>
      </w:r>
      <w:r w:rsidR="00227F34">
        <w:t>/</w:t>
      </w:r>
      <w:r w:rsidR="003E5D1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40F00">
        <w:t>14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009A5">
        <w:t xml:space="preserve"> </w:t>
      </w:r>
      <w:r w:rsidR="00473835">
        <w:t xml:space="preserve"> </w:t>
      </w:r>
      <w:r w:rsidR="007A61BF">
        <w:t>LENUNCULUS d.o.o. Zagreb, Maksimirska cesta 132, MBS: 080607973, OIB: 16088666990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6A0DE4">
        <w:t xml:space="preserve">e </w:t>
      </w:r>
      <w:r w:rsidR="007A61BF">
        <w:t>10.996,44</w:t>
      </w:r>
      <w:r w:rsidR="00440F00">
        <w:t xml:space="preserve"> 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0F00">
        <w:t>14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009A5"/>
    <w:rsid w:val="00227F34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40F00"/>
    <w:rsid w:val="00473835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A0DE4"/>
    <w:rsid w:val="006E591E"/>
    <w:rsid w:val="006E7E19"/>
    <w:rsid w:val="007178B3"/>
    <w:rsid w:val="007814EF"/>
    <w:rsid w:val="00790F6F"/>
    <w:rsid w:val="007927E6"/>
    <w:rsid w:val="007A5456"/>
    <w:rsid w:val="007A61BF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8F4E61"/>
    <w:rsid w:val="00912706"/>
    <w:rsid w:val="00915B6F"/>
    <w:rsid w:val="00920CA0"/>
    <w:rsid w:val="00925DB3"/>
    <w:rsid w:val="009419D8"/>
    <w:rsid w:val="009A43C5"/>
    <w:rsid w:val="009C0904"/>
    <w:rsid w:val="00A51F82"/>
    <w:rsid w:val="00A64D0B"/>
    <w:rsid w:val="00A71431"/>
    <w:rsid w:val="00A930C3"/>
    <w:rsid w:val="00AA5994"/>
    <w:rsid w:val="00AB7BA6"/>
    <w:rsid w:val="00AC4528"/>
    <w:rsid w:val="00AD027A"/>
    <w:rsid w:val="00B82F18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2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7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7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7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7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2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7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7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7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7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5987</izvorni_sadrzaj>
    <derivirana_varijabla naziv="DomainObject.Predmet.Broj_1">5987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St-5987/2015</izvorni_sadrzaj>
    <derivirana_varijabla naziv="DomainObject.Predmet.OznakaBroj_1">St-5987/2015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LENUNCULUS d.o.o. zastupanog po punomoćniku Cristian Ivan Rodriguez</izvorni_sadrzaj>
    <derivirana_varijabla naziv="DomainObject.Predmet.ProtustrankaFormated_1">  LENUNCULUS d.o.o. zastupanog po punomoćniku Cristian Ivan Rodriguez</derivirana_varijabla>
  </DomainObject.Predmet.ProtustrankaFormated>
  <DomainObject.Predmet.ProtustrankaFormatedOIB>
    <izvorni_sadrzaj>  LENUNCULUS d.o.o., OIB 16088666990 zastupanog po punomoćniku Cristian Ivan Rodriguez</izvorni_sadrzaj>
    <derivirana_varijabla naziv="DomainObject.Predmet.ProtustrankaFormatedOIB_1">  LENUNCULUS d.o.o., OIB 16088666990 zastupanog po punomoćniku Cristian Ivan Rodriguez</derivirana_varijabla>
  </DomainObject.Predmet.ProtustrankaFormatedOIB>
  <DomainObject.Predmet.ProtustrankaFormatedWithAdress>
    <izvorni_sadrzaj> LENUNCULUS d.o.o., Maksimirska cesta 132, 10000 Zagreb zastupanog po punomoćniku Cristian Ivan Rodriguez</izvorni_sadrzaj>
    <derivirana_varijabla naziv="DomainObject.Predmet.ProtustrankaFormatedWithAdress_1"> LENUNCULUS d.o.o., Maksimirska cesta 132, 10000 Zagreb zastupanog po punomoćniku Cristian Ivan Rodriguez</derivirana_varijabla>
  </DomainObject.Predmet.ProtustrankaFormatedWithAdress>
  <DomainObject.Predmet.ProtustrankaFormatedWithAdressOIB>
    <izvorni_sadrzaj> LENUNCULUS d.o.o., OIB 16088666990, Maksimirska cesta 132, 10000 Zagreb zastupanog po punomoćniku Cristian Ivan Rodriguez</izvorni_sadrzaj>
    <derivirana_varijabla naziv="DomainObject.Predmet.ProtustrankaFormatedWithAdressOIB_1"> LENUNCULUS d.o.o., OIB 16088666990, Maksimirska cesta 132, 10000 Zagreb zastupanog po punomoćniku Cristian Ivan Rodriguez</derivirana_varijabla>
  </DomainObject.Predmet.ProtustrankaFormatedWithAdressOIB>
  <DomainObject.Predmet.ProtustrankaWithAdress>
    <izvorni_sadrzaj>LENUNCULUS d.o.o. Maksimirska cesta 132, 10000 Zagreb</izvorni_sadrzaj>
    <derivirana_varijabla naziv="DomainObject.Predmet.ProtustrankaWithAdress_1">LENUNCULUS d.o.o. Maksimirska cesta 132, 10000 Zagreb</derivirana_varijabla>
  </DomainObject.Predmet.ProtustrankaWithAdress>
  <DomainObject.Predmet.ProtustrankaWithAdressOIB>
    <izvorni_sadrzaj>LENUNCULUS d.o.o., OIB 16088666990, Maksimirska cesta 132, 10000 Zagreb</izvorni_sadrzaj>
    <derivirana_varijabla naziv="DomainObject.Predmet.ProtustrankaWithAdressOIB_1">LENUNCULUS d.o.o., OIB 16088666990, Maksimirska cesta 132, 10000 Zagreb</derivirana_varijabla>
  </DomainObject.Predmet.ProtustrankaWithAdressOIB>
  <DomainObject.Predmet.ProtustrankaNazivFormated>
    <izvorni_sadrzaj>LENUNCULUS d.o.o.</izvorni_sadrzaj>
    <derivirana_varijabla naziv="DomainObject.Predmet.ProtustrankaNazivFormated_1">LENUNCULUS d.o.o.</derivirana_varijabla>
  </DomainObject.Predmet.ProtustrankaNazivFormated>
  <DomainObject.Predmet.ProtustrankaNazivFormatedOIB>
    <izvorni_sadrzaj>LENUNCULUS d.o.o., OIB 16088666990</izvorni_sadrzaj>
    <derivirana_varijabla naziv="DomainObject.Predmet.ProtustrankaNazivFormatedOIB_1">LENUNCULUS d.o.o., OIB 16088666990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LENUNCULUS d.o.o. zastupanog po punomoćniku Cristian Ivan Rodriguez</item>
    </izvorni_sadrzaj>
    <derivirana_varijabla naziv="DomainObject.Predmet.ProtuStrankaListFormated_1">
      <item>LENUNCULUS d.o.o. zastupanog po punomoćniku Cristian Ivan Rodriguez</item>
    </derivirana_varijabla>
  </DomainObject.Predmet.ProtuStrankaListFormated>
  <DomainObject.Predmet.ProtuStrankaListFormatedOIB>
    <izvorni_sadrzaj>
      <item>LENUNCULUS d.o.o., OIB 16088666990 zastupanog po punomoćniku Cristian Ivan Rodriguez</item>
    </izvorni_sadrzaj>
    <derivirana_varijabla naziv="DomainObject.Predmet.ProtuStrankaListFormatedOIB_1">
      <item>LENUNCULUS d.o.o., OIB 16088666990 zastupanog po punomoćniku Cristian Ivan Rodriguez</item>
    </derivirana_varijabla>
  </DomainObject.Predmet.ProtuStrankaListFormatedOIB>
  <DomainObject.Predmet.ProtuStrankaListFormatedWithAdress>
    <izvorni_sadrzaj>
      <item>LENUNCULUS d.o.o., Maksimirska cesta 132, 10000 Zagreb zastupanog po punomoćniku Cristian Ivan Rodriguez</item>
    </izvorni_sadrzaj>
    <derivirana_varijabla naziv="DomainObject.Predmet.ProtuStrankaListFormatedWithAdress_1">
      <item>LENUNCULUS d.o.o., Maksimirska cesta 132, 10000 Zagreb zastupanog po punomoćniku Cristian Ivan Rodriguez</item>
    </derivirana_varijabla>
  </DomainObject.Predmet.ProtuStrankaListFormatedWithAdress>
  <DomainObject.Predmet.ProtuStrankaListFormatedWithAdressOIB>
    <izvorni_sadrzaj>
      <item>LENUNCULUS d.o.o., OIB 16088666990, Maksimirska cesta 132, 10000 Zagreb zastupanog po punomoćniku Cristian Ivan Rodriguez</item>
    </izvorni_sadrzaj>
    <derivirana_varijabla naziv="DomainObject.Predmet.ProtuStrankaListFormatedWithAdressOIB_1">
      <item>LENUNCULUS d.o.o., OIB 16088666990, Maksimirska cesta 132, 10000 Zagreb zastupanog po punomoćniku Cristian Ivan Rodriguez</item>
    </derivirana_varijabla>
  </DomainObject.Predmet.ProtuStrankaListFormatedWithAdressOIB>
  <DomainObject.Predmet.ProtuStrankaListNazivFormated>
    <izvorni_sadrzaj>
      <item>LENUNCULUS d.o.o.</item>
    </izvorni_sadrzaj>
    <derivirana_varijabla naziv="DomainObject.Predmet.ProtuStrankaListNazivFormated_1">
      <item>LENUNCULUS d.o.o.</item>
    </derivirana_varijabla>
  </DomainObject.Predmet.ProtuStrankaListNazivFormated>
  <DomainObject.Predmet.ProtuStrankaListNazivFormatedOIB>
    <izvorni_sadrzaj>
      <item>LENUNCULUS d.o.o., OIB 16088666990</item>
    </izvorni_sadrzaj>
    <derivirana_varijabla naziv="DomainObject.Predmet.ProtuStrankaListNazivFormatedOIB_1">
      <item>LENUNCULUS d.o.o., OIB 16088666990</item>
    </derivirana_varijabla>
  </DomainObject.Predmet.ProtuStrankaListNazivFormatedOIB>
  <DomainObject.Predmet.OstaliListFormated>
    <izvorni_sadrzaj>
      <item>Cristian Ivan Rodriguez punomoćnik sudionika u postupku LENUNCULUS d.o.o.</item>
    </izvorni_sadrzaj>
    <derivirana_varijabla naziv="DomainObject.Predmet.OstaliListFormated_1">
      <item>Cristian Ivan Rodriguez punomoćnik sudionika u postupku LENUNCULUS d.o.o.</item>
    </derivirana_varijabla>
  </DomainObject.Predmet.OstaliListFormated>
  <DomainObject.Predmet.OstaliListFormatedOIB>
    <izvorni_sadrzaj>
      <item>Cristian Ivan Rodriguez, OIB 96452907067 punomoćnik sudionika u postupku LENUNCULUS d.o.o.</item>
    </izvorni_sadrzaj>
    <derivirana_varijabla naziv="DomainObject.Predmet.OstaliListFormatedOIB_1">
      <item>Cristian Ivan Rodriguez, OIB 96452907067 punomoćnik sudionika u postupku LENUNCULUS d.o.o.</item>
    </derivirana_varijabla>
  </DomainObject.Predmet.OstaliListFormatedOIB>
  <DomainObject.Predmet.OstaliListFormatedWithAdress>
    <izvorni_sadrzaj>
      <item>Cristian Ivan Rodriguez, W 37th 1566, Los Angeles punomoćnik sudionika u postupku LENUNCULUS d.o.o.</item>
    </izvorni_sadrzaj>
    <derivirana_varijabla naziv="DomainObject.Predmet.OstaliListFormatedWithAdress_1">
      <item>Cristian Ivan Rodriguez, W 37th 1566, Los Angeles punomoćnik sudionika u postupku LENUNCULUS d.o.o.</item>
    </derivirana_varijabla>
  </DomainObject.Predmet.OstaliListFormatedWithAdress>
  <DomainObject.Predmet.OstaliListFormatedWithAdressOIB>
    <izvorni_sadrzaj>
      <item>Cristian Ivan Rodriguez, OIB 96452907067, W 37th 1566, Los Angeles punomoćnik sudionika u postupku LENUNCULUS d.o.o.</item>
    </izvorni_sadrzaj>
    <derivirana_varijabla naziv="DomainObject.Predmet.OstaliListFormatedWithAdressOIB_1">
      <item>Cristian Ivan Rodriguez, OIB 96452907067, W 37th 1566, Los Angeles punomoćnik sudionika u postupku LENUNCULUS d.o.o.</item>
    </derivirana_varijabla>
  </DomainObject.Predmet.OstaliListFormatedWithAdressOIB>
  <DomainObject.Predmet.OstaliListNazivFormated>
    <izvorni_sadrzaj>
      <item>Cristian Ivan Rodriguez</item>
    </izvorni_sadrzaj>
    <derivirana_varijabla naziv="DomainObject.Predmet.OstaliListNazivFormated_1">
      <item>Cristian Ivan Rodriguez</item>
    </derivirana_varijabla>
  </DomainObject.Predmet.OstaliListNazivFormated>
  <DomainObject.Predmet.OstaliListNazivFormatedOIB>
    <izvorni_sadrzaj>
      <item>Cristian Ivan Rodriguez, OIB 96452907067</item>
    </izvorni_sadrzaj>
    <derivirana_varijabla naziv="DomainObject.Predmet.OstaliListNazivFormatedOIB_1">
      <item>Cristian Ivan Rodriguez, OIB 96452907067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LENUNCULUS d.o.o.</izvorni_sadrzaj>
    <derivirana_varijabla naziv="DomainObject.Predmet.ProtustrankaIDrugi_1">LENUNCULUS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LENUNCULUS d.o.o., OIB 16088666990, Maksimirska cesta 132, 10000 Zagreb</izvorni_sadrzaj>
    <derivirana_varijabla naziv="DomainObject.Predmet.ProtustrankaIDrugiAdressOIB_1">LENUNCULUS d.o.o., OIB 16088666990, Maksimirska cesta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LENUNCULUS d.o.o.</item>
      <item>Cristian Ivan Rodriguez</item>
    </izvorni_sadrzaj>
    <derivirana_varijabla naziv="DomainObject.Predmet.SudioniciListNaziv_1">
      <item>FINA Regionalni centar Zagreb</item>
      <item>LENUNCULUS d.o.o.</item>
      <item>Cristian Ivan Rodriguez</item>
    </derivirana_varijabla>
  </DomainObject.Predmet.SudioniciListNaziv>
  <DomainObject.Predmet.SudioniciListAdressOIB>
    <izvorni_sadrzaj>
      <item>FINA Regionalni centar Zagreb, OIB 85821130368, Trg svibanjskih žrtava 1995. 1,10000 Zagreb</item>
      <item>LENUNCULUS d.o.o., OIB 16088666990, Maksimirska cesta 132,10000 Zagreb</item>
      <item>Cristian Ivan Rodriguez, OIB 96452907067, W 37th 1566,Los Angeles</item>
    </izvorni_sadrzaj>
    <derivirana_varijabla naziv="DomainObject.Predmet.SudioniciListAdressOIB_1">
      <item>FINA Regionalni centar Zagreb, OIB 85821130368, Trg svibanjskih žrtava 1995. 1,10000 Zagreb</item>
      <item>LENUNCULUS d.o.o., OIB 16088666990, Maksimirska cesta 132,10000 Zagreb</item>
      <item>Cristian Ivan Rodriguez, OIB 96452907067, W 37th 1566,Los Angeles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16088666990</item>
      <item>, OIB 96452907067</item>
    </izvorni_sadrzaj>
    <derivirana_varijabla naziv="DomainObject.Predmet.SudioniciListNazivOIB_1">
      <item>, OIB 85821130368</item>
      <item>, OIB 16088666990</item>
      <item>, OIB 96452907067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1340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2016-01-14T09:25:00Z</dcterms:created>
  <dc:creator>ilukac</dc:creator>
  <cp:lastModifiedBy>Višnja Svečak</cp:lastModifiedBy>
  <cp:lastPrinted>2016-01-14T09:24:00Z</cp:lastPrinted>
  <dcterms:modified xmlns:xsi="http://www.w3.org/2001/XMLSchema-instance" xsi:type="dcterms:W3CDTF">2016-01-14T09:25:00Z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