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4479" w14:paraId="e0d4479" w:rsidRDefault="00E16C76" w:rsidP="00E16C76" w:rsidR="00E16C76" w:rsidRPr="00E16C76">
      <w:pPr>
        <w:spacing w:lineRule="auto" w:line="240" w:after="0"/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16C76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6C76" w:rsidP="00E16C76" w:rsidR="00E16C76" w:rsidRPr="00E16C7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16C76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E16C76" w:rsidP="00E16C76" w:rsidR="00E16C76" w:rsidRPr="00E16C7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16C76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E16C76" w:rsidP="00E16C76" w:rsidR="00895F8A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E16C76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16C76" w:rsidP="00E16C76" w:rsidR="00E16C76" w:rsidRPr="00E16C76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1B636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81B2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D81B28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D81B28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D81B28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D81B28">
        <w:rPr>
          <w:rFonts w:eastAsia="Times New Roman" w:hAnsi="Times New Roman" w:ascii="Times New Roman"/>
          <w:sz w:val="24"/>
          <w:szCs w:val="24"/>
        </w:rPr>
        <w:t>Nataši Malvich</w:t>
      </w:r>
      <w:r w:rsidRPr="00D81B28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7308B2" w:rsidRPr="00D81B2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81B28" w:rsidRPr="00D81B28">
        <w:rPr>
          <w:rFonts w:hAnsi="Times New Roman" w:ascii="Times New Roman"/>
          <w:sz w:val="24"/>
          <w:szCs w:val="24"/>
        </w:rPr>
        <w:t>L. B. D. MARINE d.o.o. za održavanje brodskih dizalica, strojeva i opreme, Rijeka, Vjenceslava Novaka 14, OIB: 81182721542</w:t>
      </w:r>
      <w:r w:rsidR="007308B2" w:rsidRPr="00D81B28">
        <w:rPr>
          <w:rFonts w:eastAsia="Times New Roman" w:hAnsi="Times New Roman" w:ascii="Times New Roman"/>
          <w:sz w:val="24"/>
          <w:szCs w:val="24"/>
        </w:rPr>
        <w:t xml:space="preserve">, </w:t>
      </w:r>
      <w:r w:rsidR="00777F55" w:rsidRPr="00D81B28">
        <w:rPr>
          <w:rFonts w:eastAsia="Times New Roman" w:hAnsi="Times New Roman" w:ascii="Times New Roman"/>
          <w:sz w:val="24"/>
          <w:szCs w:val="24"/>
        </w:rPr>
        <w:t xml:space="preserve">MBS: </w:t>
      </w:r>
      <w:r w:rsidR="00D81B28" w:rsidRPr="00D81B28">
        <w:rPr>
          <w:rFonts w:eastAsia="Times New Roman" w:hAnsi="Times New Roman" w:ascii="Times New Roman"/>
          <w:sz w:val="24"/>
          <w:szCs w:val="24"/>
        </w:rPr>
        <w:t>040251880</w:t>
      </w:r>
      <w:r w:rsidR="00777F55" w:rsidRPr="00D81B28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3274CD">
        <w:rPr>
          <w:rFonts w:eastAsia="Times New Roman" w:hAnsi="Times New Roman" w:ascii="Times New Roman"/>
          <w:sz w:val="24"/>
          <w:szCs w:val="24"/>
        </w:rPr>
        <w:t>9. siječnja</w:t>
      </w:r>
      <w:r w:rsidR="00777F55" w:rsidRPr="00D81B28">
        <w:rPr>
          <w:rFonts w:eastAsia="Times New Roman" w:hAnsi="Times New Roman" w:ascii="Times New Roman"/>
          <w:sz w:val="24"/>
          <w:szCs w:val="24"/>
        </w:rPr>
        <w:t xml:space="preserve"> 2017. godine</w:t>
      </w:r>
    </w:p>
    <w:p w:rsidRDefault="00777F55" w:rsidP="00777F55" w:rsidR="00777F55" w:rsidRPr="00A60CF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81B28" w:rsidRPr="00D81B28">
        <w:rPr>
          <w:rFonts w:hAnsi="Times New Roman" w:ascii="Times New Roman"/>
          <w:sz w:val="24"/>
          <w:szCs w:val="24"/>
        </w:rPr>
        <w:t>L. B. D. MARINE d.o.o. za održavanje brodskih dizalica, strojeva i opreme, Rijeka, Vjenceslava Novaka 14, OIB: 81182721542</w:t>
      </w:r>
      <w:r w:rsidR="00D81B28" w:rsidRPr="00D81B28">
        <w:rPr>
          <w:rFonts w:eastAsia="Times New Roman" w:hAnsi="Times New Roman" w:ascii="Times New Roman"/>
          <w:sz w:val="24"/>
          <w:szCs w:val="24"/>
        </w:rPr>
        <w:t>, MBS: 040251880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274CD">
        <w:rPr>
          <w:rFonts w:eastAsia="Times New Roman" w:hAnsi="Times New Roman" w:ascii="Times New Roman"/>
          <w:sz w:val="24"/>
          <w:szCs w:val="24"/>
        </w:rPr>
        <w:t xml:space="preserve"> 9. siječnja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3274CD">
        <w:rPr>
          <w:rFonts w:eastAsia="Times New Roman" w:hAnsi="Times New Roman" w:ascii="Times New Roman"/>
          <w:sz w:val="24"/>
          <w:szCs w:val="24"/>
        </w:rPr>
        <w:t>12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>
        <w:rPr>
          <w:rFonts w:eastAsia="Times New Roman" w:hAnsi="Times New Roman" w:ascii="Times New Roman"/>
          <w:sz w:val="24"/>
          <w:szCs w:val="24"/>
        </w:rPr>
        <w:t>00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3274CD">
        <w:rPr>
          <w:rFonts w:eastAsia="Times New Roman" w:hAnsi="Times New Roman" w:ascii="Times New Roman"/>
          <w:sz w:val="24"/>
          <w:szCs w:val="24"/>
        </w:rPr>
        <w:t xml:space="preserve"> Dinka Trumbić</w:t>
      </w:r>
      <w:r>
        <w:rPr>
          <w:rFonts w:eastAsia="Times New Roman" w:hAnsi="Times New Roman" w:ascii="Times New Roman"/>
          <w:sz w:val="24"/>
          <w:szCs w:val="24"/>
        </w:rPr>
        <w:t xml:space="preserve"> iz </w:t>
      </w:r>
      <w:r w:rsidR="003274CD">
        <w:rPr>
          <w:rFonts w:eastAsia="Times New Roman" w:hAnsi="Times New Roman" w:ascii="Times New Roman"/>
          <w:sz w:val="24"/>
          <w:szCs w:val="24"/>
        </w:rPr>
        <w:t>Splita, Lovretska 10</w:t>
      </w:r>
      <w:r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3274CD">
        <w:rPr>
          <w:rFonts w:eastAsia="Times New Roman" w:hAnsi="Times New Roman" w:ascii="Times New Roman"/>
          <w:sz w:val="24"/>
          <w:szCs w:val="24"/>
        </w:rPr>
        <w:t>43468134790</w:t>
      </w:r>
      <w:r w:rsidRPr="00582809">
        <w:rPr>
          <w:rFonts w:eastAsia="Times New Roman" w:hAnsi="Times New Roman" w:ascii="Times New Roman"/>
          <w:sz w:val="24"/>
          <w:szCs w:val="24"/>
        </w:rPr>
        <w:t xml:space="preserve">.  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81B28" w:rsidRPr="00D81B28">
        <w:rPr>
          <w:rFonts w:hAnsi="Times New Roman" w:ascii="Times New Roman"/>
          <w:sz w:val="24"/>
          <w:szCs w:val="24"/>
        </w:rPr>
        <w:t>L. B. D. MARINE d.o.o. za održavanje brodskih dizalica, strojeva i opreme, Rijeka, Vjenceslava Novaka 14, OIB: 81182721542</w:t>
      </w:r>
      <w:r w:rsidR="00D81B28" w:rsidRPr="00D81B28">
        <w:rPr>
          <w:rFonts w:eastAsia="Times New Roman" w:hAnsi="Times New Roman" w:ascii="Times New Roman"/>
          <w:sz w:val="24"/>
          <w:szCs w:val="24"/>
        </w:rPr>
        <w:t>, MBS: 040251880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D81B28">
        <w:rPr>
          <w:rFonts w:eastAsia="Times New Roman" w:hAnsi="Times New Roman" w:ascii="Times New Roman"/>
          <w:sz w:val="24"/>
          <w:szCs w:val="24"/>
        </w:rPr>
        <w:t>27</w:t>
      </w:r>
      <w:r w:rsidR="006B1DAB">
        <w:rPr>
          <w:rFonts w:eastAsia="Times New Roman" w:hAnsi="Times New Roman" w:ascii="Times New Roman"/>
          <w:sz w:val="24"/>
          <w:szCs w:val="24"/>
        </w:rPr>
        <w:t>. rujna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81B28" w:rsidRPr="00D81B28">
        <w:rPr>
          <w:rFonts w:hAnsi="Times New Roman" w:ascii="Times New Roman"/>
          <w:sz w:val="24"/>
          <w:szCs w:val="24"/>
        </w:rPr>
        <w:t>L. B. D. MARINE d.o.o. za održavanje brodskih dizalica, strojeva i opreme, Rijeka, Vjenceslava Novaka 14, OIB: 81182721542</w:t>
      </w:r>
      <w:r w:rsidR="00D81B28" w:rsidRPr="00D81B28">
        <w:rPr>
          <w:rFonts w:eastAsia="Times New Roman" w:hAnsi="Times New Roman" w:ascii="Times New Roman"/>
          <w:sz w:val="24"/>
          <w:szCs w:val="24"/>
        </w:rPr>
        <w:t>, MBS: 040251880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570550">
        <w:rPr>
          <w:rFonts w:eastAsia="Times New Roman" w:hAnsi="Times New Roman" w:ascii="Times New Roman"/>
          <w:sz w:val="24"/>
          <w:szCs w:val="24"/>
        </w:rPr>
        <w:t>19. listopada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predujmiti sredstva za namirenje troškova postupka, uz upozorenje na pravne posljedice nepodnošenja istoga.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274CD">
        <w:rPr>
          <w:rFonts w:eastAsia="Times New Roman" w:hAnsi="Times New Roman" w:ascii="Times New Roman"/>
          <w:sz w:val="24"/>
          <w:szCs w:val="24"/>
        </w:rPr>
        <w:t xml:space="preserve"> 9. siječnja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777F55" w:rsidP="00777F55" w:rsidR="00777F55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777F55" w:rsidP="00777F55" w:rsidR="00777F55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777F55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E16C76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D81B28">
      <w:rPr>
        <w:rFonts w:eastAsia="Times New Roman" w:hAnsi="Times New Roman" w:ascii="Times New Roman"/>
        <w:sz w:val="24"/>
        <w:szCs w:val="24"/>
        <w:lang w:eastAsia="hr-HR"/>
      </w:rPr>
      <w:t>1423</w:t>
    </w:r>
    <w:r w:rsidR="001B0C77">
      <w:rPr>
        <w:rFonts w:eastAsia="Times New Roman" w:hAnsi="Times New Roman" w:ascii="Times New Roman"/>
        <w:sz w:val="24"/>
        <w:szCs w:val="24"/>
        <w:lang w:eastAsia="hr-HR"/>
      </w:rPr>
      <w:t>/2016-6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C0296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764FF"/>
    <w:rsid w:val="001B0263"/>
    <w:rsid w:val="001B0C77"/>
    <w:rsid w:val="001B636E"/>
    <w:rsid w:val="00217A52"/>
    <w:rsid w:val="00226574"/>
    <w:rsid w:val="00227AC9"/>
    <w:rsid w:val="00230B14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22F12"/>
    <w:rsid w:val="003274CD"/>
    <w:rsid w:val="0034019B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0550"/>
    <w:rsid w:val="005761F3"/>
    <w:rsid w:val="00582809"/>
    <w:rsid w:val="005A7ED7"/>
    <w:rsid w:val="005B0142"/>
    <w:rsid w:val="005B4D89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B1DAB"/>
    <w:rsid w:val="006B5AE6"/>
    <w:rsid w:val="006D249A"/>
    <w:rsid w:val="00701B45"/>
    <w:rsid w:val="007022B5"/>
    <w:rsid w:val="0071014D"/>
    <w:rsid w:val="00712FFC"/>
    <w:rsid w:val="00723B19"/>
    <w:rsid w:val="007308B2"/>
    <w:rsid w:val="00742B9C"/>
    <w:rsid w:val="0075031D"/>
    <w:rsid w:val="00777F55"/>
    <w:rsid w:val="00793264"/>
    <w:rsid w:val="00793E05"/>
    <w:rsid w:val="007F7993"/>
    <w:rsid w:val="00803AE6"/>
    <w:rsid w:val="008118FF"/>
    <w:rsid w:val="00853F21"/>
    <w:rsid w:val="00872C40"/>
    <w:rsid w:val="00895F8A"/>
    <w:rsid w:val="008C7805"/>
    <w:rsid w:val="008F072F"/>
    <w:rsid w:val="008F298A"/>
    <w:rsid w:val="0091002A"/>
    <w:rsid w:val="00922D05"/>
    <w:rsid w:val="00963E5D"/>
    <w:rsid w:val="009955B2"/>
    <w:rsid w:val="00995CD2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938B4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B4FD5"/>
    <w:rsid w:val="00CB6D05"/>
    <w:rsid w:val="00CC31DF"/>
    <w:rsid w:val="00D61B44"/>
    <w:rsid w:val="00D65AAE"/>
    <w:rsid w:val="00D70636"/>
    <w:rsid w:val="00D75A73"/>
    <w:rsid w:val="00D81B28"/>
    <w:rsid w:val="00D9795A"/>
    <w:rsid w:val="00DB4499"/>
    <w:rsid w:val="00DB4A5C"/>
    <w:rsid w:val="00E16C76"/>
    <w:rsid w:val="00E4439B"/>
    <w:rsid w:val="00E65BF5"/>
    <w:rsid w:val="00E90939"/>
    <w:rsid w:val="00EA15CC"/>
    <w:rsid w:val="00F308B5"/>
    <w:rsid w:val="00F30C17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6C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C7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C7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C7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C7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6C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C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C7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C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C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St-1423/2016</izvorni_sadrzaj>
    <derivirana_varijabla naziv="DomainObject.Predmet.OznakaBroj_1">St-1423/2016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 B. D. MARINE d. o. o. za održavanje brodskih dizalica, strojeva i opreme</izvorni_sadrzaj>
    <derivirana_varijabla naziv="DomainObject.Predmet.ProtustrankaFormated_1">  L. B. D. MARINE d. o. o. za održavanje brodskih dizalica, strojeva i opreme</derivirana_varijabla>
  </DomainObject.Predmet.ProtustrankaFormated>
  <DomainObject.Predmet.ProtustrankaFormatedOIB>
    <izvorni_sadrzaj>  L. B. D. MARINE d. o. o. za održavanje brodskih dizalica, strojeva i opreme, OIB 81182721542</izvorni_sadrzaj>
    <derivirana_varijabla naziv="DomainObject.Predmet.ProtustrankaFormatedOIB_1">  L. B. D. MARINE d. o. o. za održavanje brodskih dizalica, strojeva i opreme, OIB 81182721542</derivirana_varijabla>
  </DomainObject.Predmet.ProtustrankaFormatedOIB>
  <DomainObject.Predmet.ProtustrankaFormatedWithAdress>
    <izvorni_sadrzaj> L. B. D. MARINE d. o. o. za održavanje brodskih dizalica, strojeva i opreme, Vjenceslava Novaka 14, 51000 Rijeka</izvorni_sadrzaj>
    <derivirana_varijabla naziv="DomainObject.Predmet.ProtustrankaFormatedWithAdress_1"> L. B. D. MARINE d. o. o. za održavanje brodskih dizalica, strojeva i opreme, Vjenceslava Novaka 14, 51000 Rijeka</derivirana_varijabla>
  </DomainObject.Predmet.ProtustrankaFormatedWithAdress>
  <DomainObject.Predmet.ProtustrankaFormatedWithAdressOIB>
    <izvorni_sadrzaj> L. B. D. MARINE d. o. o. za održavanje brodskih dizalica, strojeva i opreme, OIB 81182721542, Vjenceslava Novaka 14, 51000 Rijeka</izvorni_sadrzaj>
    <derivirana_varijabla naziv="DomainObject.Predmet.ProtustrankaFormatedWithAdressOIB_1"> L. B. D. MARINE d. o. o. za održavanje brodskih dizalica, strojeva i opreme, OIB 81182721542, Vjenceslava Novaka 14, 51000 Rijeka</derivirana_varijabla>
  </DomainObject.Predmet.ProtustrankaFormatedWithAdressOIB>
  <DomainObject.Predmet.ProtustrankaWithAdress>
    <izvorni_sadrzaj>L. B. D. MARINE d. o. o. za održavanje brodskih dizalica, strojeva i opreme Vjenceslava Novaka 14, 51000 Rijeka</izvorni_sadrzaj>
    <derivirana_varijabla naziv="DomainObject.Predmet.ProtustrankaWithAdress_1">L. B. D. MARINE d. o. o. za održavanje brodskih dizalica, strojeva i opreme Vjenceslava Novaka 14, 51000 Rijeka</derivirana_varijabla>
  </DomainObject.Predmet.ProtustrankaWithAdress>
  <DomainObject.Predmet.ProtustrankaWithAdressOIB>
    <izvorni_sadrzaj>L. B. D. MARINE d. o. o. za održavanje brodskih dizalica, strojeva i opreme, OIB 81182721542, Vjenceslava Novaka 14, 51000 Rijeka</izvorni_sadrzaj>
    <derivirana_varijabla naziv="DomainObject.Predmet.ProtustrankaWithAdressOIB_1">L. B. D. MARINE d. o. o. za održavanje brodskih dizalica, strojeva i opreme, OIB 81182721542, Vjenceslava Novaka 14, 51000 Rijeka</derivirana_varijabla>
  </DomainObject.Predmet.ProtustrankaWithAdressOIB>
  <DomainObject.Predmet.ProtustrankaNazivFormated>
    <izvorni_sadrzaj>L. B. D. MARINE d. o. o. za održavanje brodskih dizalica, strojeva i opreme</izvorni_sadrzaj>
    <derivirana_varijabla naziv="DomainObject.Predmet.ProtustrankaNazivFormated_1">L. B. D. MARINE d. o. o. za održavanje brodskih dizalica, strojeva i opreme</derivirana_varijabla>
  </DomainObject.Predmet.ProtustrankaNazivFormated>
  <DomainObject.Predmet.ProtustrankaNazivFormatedOIB>
    <izvorni_sadrzaj>L. B. D. MARINE d. o. o. za održavanje brodskih dizalica, strojeva i opreme, OIB 81182721542</izvorni_sadrzaj>
    <derivirana_varijabla naziv="DomainObject.Predmet.ProtustrankaNazivFormatedOIB_1">L. B. D. MARINE d. o. o. za održavanje brodskih dizalica, strojeva i opreme, OIB 81182721542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L. B. D. MARINE d. o. o. za održavanje brodskih dizalica, strojeva i opreme</item>
    </izvorni_sadrzaj>
    <derivirana_varijabla naziv="DomainObject.Predmet.ProtuStrankaListFormated_1">
      <item>L. B. D. MARINE d. o. o. za održavanje brodskih dizalica, strojeva i opreme</item>
    </derivirana_varijabla>
  </DomainObject.Predmet.ProtuStrankaListFormated>
  <DomainObject.Predmet.ProtuStrankaListFormatedOIB>
    <izvorni_sadrzaj>
      <item>L. B. D. MARINE d. o. o. za održavanje brodskih dizalica, strojeva i opreme, OIB 81182721542</item>
    </izvorni_sadrzaj>
    <derivirana_varijabla naziv="DomainObject.Predmet.ProtuStrankaListFormatedOIB_1">
      <item>L. B. D. MARINE d. o. o. za održavanje brodskih dizalica, strojeva i opreme, OIB 81182721542</item>
    </derivirana_varijabla>
  </DomainObject.Predmet.ProtuStrankaListFormatedOIB>
  <DomainObject.Predmet.ProtuStrankaListFormatedWithAdress>
    <izvorni_sadrzaj>
      <item>L. B. D. MARINE d. o. o. za održavanje brodskih dizalica, strojeva i opreme, Vjenceslava Novaka 14, 51000 Rijeka</item>
    </izvorni_sadrzaj>
    <derivirana_varijabla naziv="DomainObject.Predmet.ProtuStrankaListFormatedWithAdress_1">
      <item>L. B. D. MARINE d. o. o. za održavanje brodskih dizalica, strojeva i opreme, Vjenceslava Novaka 14, 51000 Rijeka</item>
    </derivirana_varijabla>
  </DomainObject.Predmet.ProtuStrankaListFormatedWithAdress>
  <DomainObject.Predmet.ProtuStrankaListFormatedWithAdressOIB>
    <izvorni_sadrzaj>
      <item>L. B. D. MARINE d. o. o. za održavanje brodskih dizalica, strojeva i opreme, OIB 81182721542, Vjenceslava Novaka 14, 51000 Rijeka</item>
    </izvorni_sadrzaj>
    <derivirana_varijabla naziv="DomainObject.Predmet.ProtuStrankaListFormatedWithAdressOIB_1">
      <item>L. B. D. MARINE d. o. o. za održavanje brodskih dizalica, strojeva i opreme, OIB 81182721542, Vjenceslava Novaka 14, 51000 Rijeka</item>
    </derivirana_varijabla>
  </DomainObject.Predmet.ProtuStrankaListFormatedWithAdressOIB>
  <DomainObject.Predmet.ProtuStrankaListNazivFormated>
    <izvorni_sadrzaj>
      <item>L. B. D. MARINE d. o. o. za održavanje brodskih dizalica, strojeva i opreme</item>
    </izvorni_sadrzaj>
    <derivirana_varijabla naziv="DomainObject.Predmet.ProtuStrankaListNazivFormated_1">
      <item>L. B. D. MARINE d. o. o. za održavanje brodskih dizalica, strojeva i opreme</item>
    </derivirana_varijabla>
  </DomainObject.Predmet.ProtuStrankaListNazivFormated>
  <DomainObject.Predmet.ProtuStrankaListNazivFormatedOIB>
    <izvorni_sadrzaj>
      <item>L. B. D. MARINE d. o. o. za održavanje brodskih dizalica, strojeva i opreme, OIB 81182721542</item>
    </izvorni_sadrzaj>
    <derivirana_varijabla naziv="DomainObject.Predmet.ProtuStrankaListNazivFormatedOIB_1">
      <item>L. B. D. MARINE d. o. o. za održavanje brodskih dizalica, strojeva i opreme, OIB 81182721542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L. B. D. MARINE d. o. o. za održavanje brodskih dizalica, strojeva i opreme</izvorni_sadrzaj>
    <derivirana_varijabla naziv="DomainObject.Predmet.ProtustrankaIDrugi_1">L. B. D. MARINE d. o. o. za održavanje brodskih dizalica, strojeva i opreme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L. B. D. MARINE d. o. o. za održavanje brodskih dizalica, strojeva i opreme, OIB 81182721542, Vjenceslava Novaka 14, 51000 Rijeka</izvorni_sadrzaj>
    <derivirana_varijabla naziv="DomainObject.Predmet.ProtustrankaIDrugiAdressOIB_1">L. B. D. MARINE d. o. o. za održavanje brodskih dizalica, strojeva i opreme, OIB 81182721542, Vjenceslava Novaka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L. B. D. MARINE d. o. o. za održavanje brodskih dizalica, strojeva i opreme</item>
    </izvorni_sadrzaj>
    <derivirana_varijabla naziv="DomainObject.Predmet.SudioniciListNaziv_1">
      <item>FINA  Rijeka</item>
      <item>L. B. D. MARINE d. o. o. za održavanje brodskih dizalica, strojeva i opreme</item>
    </derivirana_varijabla>
  </DomainObject.Predmet.SudioniciListNaziv>
  <DomainObject.Predmet.SudioniciListAdressOIB>
    <izvorni_sadrzaj>
      <item>FINA  Rijeka, OIB 85821130368, Frana Kurelca 8,51000 Rijeka</item>
      <item>L. B. D. MARINE d. o. o. za održavanje brodskih dizalica, strojeva i opreme, OIB 81182721542, Vjenceslava Novaka 14,51000 Rijeka</item>
    </izvorni_sadrzaj>
    <derivirana_varijabla naziv="DomainObject.Predmet.SudioniciListAdressOIB_1">
      <item>FINA  Rijeka, OIB 85821130368, Frana Kurelca 8,51000 Rijeka</item>
      <item>L. B. D. MARINE d. o. o. za održavanje brodskih dizalica, strojeva i opreme, OIB 81182721542, Vjenceslava Novaka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81182721542</item>
    </izvorni_sadrzaj>
    <derivirana_varijabla naziv="DomainObject.Predmet.SudioniciListNazivOIB_1">
      <item>, OIB 85821130368</item>
      <item>, OIB 81182721542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2683</properties:Characters>
  <properties:Lines>94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2016-12-29T12:34:00Z</dcterms:created>
  <dc:creator>Sanela Uzelac</dc:creator>
  <cp:lastModifiedBy>Barbara Slavujević</cp:lastModifiedBy>
  <cp:lastPrinted>2016-10-21T11:35:00Z</cp:lastPrinted>
  <dcterms:modified xmlns:xsi="http://www.w3.org/2001/XMLSchema-instance" xsi:type="dcterms:W3CDTF">2017-01-09T10:05:00Z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