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caee" w14:paraId="4e4caee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380478">
        <w:t>99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563840">
        <w:t xml:space="preserve"> </w:t>
      </w:r>
      <w:proofErr w:type="spellStart"/>
      <w:r w:rsidR="00380478" w:rsidRPr="00380478">
        <w:t>ORŠOLIĆ</w:t>
      </w:r>
      <w:proofErr w:type="spellEnd"/>
      <w:r w:rsidR="00380478" w:rsidRPr="00380478">
        <w:t xml:space="preserve"> j.d.o.o. za trgovinu i usluge</w:t>
      </w:r>
      <w:r w:rsidR="00380478">
        <w:t xml:space="preserve">, Osijek, Ivana Gundulića 43, </w:t>
      </w:r>
      <w:proofErr w:type="spellStart"/>
      <w:r w:rsidR="00380478">
        <w:t>OIB</w:t>
      </w:r>
      <w:proofErr w:type="spellEnd"/>
      <w:r w:rsidR="00380478">
        <w:t xml:space="preserve">: </w:t>
      </w:r>
      <w:r w:rsidR="00380478" w:rsidRPr="00380478">
        <w:t>08448147120</w:t>
      </w:r>
      <w:r w:rsidR="00380478">
        <w:t xml:space="preserve">, </w:t>
      </w:r>
      <w:proofErr w:type="spellStart"/>
      <w:r w:rsidR="00380478">
        <w:t>MBS</w:t>
      </w:r>
      <w:proofErr w:type="spellEnd"/>
      <w:r w:rsidR="00380478">
        <w:t xml:space="preserve">: </w:t>
      </w:r>
      <w:r w:rsidR="00380478" w:rsidRPr="00380478">
        <w:t>030134113</w:t>
      </w:r>
      <w:r w:rsidR="00380478">
        <w:t>,</w:t>
      </w:r>
      <w:r w:rsidR="00D5303A">
        <w:t xml:space="preserve"> </w:t>
      </w:r>
      <w:r w:rsidR="00563840">
        <w:t xml:space="preserve"> </w:t>
      </w:r>
      <w:r>
        <w:t>temeljem članka 430. Stečajnog zakona (Narodne novine 71/15), dana</w:t>
      </w:r>
      <w:r w:rsidR="00274CCA">
        <w:t xml:space="preserve"> </w:t>
      </w:r>
      <w:r w:rsidR="00D5303A">
        <w:t>23</w:t>
      </w:r>
      <w:r w:rsidR="00333056">
        <w:t>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proofErr w:type="spellStart"/>
      <w:r w:rsidR="00380478" w:rsidRPr="00380478">
        <w:t>ORŠOLIĆ</w:t>
      </w:r>
      <w:proofErr w:type="spellEnd"/>
      <w:r w:rsidR="00380478" w:rsidRPr="00380478">
        <w:t xml:space="preserve"> j.d.o.o. za trgovinu i usluge</w:t>
      </w:r>
      <w:r w:rsidR="00380478">
        <w:t xml:space="preserve">, Osijek, Ivana Gundulića 43, </w:t>
      </w:r>
      <w:proofErr w:type="spellStart"/>
      <w:r w:rsidR="00380478">
        <w:t>OIB</w:t>
      </w:r>
      <w:proofErr w:type="spellEnd"/>
      <w:r w:rsidR="00380478">
        <w:t xml:space="preserve">: </w:t>
      </w:r>
      <w:r w:rsidR="00380478" w:rsidRPr="00380478">
        <w:t>08448147120</w:t>
      </w:r>
      <w:r w:rsidR="00380478">
        <w:t xml:space="preserve">, </w:t>
      </w:r>
      <w:proofErr w:type="spellStart"/>
      <w:r w:rsidR="00380478">
        <w:t>MBS</w:t>
      </w:r>
      <w:proofErr w:type="spellEnd"/>
      <w:r w:rsidR="00380478">
        <w:t xml:space="preserve">: </w:t>
      </w:r>
      <w:r w:rsidR="00380478" w:rsidRPr="00380478">
        <w:t>030134113</w:t>
      </w:r>
      <w:r w:rsidR="00380478">
        <w:t>, iznosi 15.641,02 kn.</w:t>
      </w:r>
      <w:r w:rsidR="00417D48"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20473">
        <w:t xml:space="preserve"> </w:t>
      </w:r>
      <w:r w:rsidR="00380478">
        <w:t>Ružica Oršolić</w:t>
      </w:r>
      <w:r w:rsidR="00D5303A">
        <w:t xml:space="preserve"> iz Osijeka</w:t>
      </w:r>
      <w:r w:rsidR="00697F5F">
        <w:t xml:space="preserve">, </w:t>
      </w:r>
      <w:r w:rsidR="00683A70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380478">
        <w:t>99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F049F">
        <w:t>2</w:t>
      </w:r>
      <w:r w:rsidR="00D5303A">
        <w:t>3</w:t>
      </w:r>
      <w:r w:rsidR="00333056">
        <w:t>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E3F81"/>
    <w:rsid w:val="00417D48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63840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724B7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724B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724B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4B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4B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724B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724B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4B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4B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St-1299/2018</izvorni_sadrzaj>
    <derivirana_varijabla naziv="DomainObject.Predmet.OznakaBroj_1">St-1299/2018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ORŠOLIĆ j.d.o.o. za trgovinu i usluge</izvorni_sadrzaj>
    <derivirana_varijabla naziv="DomainObject.Predmet.ProtustrankaFormated_1">  ORŠOLIĆ j.d.o.o. za trgovinu i usluge</derivirana_varijabla>
  </DomainObject.Predmet.ProtustrankaFormated>
  <DomainObject.Predmet.ProtustrankaFormatedOIB>
    <izvorni_sadrzaj>  ORŠOLIĆ j.d.o.o. za trgovinu i usluge, OIB 08448147120</izvorni_sadrzaj>
    <derivirana_varijabla naziv="DomainObject.Predmet.ProtustrankaFormatedOIB_1">  ORŠOLIĆ j.d.o.o. za trgovinu i usluge, OIB 08448147120</derivirana_varijabla>
  </DomainObject.Predmet.ProtustrankaFormatedOIB>
  <DomainObject.Predmet.ProtustrankaFormatedWithAdress>
    <izvorni_sadrzaj> ORŠOLIĆ j.d.o.o. za trgovinu i usluge, Ivana Gundulića 43, 31000 Osijek</izvorni_sadrzaj>
    <derivirana_varijabla naziv="DomainObject.Predmet.ProtustrankaFormatedWithAdress_1"> ORŠOLIĆ j.d.o.o. za trgovinu i usluge, Ivana Gundulića 43, 31000 Osijek</derivirana_varijabla>
  </DomainObject.Predmet.ProtustrankaFormatedWithAdress>
  <DomainObject.Predmet.ProtustrankaFormatedWithAdressOIB>
    <izvorni_sadrzaj> ORŠOLIĆ j.d.o.o. za trgovinu i usluge, OIB 08448147120, Ivana Gundulića 43, 31000 Osijek</izvorni_sadrzaj>
    <derivirana_varijabla naziv="DomainObject.Predmet.ProtustrankaFormatedWithAdressOIB_1"> ORŠOLIĆ j.d.o.o. za trgovinu i usluge, OIB 08448147120, Ivana Gundulića 43, 31000 Osijek</derivirana_varijabla>
  </DomainObject.Predmet.ProtustrankaFormatedWithAdressOIB>
  <DomainObject.Predmet.ProtustrankaWithAdress>
    <izvorni_sadrzaj>ORŠOLIĆ j.d.o.o. za trgovinu i usluge Ivana Gundulića 43, 31000 Osijek</izvorni_sadrzaj>
    <derivirana_varijabla naziv="DomainObject.Predmet.ProtustrankaWithAdress_1">ORŠOLIĆ j.d.o.o. za trgovinu i usluge Ivana Gundulića 43, 31000 Osijek</derivirana_varijabla>
  </DomainObject.Predmet.ProtustrankaWithAdress>
  <DomainObject.Predmet.ProtustrankaWithAdressOIB>
    <izvorni_sadrzaj>ORŠOLIĆ j.d.o.o. za trgovinu i usluge, OIB 08448147120, Ivana Gundulića 43, 31000 Osijek</izvorni_sadrzaj>
    <derivirana_varijabla naziv="DomainObject.Predmet.ProtustrankaWithAdressOIB_1">ORŠOLIĆ j.d.o.o. za trgovinu i usluge, OIB 08448147120, Ivana Gundulića 43, 31000 Osijek</derivirana_varijabla>
  </DomainObject.Predmet.ProtustrankaWithAdressOIB>
  <DomainObject.Predmet.ProtustrankaNazivFormated>
    <izvorni_sadrzaj>ORŠOLIĆ j.d.o.o. za trgovinu i usluge</izvorni_sadrzaj>
    <derivirana_varijabla naziv="DomainObject.Predmet.ProtustrankaNazivFormated_1">ORŠOLIĆ j.d.o.o. za trgovinu i usluge</derivirana_varijabla>
  </DomainObject.Predmet.ProtustrankaNazivFormated>
  <DomainObject.Predmet.ProtustrankaNazivFormatedOIB>
    <izvorni_sadrzaj>ORŠOLIĆ j.d.o.o. za trgovinu i usluge, OIB 08448147120</izvorni_sadrzaj>
    <derivirana_varijabla naziv="DomainObject.Predmet.ProtustrankaNazivFormatedOIB_1">ORŠOLIĆ j.d.o.o. za trgovinu i usluge, OIB 08448147120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ORŠOLIĆ j.d.o.o. za trgovinu i usluge</item>
    </izvorni_sadrzaj>
    <derivirana_varijabla naziv="DomainObject.Predmet.ProtuStrankaListFormated_1">
      <item>ORŠOLIĆ j.d.o.o. za trgovinu i usluge</item>
    </derivirana_varijabla>
  </DomainObject.Predmet.ProtuStrankaListFormated>
  <DomainObject.Predmet.ProtuStrankaListFormatedOIB>
    <izvorni_sadrzaj>
      <item>ORŠOLIĆ j.d.o.o. za trgovinu i usluge, OIB 08448147120</item>
    </izvorni_sadrzaj>
    <derivirana_varijabla naziv="DomainObject.Predmet.ProtuStrankaListFormatedOIB_1">
      <item>ORŠOLIĆ j.d.o.o. za trgovinu i usluge, OIB 08448147120</item>
    </derivirana_varijabla>
  </DomainObject.Predmet.ProtuStrankaListFormatedOIB>
  <DomainObject.Predmet.ProtuStrankaListFormatedWithAdress>
    <izvorni_sadrzaj>
      <item>ORŠOLIĆ j.d.o.o. za trgovinu i usluge, Ivana Gundulića 43, 31000 Osijek</item>
    </izvorni_sadrzaj>
    <derivirana_varijabla naziv="DomainObject.Predmet.ProtuStrankaListFormatedWithAdress_1">
      <item>ORŠOLIĆ j.d.o.o. za trgovinu i usluge, Ivana Gundulića 43, 31000 Osijek</item>
    </derivirana_varijabla>
  </DomainObject.Predmet.ProtuStrankaListFormatedWithAdress>
  <DomainObject.Predmet.ProtuStrankaListFormatedWithAdressOIB>
    <izvorni_sadrzaj>
      <item>ORŠOLIĆ j.d.o.o. za trgovinu i usluge, OIB 08448147120, Ivana Gundulića 43, 31000 Osijek</item>
    </izvorni_sadrzaj>
    <derivirana_varijabla naziv="DomainObject.Predmet.ProtuStrankaListFormatedWithAdressOIB_1">
      <item>ORŠOLIĆ j.d.o.o. za trgovinu i usluge, OIB 08448147120, Ivana Gundulića 43, 31000 Osijek</item>
    </derivirana_varijabla>
  </DomainObject.Predmet.ProtuStrankaListFormatedWithAdressOIB>
  <DomainObject.Predmet.ProtuStrankaListNazivFormated>
    <izvorni_sadrzaj>
      <item>ORŠOLIĆ j.d.o.o. za trgovinu i usluge</item>
    </izvorni_sadrzaj>
    <derivirana_varijabla naziv="DomainObject.Predmet.ProtuStrankaListNazivFormated_1">
      <item>ORŠOLIĆ j.d.o.o. za trgovinu i usluge</item>
    </derivirana_varijabla>
  </DomainObject.Predmet.ProtuStrankaListNazivFormated>
  <DomainObject.Predmet.ProtuStrankaListNazivFormatedOIB>
    <izvorni_sadrzaj>
      <item>ORŠOLIĆ j.d.o.o. za trgovinu i usluge, OIB 08448147120</item>
    </izvorni_sadrzaj>
    <derivirana_varijabla naziv="DomainObject.Predmet.ProtuStrankaListNazivFormatedOIB_1">
      <item>ORŠOLIĆ j.d.o.o. za trgovinu i usluge, OIB 08448147120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ORŠOLIĆ j.d.o.o. za trgovinu i usluge</izvorni_sadrzaj>
    <derivirana_varijabla naziv="DomainObject.Predmet.ProtustrankaIDrugi_1">ORŠOLIĆ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ORŠOLIĆ j.d.o.o. za trgovinu i usluge, OIB 08448147120, Ivana Gundulića 43, 31000 Osijek</izvorni_sadrzaj>
    <derivirana_varijabla naziv="DomainObject.Predmet.ProtustrankaIDrugiAdressOIB_1">ORŠOLIĆ j.d.o.o. za trgovinu i usluge, OIB 08448147120, Ivana Gundulića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ORŠOLIĆ j.d.o.o. za trgovinu i usluge</item>
    </izvorni_sadrzaj>
    <derivirana_varijabla naziv="DomainObject.Predmet.SudioniciListNaziv_1">
      <item>FINA RC OSIJEK</item>
      <item>ORŠOLIĆ j.d.o.o. za trgovinu i usluge</item>
    </derivirana_varijabla>
  </DomainObject.Predmet.SudioniciListNaziv>
  <DomainObject.Predmet.SudioniciListAdressOIB>
    <izvorni_sadrzaj>
      <item>FINA RC OSIJEK, OIB 85821130368</item>
      <item>ORŠOLIĆ j.d.o.o. za trgovinu i usluge, OIB 08448147120, Ivana Gundulića 43,31000 Osijek</item>
    </izvorni_sadrzaj>
    <derivirana_varijabla naziv="DomainObject.Predmet.SudioniciListAdressOIB_1">
      <item>FINA RC OSIJEK, OIB 85821130368</item>
      <item>ORŠOLIĆ j.d.o.o. za trgovinu i usluge, OIB 08448147120, Ivana Gundulića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08448147120</item>
    </izvorni_sadrzaj>
    <derivirana_varijabla naziv="DomainObject.Predmet.SudioniciListNazivOIB_1">
      <item>, OIB 85821130368</item>
      <item>, OIB 08448147120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5EE4A-3BA5-4C3B-8B1D-B625AAB49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1936</properties:Characters>
  <properties:Lines>46</properties:Lines>
  <properties:Paragraphs>15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2018-11-23T07:25:00Z</cp:lastPrinted>
  <dcterms:modified xmlns:xsi="http://www.w3.org/2001/XMLSchema-instance" xsi:type="dcterms:W3CDTF">2018-11-23T07:26:00Z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