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04b1cdd" w14:paraId="04b1cdd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4602CE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St-636/2017-11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4602CE">
        <w:t xml:space="preserve">PANČO CENTAR j.d.o.o., </w:t>
      </w:r>
      <w:proofErr w:type="spellStart"/>
      <w:r w:rsidR="004602CE">
        <w:t>Legrad</w:t>
      </w:r>
      <w:proofErr w:type="spellEnd"/>
      <w:r w:rsidR="004602CE">
        <w:t>, Kralja Tomislava 144,</w:t>
      </w:r>
      <w:r w:rsidR="006C4CCC">
        <w:t xml:space="preserve"> OIB: </w:t>
      </w:r>
      <w:r w:rsidR="004602CE">
        <w:t xml:space="preserve">20094527307, dana 18. lipnja 2018. </w:t>
      </w:r>
      <w:r w:rsidR="00682925" w:rsidRPr="001B1EDE">
        <w:t xml:space="preserve">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>I. Otvara se stečajni postupak nad stečajnim dužnikom</w:t>
      </w:r>
      <w:r w:rsidR="004602CE" w:rsidRPr="004602CE">
        <w:t xml:space="preserve"> PANČO CENTAR j.d.o.o., </w:t>
      </w:r>
      <w:proofErr w:type="spellStart"/>
      <w:r w:rsidR="004602CE" w:rsidRPr="004602CE">
        <w:t>Legrad</w:t>
      </w:r>
      <w:proofErr w:type="spellEnd"/>
      <w:r w:rsidR="004602CE" w:rsidRPr="004602CE">
        <w:t>, Kralja Tomislava 144, OIB: 20094527307</w:t>
      </w:r>
      <w:r w:rsidR="006C4CCC">
        <w:t>,</w:t>
      </w:r>
      <w:r w:rsidR="00F2339C" w:rsidRPr="001B1EDE">
        <w:t xml:space="preserve"> </w:t>
      </w:r>
      <w:r w:rsidRPr="001B1EDE">
        <w:t>s danom</w:t>
      </w:r>
      <w:r w:rsidR="008B3F75" w:rsidRPr="001B1EDE">
        <w:t xml:space="preserve"> </w:t>
      </w:r>
      <w:r w:rsidR="004602CE">
        <w:t>18</w:t>
      </w:r>
      <w:r w:rsidR="006C4CCC">
        <w:t xml:space="preserve">. lipnja 2018. u 15,00 sati.    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4602CE">
        <w:t>Snježana Vrkljan, iz Zagreba, Kralja Zvonimira 75</w:t>
      </w:r>
      <w:r w:rsidR="00AA6DB5">
        <w:t xml:space="preserve">, OIB: </w:t>
      </w:r>
      <w:r w:rsidR="004602CE">
        <w:t>44740101731</w:t>
      </w:r>
      <w:r w:rsidR="00AA6DB5">
        <w:t>.</w:t>
      </w:r>
      <w:r w:rsidR="00231967">
        <w:t xml:space="preserve">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636215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F2339C">
        <w:t xml:space="preserve"> </w:t>
      </w:r>
      <w:r w:rsidR="004602CE" w:rsidRPr="004602CE">
        <w:t xml:space="preserve">PANČO CENTAR j.d.o.o., </w:t>
      </w:r>
      <w:proofErr w:type="spellStart"/>
      <w:r w:rsidR="004602CE" w:rsidRPr="004602CE">
        <w:t>Legrad</w:t>
      </w:r>
      <w:proofErr w:type="spellEnd"/>
      <w:r w:rsidR="004602CE" w:rsidRPr="004602CE">
        <w:t>, Kralja Tomislava 144, OIB: 20094527307</w:t>
      </w:r>
      <w:r w:rsidR="004602CE">
        <w:t>.</w:t>
      </w:r>
    </w:p>
    <w:p w:rsidRDefault="004602CE" w:rsidP="004655EA" w:rsidR="004602CE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4602CE" w:rsidRPr="004602CE">
        <w:t xml:space="preserve"> PANČO CENTAR j.d.o.o., </w:t>
      </w:r>
      <w:proofErr w:type="spellStart"/>
      <w:r w:rsidR="004602CE" w:rsidRPr="004602CE">
        <w:t>Legrad</w:t>
      </w:r>
      <w:proofErr w:type="spellEnd"/>
      <w:r w:rsidR="004602CE" w:rsidRPr="004602CE">
        <w:t>, Kralja Tomislava 144, OIB: 20094527307</w:t>
      </w:r>
      <w:r w:rsidR="006C4CCC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4602CE">
        <w:t>19. prosinca 2017.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4602CE">
        <w:t>15</w:t>
      </w:r>
      <w:r w:rsidR="00AA6DB5">
        <w:t xml:space="preserve">. </w:t>
      </w:r>
      <w:r w:rsidR="004602CE">
        <w:t>prosinca 2</w:t>
      </w:r>
      <w:r w:rsidR="00AA6DB5">
        <w:t>01</w:t>
      </w:r>
      <w:r w:rsidR="004602CE">
        <w:t>7</w:t>
      </w:r>
      <w:r w:rsidR="00AA6DB5">
        <w:t>.</w:t>
      </w:r>
      <w:r w:rsidR="00F3222E">
        <w:t xml:space="preserve"> ima evidentirane neizvršene osnove za plaćanje u ukupnom iznosu od </w:t>
      </w:r>
      <w:r w:rsidR="004602CE">
        <w:t>28</w:t>
      </w:r>
      <w:r w:rsidR="00231967">
        <w:t>.</w:t>
      </w:r>
      <w:r w:rsidR="004602CE">
        <w:t>476,97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4602CE">
        <w:t xml:space="preserve">636/2017-3 od 9. veljače 2018.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4602CE">
        <w:t>636/2017-10</w:t>
      </w:r>
      <w:r w:rsidR="00AA6DB5">
        <w:t xml:space="preserve"> od </w:t>
      </w:r>
      <w:r w:rsidR="004602CE">
        <w:t xml:space="preserve">15. svibnja </w:t>
      </w:r>
      <w:r w:rsidR="00B60D8A">
        <w:t>2</w:t>
      </w:r>
      <w:r w:rsidR="00AA6DB5">
        <w:t xml:space="preserve">018. </w:t>
      </w:r>
      <w:r w:rsidR="00703FE2">
        <w:t>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4602CE">
        <w:t>18</w:t>
      </w:r>
      <w:r w:rsidR="00B60D8A">
        <w:t xml:space="preserve">. lipnja 2018.                  </w:t>
      </w:r>
    </w:p>
    <w:p w:rsidRDefault="00F2339C" w:rsidP="0091204E" w:rsidR="00F2339C" w:rsidRPr="001B1EDE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C04EF9">
        <w:t>, v.r.</w:t>
      </w:r>
    </w:p>
    <w:p w:rsidRDefault="00C04EF9" w:rsidP="00703FE2" w:rsidR="00C04EF9">
      <w:pPr>
        <w:spacing w:lineRule="auto" w:line="240" w:after="0"/>
        <w:ind w:left="4956"/>
        <w:jc w:val="center"/>
      </w:pPr>
    </w:p>
    <w:p w:rsidRDefault="00C04EF9" w:rsidP="00703FE2" w:rsidR="00C04EF9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02FFA" w:rsidP="004602CE" w:rsidR="00102FFA">
      <w:pPr>
        <w:spacing w:lineRule="auto" w:line="240" w:after="0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29485F" w:rsidP="00A640C6" w:rsidR="00DF3F46" w:rsidRPr="0029485F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9485F">
        <w:t>Stečajn</w:t>
      </w:r>
      <w:r w:rsidR="00AA6DB5">
        <w:t xml:space="preserve">a upraviteljica </w:t>
      </w:r>
      <w:r w:rsidR="004602CE">
        <w:t xml:space="preserve">Snježana Vrkljan, iz Zagreba, Kralja Zvonimira 75                  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4602CE">
        <w:t>PANČO CENTAR j.d.o.o</w:t>
      </w:r>
      <w:r w:rsidR="00B60D8A">
        <w:t>.</w:t>
      </w:r>
      <w:r w:rsidR="00AA6DB5">
        <w:t>, pu</w:t>
      </w:r>
      <w:r w:rsidR="00231967">
        <w:t xml:space="preserve">tem e-oglasne ploče suda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4602CE">
        <w:t>Koprivnica, Ulica Hrvatske državnosti 7</w:t>
      </w:r>
      <w:r w:rsidR="00CD3B4C">
        <w:t xml:space="preserve">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</w:t>
      </w:r>
      <w:bookmarkStart w:name="_GoBack" w:id="0"/>
      <w:bookmarkEnd w:id="0"/>
      <w:r w:rsidR="003B2888">
        <w:t xml:space="preserve">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EF9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94FF4" w:rsidR="004602CE" w:rsidRPr="00703FE2">
      <w:trPr>
        <w:jc w:val="right"/>
      </w:trPr>
      <w:tc>
        <w:tcPr>
          <w:tcW w:type="dxa" w:w="4320"/>
        </w:tcPr>
        <w:p w:rsidRDefault="004602CE" w:rsidP="00A94FF4" w:rsidR="004602CE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St-636/2017-11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B1EDE"/>
    <w:rsid w:val="001C613A"/>
    <w:rsid w:val="001D41AF"/>
    <w:rsid w:val="001E7E5C"/>
    <w:rsid w:val="001F4E2F"/>
    <w:rsid w:val="00202437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02CE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C27FB"/>
    <w:rsid w:val="00AD2DD5"/>
    <w:rsid w:val="00AD7445"/>
    <w:rsid w:val="00B37982"/>
    <w:rsid w:val="00B60D8A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04EF9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E7E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E0606-1CDF-4EE9-905D-B74A5F23B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3406</properties:Characters>
  <properties:Lines>28</properties:Lines>
  <properties:Paragraphs>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2018-06-18T11:14:00Z</cp:lastPrinted>
  <dcterms:modified xmlns:xsi="http://www.w3.org/2001/XMLSchema-instance" xsi:type="dcterms:W3CDTF">2018-06-18T11:14:00Z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