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8a57" w14:paraId="1bf8a57" w:rsidRDefault="006B38B3" w:rsidP="00011437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437" w:rsidP="00011437" w:rsidR="008D5B09" w:rsidRPr="00D21A2C">
      <w:pPr>
        <w:pStyle w:val="Zaglavlje"/>
        <w:tabs>
          <w:tab w:pos="4536" w:val="clear"/>
          <w:tab w:pos="9072" w:val="clear"/>
        </w:tabs>
        <w:jc w:val="right"/>
      </w:pPr>
      <w:r>
        <w:t>14 St-</w:t>
      </w:r>
      <w:r w:rsidR="00897CD4">
        <w:t>13</w:t>
      </w:r>
      <w:r w:rsidR="00FF0C47">
        <w:t>8</w:t>
      </w:r>
      <w:r w:rsidR="00897CD4">
        <w:t>0</w:t>
      </w:r>
      <w:r>
        <w:t>/16-</w:t>
      </w:r>
      <w:r w:rsidR="00897CD4">
        <w:t>34</w:t>
      </w:r>
    </w:p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874D81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9E2FB7">
        <w:t>stečajn</w:t>
      </w:r>
      <w:r w:rsidR="00897CD4">
        <w:t>i</w:t>
      </w:r>
      <w:r w:rsidR="007307B7">
        <w:t>m</w:t>
      </w:r>
      <w:r w:rsidR="009E2FB7">
        <w:t xml:space="preserve"> </w:t>
      </w:r>
      <w:r w:rsidR="00897CD4">
        <w:t>dužnikom</w:t>
      </w:r>
      <w:r w:rsidRPr="00E46200">
        <w:t xml:space="preserve"> </w:t>
      </w:r>
      <w:r w:rsidR="00897CD4" w:rsidRPr="00897CD4">
        <w:rPr>
          <w:bCs/>
        </w:rPr>
        <w:t>ŠPORTSKO DRUŠTVO „OLIMPIJA“ Osijek u stečaju, Osijek, Zeleno polje 32, Reg.broj: 14000757, OIB 29609285619</w:t>
      </w:r>
      <w:r w:rsidR="00FD0597">
        <w:rPr>
          <w:b/>
        </w:rPr>
        <w:t xml:space="preserve">, </w:t>
      </w:r>
      <w:r>
        <w:t xml:space="preserve">dana </w:t>
      </w:r>
      <w:r w:rsidR="00897CD4">
        <w:t>30</w:t>
      </w:r>
      <w:r w:rsidR="00FC60E7">
        <w:t>.</w:t>
      </w:r>
      <w:r>
        <w:t xml:space="preserve"> </w:t>
      </w:r>
      <w:r w:rsidR="000474A5">
        <w:t>ožujka</w:t>
      </w:r>
      <w:r>
        <w:t xml:space="preserve"> 201</w:t>
      </w:r>
      <w:r w:rsidR="007F211A">
        <w:t>7</w:t>
      </w:r>
      <w:r>
        <w:t xml:space="preserve">. </w:t>
      </w:r>
    </w:p>
    <w:p w:rsidRDefault="00AC4487" w:rsidP="00F37919" w:rsidR="00AC4487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6601E6" w:rsidP="00F37919" w:rsidR="006601E6">
      <w:pPr>
        <w:rPr>
          <w:b/>
          <w:bCs/>
        </w:rPr>
      </w:pPr>
    </w:p>
    <w:p w:rsidRDefault="003C0310" w:rsidP="003C0310" w:rsidR="006601E6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0C09FA" w:rsidP="003C0310" w:rsidR="000C09FA">
      <w:pPr>
        <w:ind w:firstLine="708"/>
        <w:jc w:val="both"/>
        <w:rPr>
          <w:bCs/>
        </w:rPr>
      </w:pPr>
    </w:p>
    <w:p w:rsidRDefault="00854846" w:rsidP="003C0310" w:rsidR="00854846">
      <w:pPr>
        <w:ind w:firstLine="708"/>
        <w:jc w:val="both"/>
        <w:rPr>
          <w:bCs/>
        </w:rPr>
      </w:pPr>
    </w:p>
    <w:p w:rsidRDefault="00854846" w:rsidP="00854846" w:rsidR="00854846">
      <w:pPr>
        <w:pStyle w:val="Odlomakpopisa"/>
        <w:numPr>
          <w:ilvl w:val="0"/>
          <w:numId w:val="6"/>
        </w:numPr>
        <w:jc w:val="center"/>
        <w:rPr>
          <w:rFonts w:cs="Times New Roman" w:hAnsi="Times New Roman" w:ascii="Times New Roman"/>
          <w:bCs/>
        </w:rPr>
      </w:pPr>
      <w:r w:rsidRPr="00854846">
        <w:rPr>
          <w:rFonts w:cs="Times New Roman" w:hAnsi="Times New Roman" w:ascii="Times New Roman"/>
          <w:bCs/>
        </w:rPr>
        <w:t>PRVI VIŠI ISPLATNI RED</w:t>
      </w:r>
    </w:p>
    <w:p w:rsidRDefault="00D15F85" w:rsidP="00D15F85" w:rsidR="00D15F85">
      <w:pPr>
        <w:pStyle w:val="Odlomakpopisa"/>
        <w:ind w:left="2574"/>
        <w:jc w:val="center"/>
        <w:rPr>
          <w:rFonts w:cs="Times New Roman" w:hAnsi="Times New Roman" w:ascii="Times New Roman"/>
          <w:bCs/>
        </w:rPr>
      </w:pPr>
    </w:p>
    <w:p w:rsidRDefault="00995E48" w:rsidP="00995E48" w:rsidR="00995E48">
      <w:pPr>
        <w:pStyle w:val="Odlomakpopisa"/>
        <w:ind w:left="2574"/>
        <w:jc w:val="center"/>
        <w:rPr>
          <w:rFonts w:cs="Times New Roman" w:hAnsi="Times New Roman" w:ascii="Times New Roman"/>
          <w:bCs/>
        </w:rPr>
      </w:pPr>
    </w:p>
    <w:tbl>
      <w:tblPr>
        <w:tblpPr w:tblpY="1" w:tblpXSpec="center" w:vertAnchor="text" w:rightFromText="180" w:leftFromText="180"/>
        <w:tblOverlap w:val="never"/>
        <w:tblW w:type="dxa" w:w="94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3544"/>
        <w:gridCol w:w="1985"/>
        <w:gridCol w:w="1701"/>
        <w:gridCol w:w="1559"/>
      </w:tblGrid>
      <w:tr w:rsidTr="00D52D94" w:rsidR="000C42A6" w:rsidRPr="003231C4">
        <w:trPr>
          <w:trHeight w:val="841"/>
          <w:jc w:val="center"/>
        </w:trPr>
        <w:tc>
          <w:tcPr>
            <w:tcW w:type="dxa" w:w="675"/>
            <w:shd w:fill="auto" w:color="auto" w:val="pct10"/>
            <w:vAlign w:val="center"/>
          </w:tcPr>
          <w:p w:rsidRDefault="00F6027A" w:rsidP="00151AEC" w:rsidR="000C42A6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R.</w:t>
            </w:r>
          </w:p>
          <w:p w:rsidRDefault="00F6027A" w:rsidP="00151AEC" w:rsidR="00F6027A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3544"/>
            <w:shd w:fill="auto" w:color="auto" w:val="pct10"/>
            <w:vAlign w:val="center"/>
          </w:tcPr>
          <w:p w:rsidRDefault="00F6027A" w:rsidP="00151AEC" w:rsidR="000C42A6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985"/>
            <w:shd w:fill="auto" w:color="auto" w:val="pct10"/>
            <w:vAlign w:val="center"/>
          </w:tcPr>
          <w:p w:rsidRDefault="00F6027A" w:rsidP="00151AEC" w:rsidR="00F6027A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701"/>
            <w:shd w:fill="auto" w:color="auto" w:val="pct10"/>
          </w:tcPr>
          <w:p w:rsidRDefault="000C42A6" w:rsidP="00151AEC" w:rsidR="000C42A6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6027A" w:rsidP="00151AEC" w:rsidR="00F6027A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559"/>
            <w:shd w:fill="auto" w:color="auto" w:val="pct10"/>
          </w:tcPr>
          <w:p w:rsidRDefault="000C42A6" w:rsidP="00151AEC" w:rsidR="000C42A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6027A" w:rsidP="00151AEC" w:rsidR="00F6027A" w:rsidRPr="00D52D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52D94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D52D94" w:rsidR="000C42A6" w:rsidRPr="00266B82">
        <w:trPr>
          <w:trHeight w:val="452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0C42A6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8A7CBE" w:rsidP="00F6027A" w:rsidR="000C42A6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Ivan Šutalo, Osijek, Bračka 18A</w:t>
            </w:r>
          </w:p>
          <w:p w:rsidRDefault="008A7CBE" w:rsidP="00F6027A" w:rsidR="008A7CBE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201FCE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16138010103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201FCE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11.512,80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01FCE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01FCE">
              <w:rPr>
                <w:rFonts w:hAnsi="Times New Roman" w:ascii="Times New Roman"/>
                <w:color w:val="000000"/>
                <w:sz w:val="24"/>
                <w:szCs w:val="24"/>
              </w:rPr>
              <w:t>11.512,80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trHeight w:val="630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201FCE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Sanjica Patajac, Osijek, Zeleno Polje 32, OIB </w:t>
            </w:r>
            <w:r w:rsidRPr="00201FCE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45699050416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9C1849" w:rsidP="00F6027A" w:rsidR="000C42A6" w:rsidRPr="009C1849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C1849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8.184,00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9C1849" w:rsidP="00F6027A" w:rsidR="000C42A6" w:rsidRPr="009C1849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C1849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8.184,00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0C42A6" w:rsidRPr="00266B82">
        <w:trPr>
          <w:trHeight w:val="658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9C1849" w:rsidP="00F6027A" w:rsidR="000C42A6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Danijel Patajac,  Osijek, Zeleno Polje 32, OIB </w:t>
            </w:r>
            <w:r w:rsidRPr="009C1849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31396658232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1968B0" w:rsidP="00F6027A" w:rsidR="000C42A6" w:rsidRPr="001968B0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968B0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5.619,60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1968B0" w:rsidP="00F6027A" w:rsidR="000C42A6" w:rsidRPr="001968B0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968B0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5.619,60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52D94" w:rsidR="000C42A6" w:rsidRPr="00266B82">
        <w:trPr>
          <w:trHeight w:val="554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C42A6" w:rsidP="00F6027A" w:rsidR="000C42A6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1968B0" w:rsidP="00F6027A" w:rsidR="000C42A6" w:rsidRPr="00A12928">
            <w:pPr>
              <w:pStyle w:val="Bezproreda"/>
              <w:spacing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2928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RH, Ministarstvo Financija, </w:t>
            </w:r>
            <w:r w:rsidRPr="00A12928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br/>
              <w:t xml:space="preserve">Porezna uprava, </w:t>
            </w:r>
            <w:r w:rsidRPr="00A12928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br/>
              <w:t xml:space="preserve">Područni ured Slavonija </w:t>
            </w:r>
            <w:r w:rsidRPr="00A12928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br/>
              <w:t>i Baranja</w:t>
            </w:r>
            <w:r w:rsidR="00A12928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, Zagreb, Katančićeva </w:t>
            </w:r>
            <w:r w:rsidRPr="00A12928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5/a</w:t>
            </w:r>
          </w:p>
          <w:p w:rsidRDefault="001968B0" w:rsidP="00F6027A" w:rsidR="001968B0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A12928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OIB 18683136487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A12928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12928">
              <w:rPr>
                <w:rFonts w:hAnsi="Times New Roman" w:ascii="Times New Roman"/>
                <w:color w:val="000000"/>
                <w:sz w:val="24"/>
                <w:szCs w:val="24"/>
              </w:rPr>
              <w:t>7.208,35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A12928" w:rsidP="00F6027A" w:rsidR="000C42A6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12928">
              <w:rPr>
                <w:rFonts w:hAnsi="Times New Roman" w:ascii="Times New Roman"/>
                <w:color w:val="000000"/>
                <w:sz w:val="24"/>
                <w:szCs w:val="24"/>
              </w:rPr>
              <w:t>7.208,35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C42A6" w:rsidP="00F6027A" w:rsidR="000C42A6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52D94" w:rsidR="00D15F85">
        <w:trPr>
          <w:trHeight w:val="630"/>
          <w:jc w:val="center"/>
        </w:trPr>
        <w:tc>
          <w:tcPr>
            <w:tcW w:type="dxa" w:w="4219"/>
            <w:gridSpan w:val="2"/>
            <w:shd w:fill="auto" w:color="auto" w:val="pct5"/>
          </w:tcPr>
          <w:p w:rsidRDefault="00D15F85" w:rsidP="00151AEC" w:rsidR="00D15F85" w:rsidRPr="00F6027A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U K U P N O :</w:t>
            </w:r>
          </w:p>
        </w:tc>
        <w:tc>
          <w:tcPr>
            <w:tcW w:type="dxa" w:w="1985"/>
            <w:shd w:fill="auto" w:color="auto" w:val="pct5"/>
          </w:tcPr>
          <w:p w:rsidRDefault="00A12928" w:rsidP="00151AEC" w:rsidR="00D15F85" w:rsidRPr="00F6027A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A12928">
              <w:rPr>
                <w:rFonts w:hAnsi="Times New Roman" w:ascii="Times New Roman"/>
                <w:b/>
                <w:sz w:val="24"/>
                <w:szCs w:val="24"/>
              </w:rPr>
              <w:t>32.524,75</w:t>
            </w:r>
          </w:p>
        </w:tc>
        <w:tc>
          <w:tcPr>
            <w:tcW w:type="dxa" w:w="1701"/>
            <w:shd w:fill="auto" w:color="auto" w:val="pct5"/>
          </w:tcPr>
          <w:p w:rsidRDefault="00D52D94" w:rsidP="00151AEC" w:rsidR="00D15F85" w:rsidRPr="00D52D94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D52D94"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 w:rsidRPr="00D52D94"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 w:rsidRPr="00D52D94"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 w:rsidR="00A12928" w:rsidRPr="00A12928">
              <w:rPr>
                <w:rFonts w:hAnsi="Times New Roman" w:ascii="Times New Roman"/>
                <w:b/>
                <w:noProof/>
                <w:sz w:val="24"/>
                <w:szCs w:val="24"/>
              </w:rPr>
              <w:t>32.524,75</w:t>
            </w:r>
            <w:r w:rsidRPr="00D52D94">
              <w:rPr>
                <w:rFonts w:hAnsi="Times New Roman" w:ascii="Times New Roman"/>
                <w:b/>
                <w:noProof/>
                <w:sz w:val="24"/>
                <w:szCs w:val="24"/>
              </w:rPr>
              <w:t>,85</w:t>
            </w:r>
            <w:r w:rsidRPr="00D52D94"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type="dxa" w:w="1559"/>
            <w:shd w:fill="auto" w:color="auto" w:val="pct5"/>
          </w:tcPr>
          <w:p w:rsidRDefault="00D15F85" w:rsidP="00151AEC" w:rsidR="00D15F85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p w:rsidRDefault="00854846" w:rsidP="00854846" w:rsidR="00854846">
      <w:pPr>
        <w:jc w:val="center"/>
        <w:rPr>
          <w:bCs/>
        </w:rPr>
      </w:pPr>
    </w:p>
    <w:p w:rsidRDefault="00854846" w:rsidP="00854846" w:rsidR="00854846">
      <w:pPr>
        <w:jc w:val="center"/>
        <w:rPr>
          <w:bCs/>
        </w:rPr>
      </w:pPr>
    </w:p>
    <w:p w:rsidRDefault="00A12928" w:rsidP="00854846" w:rsidR="00A12928">
      <w:pPr>
        <w:jc w:val="center"/>
        <w:rPr>
          <w:bCs/>
        </w:rPr>
      </w:pPr>
    </w:p>
    <w:p w:rsidRDefault="00A12928" w:rsidP="00854846" w:rsidR="00A12928">
      <w:pPr>
        <w:jc w:val="center"/>
        <w:rPr>
          <w:bCs/>
        </w:rPr>
      </w:pPr>
    </w:p>
    <w:p w:rsidRDefault="00A12928" w:rsidP="00854846" w:rsidR="00A12928">
      <w:pPr>
        <w:jc w:val="center"/>
        <w:rPr>
          <w:bCs/>
        </w:rPr>
      </w:pPr>
    </w:p>
    <w:p w:rsidRDefault="00A12928" w:rsidP="00854846" w:rsidR="00A12928">
      <w:pPr>
        <w:jc w:val="center"/>
        <w:rPr>
          <w:bCs/>
        </w:rPr>
      </w:pPr>
    </w:p>
    <w:p w:rsidRDefault="00A12928" w:rsidP="00854846" w:rsidR="00A12928" w:rsidRPr="00854846">
      <w:pPr>
        <w:jc w:val="center"/>
        <w:rPr>
          <w:bCs/>
        </w:rPr>
      </w:pPr>
    </w:p>
    <w:p w:rsidRDefault="003C0310" w:rsidP="002B7933" w:rsidR="00447717" w:rsidRPr="002B7933">
      <w:pPr>
        <w:pStyle w:val="Naslov2"/>
        <w:numPr>
          <w:ilvl w:val="0"/>
          <w:numId w:val="6"/>
        </w:numPr>
        <w:rPr>
          <w:b w:val="false"/>
        </w:rPr>
      </w:pP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B156F9" w:rsidP="003C0310" w:rsidR="00B156F9"/>
    <w:p w:rsidRDefault="002B7933" w:rsidP="003C0310" w:rsidR="002B7933"/>
    <w:tbl>
      <w:tblPr>
        <w:tblpPr w:tblpY="1" w:tblpXSpec="center" w:vertAnchor="text" w:rightFromText="180" w:leftFromText="180"/>
        <w:tblOverlap w:val="never"/>
        <w:tblW w:type="dxa" w:w="94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3686"/>
        <w:gridCol w:w="1843"/>
        <w:gridCol w:w="1701"/>
        <w:gridCol w:w="1559"/>
      </w:tblGrid>
      <w:tr w:rsidTr="003A7C94" w:rsidR="000405A3" w:rsidRPr="0004104D">
        <w:trPr>
          <w:jc w:val="center"/>
        </w:trPr>
        <w:tc>
          <w:tcPr>
            <w:tcW w:type="dxa" w:w="675"/>
            <w:shd w:fill="auto" w:color="auto" w:val="pct10"/>
            <w:vAlign w:val="center"/>
          </w:tcPr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3686"/>
            <w:shd w:fill="auto" w:color="auto" w:val="pct10"/>
            <w:vAlign w:val="center"/>
          </w:tcPr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843"/>
            <w:shd w:fill="auto" w:color="auto" w:val="pct10"/>
            <w:vAlign w:val="center"/>
          </w:tcPr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701"/>
            <w:shd w:fill="auto" w:color="auto" w:val="pct10"/>
            <w:vAlign w:val="center"/>
          </w:tcPr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559"/>
            <w:shd w:fill="auto" w:color="auto" w:val="pct10"/>
            <w:vAlign w:val="center"/>
          </w:tcPr>
          <w:p w:rsidRDefault="000405A3" w:rsidP="00151AEC" w:rsidR="000405A3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3A7C94" w:rsidR="000405A3" w:rsidRPr="0004104D">
        <w:trPr>
          <w:jc w:val="center"/>
        </w:trPr>
        <w:tc>
          <w:tcPr>
            <w:tcW w:type="dxa" w:w="675"/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686"/>
          </w:tcPr>
          <w:p w:rsidRDefault="007D01FA" w:rsidP="007D01FA" w:rsidR="000405A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D01FA">
              <w:rPr>
                <w:rFonts w:hAnsi="Times New Roman" w:ascii="Times New Roman"/>
                <w:sz w:val="24"/>
                <w:szCs w:val="24"/>
              </w:rPr>
              <w:t>Vodovod - Osijek d.o.o.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Osijek</w:t>
            </w:r>
            <w:r w:rsidR="008C304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7D01FA">
              <w:rPr>
                <w:rFonts w:hAnsi="Times New Roman" w:ascii="Times New Roman"/>
                <w:sz w:val="24"/>
                <w:szCs w:val="24"/>
              </w:rPr>
              <w:t>Poljski put 1</w:t>
            </w:r>
          </w:p>
          <w:p w:rsidRDefault="007D01FA" w:rsidP="007D01FA" w:rsidR="007D01FA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7D01FA">
              <w:rPr>
                <w:rFonts w:hAnsi="Times New Roman" w:ascii="Times New Roman"/>
                <w:sz w:val="24"/>
                <w:szCs w:val="24"/>
              </w:rPr>
              <w:t>43654507669</w:t>
            </w:r>
          </w:p>
        </w:tc>
        <w:tc>
          <w:tcPr>
            <w:tcW w:type="dxa" w:w="1843"/>
          </w:tcPr>
          <w:p w:rsidRDefault="008C3045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294.584,47</w:t>
            </w:r>
            <w:r w:rsidR="000405A3" w:rsidRPr="008C38AC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</w:tcPr>
          <w:p w:rsidRDefault="008C3045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3045">
              <w:rPr>
                <w:rFonts w:hAnsi="Times New Roman" w:ascii="Times New Roman"/>
                <w:sz w:val="24"/>
                <w:szCs w:val="24"/>
              </w:rPr>
              <w:t>294.584,47</w:t>
            </w:r>
          </w:p>
        </w:tc>
        <w:tc>
          <w:tcPr>
            <w:tcW w:type="dxa" w:w="1559"/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 w:rsidRPr="0004104D">
        <w:trPr>
          <w:trHeight w:val="1024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0405A3" w:rsidP="000405A3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8C3045" w:rsidP="008C3045" w:rsidR="008C3045" w:rsidRPr="008C30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045">
              <w:rPr>
                <w:rFonts w:hAnsi="Times New Roman" w:ascii="Times New Roman"/>
                <w:sz w:val="24"/>
                <w:szCs w:val="24"/>
              </w:rPr>
              <w:t xml:space="preserve">RH, Ministarstvo Financija, </w:t>
            </w:r>
          </w:p>
          <w:p w:rsidRDefault="008C3045" w:rsidP="008C3045" w:rsidR="008C3045" w:rsidRPr="008C30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045">
              <w:rPr>
                <w:rFonts w:hAnsi="Times New Roman" w:ascii="Times New Roman"/>
                <w:sz w:val="24"/>
                <w:szCs w:val="24"/>
              </w:rPr>
              <w:t xml:space="preserve">Porezna uprava, </w:t>
            </w:r>
          </w:p>
          <w:p w:rsidRDefault="008C3045" w:rsidP="008C3045" w:rsidR="008C3045" w:rsidRPr="008C30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045">
              <w:rPr>
                <w:rFonts w:hAnsi="Times New Roman" w:ascii="Times New Roman"/>
                <w:sz w:val="24"/>
                <w:szCs w:val="24"/>
              </w:rPr>
              <w:t xml:space="preserve">Područni ured Slavonija </w:t>
            </w:r>
          </w:p>
          <w:p w:rsidRDefault="008C3045" w:rsidP="008C3045" w:rsidR="008C3045" w:rsidRPr="008C30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045">
              <w:rPr>
                <w:rFonts w:hAnsi="Times New Roman" w:ascii="Times New Roman"/>
                <w:sz w:val="24"/>
                <w:szCs w:val="24"/>
              </w:rPr>
              <w:t>i Baranja, Zagreb, Katančićeva 5/a</w:t>
            </w:r>
          </w:p>
          <w:p w:rsidRDefault="008C3045" w:rsidP="008C3045" w:rsidR="000405A3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C3045"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8C3045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39.853,98</w:t>
            </w:r>
            <w:r w:rsidR="000405A3" w:rsidRPr="008C38AC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8C3045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39.853,98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A7C94" w:rsidR="000405A3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9A5700" w:rsidP="007D01FA" w:rsidR="000405A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Agencija, Zagreb, Ulica grada Vukovara 70</w:t>
            </w:r>
          </w:p>
          <w:p w:rsidRDefault="009A5700" w:rsidP="007D01FA" w:rsidR="009A5700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9A5700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9A5700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575,02</w:t>
            </w:r>
            <w:r w:rsidR="000405A3" w:rsidRPr="008C38AC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9A5700" w:rsidP="003A7C94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A5700">
              <w:rPr>
                <w:rFonts w:hAnsi="Times New Roman" w:ascii="Times New Roman"/>
                <w:sz w:val="24"/>
                <w:szCs w:val="24"/>
              </w:rPr>
              <w:t>575,02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0405A3" w:rsidP="000405A3" w:rsidR="000405A3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211E1" w:rsidR="00EE3B34" w:rsidRPr="001C3D6A">
        <w:trPr>
          <w:jc w:val="center"/>
        </w:trPr>
        <w:tc>
          <w:tcPr>
            <w:tcW w:type="dxa" w:w="4361"/>
            <w:gridSpan w:val="2"/>
            <w:shd w:fill="auto" w:color="auto" w:val="pct5"/>
          </w:tcPr>
          <w:p w:rsidRDefault="00EE3B34" w:rsidP="00151AEC" w:rsidR="00EE3B3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</w:t>
            </w:r>
          </w:p>
          <w:p w:rsidRDefault="00EE3B34" w:rsidP="00151AEC" w:rsidR="00EE3B34" w:rsidRPr="008C38A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       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U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K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U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P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N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O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:</w:t>
            </w:r>
          </w:p>
        </w:tc>
        <w:tc>
          <w:tcPr>
            <w:tcW w:type="dxa" w:w="1843"/>
            <w:shd w:fill="auto" w:color="auto" w:val="pct5"/>
          </w:tcPr>
          <w:p w:rsidRDefault="00EE3B34" w:rsidP="00EE3B34" w:rsidR="00EE3B34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EE3B34" w:rsidP="00EE3B34" w:rsidR="00EE3B34" w:rsidRPr="008C38AC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 w:rsidR="00CF52E9" w:rsidRPr="00CF52E9">
              <w:rPr>
                <w:rFonts w:hAnsi="Times New Roman" w:ascii="Times New Roman"/>
                <w:b/>
                <w:noProof/>
                <w:sz w:val="24"/>
                <w:szCs w:val="24"/>
              </w:rPr>
              <w:t xml:space="preserve">335.013,47       </w:t>
            </w:r>
            <w:r w:rsidRPr="008C38AC">
              <w:rPr>
                <w:rFonts w:hAnsi="Times New Roman" w:ascii="Times New Roman"/>
                <w:b/>
                <w:noProof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type="dxa" w:w="1701"/>
            <w:shd w:fill="auto" w:color="auto" w:val="pct5"/>
          </w:tcPr>
          <w:p w:rsidRDefault="00EE3B34" w:rsidP="00EE3B34" w:rsidR="00EE3B34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CF52E9" w:rsidP="00EE3B34" w:rsidR="00EE3B34" w:rsidRPr="008C38AC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F52E9">
              <w:rPr>
                <w:rFonts w:hAnsi="Times New Roman" w:ascii="Times New Roman"/>
                <w:b/>
                <w:sz w:val="24"/>
                <w:szCs w:val="24"/>
              </w:rPr>
              <w:t xml:space="preserve">335.013,47       </w:t>
            </w:r>
          </w:p>
        </w:tc>
        <w:tc>
          <w:tcPr>
            <w:tcW w:type="dxa" w:w="1559"/>
            <w:shd w:fill="auto" w:color="auto" w:val="pct5"/>
          </w:tcPr>
          <w:p w:rsidRDefault="00EE3B34" w:rsidP="00EE3B34" w:rsidR="00EE3B34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EE3B34" w:rsidP="009A5700" w:rsidR="00EE3B34" w:rsidRPr="008C38AC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 w:rsidRPr="008C38AC">
              <w:rPr>
                <w:rFonts w:hAnsi="Times New Roman" w:ascii="Times New Roman"/>
                <w:b/>
                <w:noProof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</w:tr>
    </w:tbl>
    <w:p w:rsidRDefault="00522A8E" w:rsidP="003C0310" w:rsidR="00522A8E"/>
    <w:p w:rsidRDefault="00B1361D" w:rsidP="003C0310" w:rsidR="00B1361D"/>
    <w:p w:rsidRDefault="003C0310" w:rsidP="003C0310" w:rsidR="003C031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C0310" w:rsidP="003C0310" w:rsidR="003C0310">
      <w:pPr>
        <w:ind w:hanging="426" w:left="1560"/>
        <w:jc w:val="both"/>
      </w:pPr>
    </w:p>
    <w:p w:rsidRDefault="003C0310" w:rsidP="003C0310" w:rsidR="003C0310">
      <w:pPr>
        <w:ind w:hanging="426" w:left="1560"/>
        <w:jc w:val="both"/>
      </w:pPr>
      <w:r>
        <w:t>3.</w:t>
      </w:r>
      <w:r>
        <w:tab/>
        <w:t>Upućuju se vjerovnici čije tražbine su djelomično ili u cijelosti osporen</w:t>
      </w:r>
      <w:r w:rsidR="007E5FDB">
        <w:t>e</w:t>
      </w:r>
      <w:r>
        <w:t xml:space="preserve">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C0310" w:rsidP="003C0310" w:rsidR="003C0310">
      <w:pPr>
        <w:ind w:hanging="426" w:left="1560"/>
        <w:jc w:val="both"/>
      </w:pPr>
      <w:r>
        <w:tab/>
      </w:r>
    </w:p>
    <w:p w:rsidRDefault="003C0310" w:rsidP="003C0310" w:rsidR="003C0310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B1361D" w:rsidP="003C0310" w:rsidR="00B1361D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6A3CD9" w:rsidP="003C0310" w:rsidR="006A3CD9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6A3CD9" w:rsidP="003C0310" w:rsidR="006A3CD9">
      <w:pPr>
        <w:rPr>
          <w:b/>
          <w:bCs/>
        </w:rPr>
      </w:pPr>
    </w:p>
    <w:p w:rsidRDefault="006A3CD9" w:rsidP="003C0310" w:rsidR="006A3CD9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CF52E9">
        <w:rPr>
          <w:bCs/>
        </w:rPr>
        <w:t>30</w:t>
      </w:r>
      <w:r>
        <w:t>.</w:t>
      </w:r>
      <w:r w:rsidR="001E4D6E">
        <w:t>0</w:t>
      </w:r>
      <w:r w:rsidR="002B7933">
        <w:t>3</w:t>
      </w:r>
      <w:r>
        <w:t>.201</w:t>
      </w:r>
      <w:r w:rsidR="001E4D6E">
        <w:t>7</w:t>
      </w:r>
      <w:r>
        <w:t xml:space="preserve">. </w:t>
      </w:r>
      <w:r w:rsidRPr="00955826">
        <w:t xml:space="preserve">godine održano je ispitno ročište u stečajnom postupku nad </w:t>
      </w:r>
      <w:r w:rsidR="00CF52E9" w:rsidRPr="00CF52E9">
        <w:t>stečajnim dužnikom ŠPORTSKO DRUŠTVO „OLIMPIJA“ Osijek u stečaju, Osijek, Zeleno polje 32, Reg.broj: 14000757, OIB 29609285619</w:t>
      </w:r>
      <w:r w:rsidRPr="00DB262A">
        <w:rPr>
          <w:bCs/>
        </w:rPr>
        <w:t>,</w:t>
      </w:r>
      <w:r w:rsidRPr="00955826">
        <w:t xml:space="preserve"> na kojemu je stečajn</w:t>
      </w:r>
      <w:r w:rsidR="00FA2967">
        <w:t>i</w:t>
      </w:r>
      <w:r w:rsidR="008E6C83">
        <w:t xml:space="preserve"> </w:t>
      </w:r>
      <w:r w:rsidRPr="00955826">
        <w:t>upravitelj</w:t>
      </w:r>
      <w:r>
        <w:t xml:space="preserve"> </w:t>
      </w:r>
      <w:r w:rsidRPr="00955826">
        <w:t>da</w:t>
      </w:r>
      <w:r w:rsidR="00FA2967">
        <w:t>o</w:t>
      </w:r>
      <w:r w:rsidRPr="00955826">
        <w:t xml:space="preserve"> izjašnjenje o prispjelim tražbinama, prema njihovim iznosima i isplatnim redovima.</w:t>
      </w:r>
    </w:p>
    <w:p w:rsidRDefault="006A3CD9" w:rsidP="003C0310" w:rsidR="006A3CD9" w:rsidRPr="00955826">
      <w:pPr>
        <w:jc w:val="both"/>
      </w:pPr>
    </w:p>
    <w:p w:rsidRDefault="003C0310" w:rsidP="003C0310" w:rsidR="003C0310">
      <w:pPr>
        <w:jc w:val="both"/>
      </w:pPr>
      <w:r w:rsidRPr="00955826">
        <w:tab/>
        <w:t>Stečajn</w:t>
      </w:r>
      <w:r w:rsidR="00FA2967">
        <w:t>i</w:t>
      </w:r>
      <w:r w:rsidRPr="00955826">
        <w:t xml:space="preserve"> upravitelj je </w:t>
      </w:r>
      <w:r>
        <w:t>na propisanom obrascu sastavi</w:t>
      </w:r>
      <w:r w:rsidR="00FA2967">
        <w:t>o</w:t>
      </w:r>
      <w:r>
        <w:t xml:space="preserve"> tablicu prijavljenih tražbina s podacima navedenim u članku 2</w:t>
      </w:r>
      <w:r w:rsidR="00BB7F73">
        <w:t>57</w:t>
      </w:r>
      <w:r>
        <w:t>. Stečajnog zakona (NN 71/15, dalje: SZ) te je postupljeno sukladno odredbi čl. 259. SZ-a</w:t>
      </w:r>
      <w:r w:rsidR="00282FAD">
        <w:t>.</w:t>
      </w:r>
    </w:p>
    <w:p w:rsidRDefault="00031430" w:rsidP="003C0310" w:rsidR="00031430" w:rsidRPr="00955826">
      <w:pPr>
        <w:jc w:val="both"/>
      </w:pPr>
    </w:p>
    <w:p w:rsidRDefault="003C0310" w:rsidP="002A29D9" w:rsidR="002A29D9">
      <w:pPr>
        <w:ind w:firstLine="708"/>
        <w:jc w:val="both"/>
      </w:pPr>
      <w:r w:rsidRPr="00E64A64">
        <w:lastRenderedPageBreak/>
        <w:t>Na ročištu se stečajn</w:t>
      </w:r>
      <w:r w:rsidR="003B5978">
        <w:t>i</w:t>
      </w:r>
      <w:r w:rsidRPr="00E64A64">
        <w:t xml:space="preserve"> upravitelj izjašnjava</w:t>
      </w:r>
      <w:r w:rsidR="003B5978"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3B5978">
        <w:t>o</w:t>
      </w:r>
      <w:r w:rsidRPr="00E64A64">
        <w:t xml:space="preserve"> da </w:t>
      </w:r>
      <w:r>
        <w:t>je zaprimi</w:t>
      </w:r>
      <w:r w:rsidR="003B5978">
        <w:t>o</w:t>
      </w:r>
      <w:r>
        <w:t xml:space="preserve"> </w:t>
      </w:r>
      <w:r w:rsidR="002A29D9">
        <w:t>4 prijave tražbina vjerovnika I. višeg isplatnog reda u ukupnom iznosu od 32.524,75 kn koje tražbine su priznate u cijelosti.</w:t>
      </w:r>
    </w:p>
    <w:p w:rsidRDefault="002A29D9" w:rsidP="002A29D9" w:rsidR="002A29D9">
      <w:pPr>
        <w:ind w:firstLine="708"/>
        <w:jc w:val="both"/>
      </w:pPr>
    </w:p>
    <w:p w:rsidRDefault="002A29D9" w:rsidP="002A29D9" w:rsidR="002A29D9">
      <w:pPr>
        <w:ind w:firstLine="708"/>
        <w:jc w:val="both"/>
      </w:pPr>
      <w:r>
        <w:t>Nadalje je zaprimio 3 prijave tražbina vjerovnika II. višeg isplatnog reda u ukupnom iznosu od 335.013,47 kn koje tražbine su također priznate u cijelosti.</w:t>
      </w:r>
    </w:p>
    <w:p w:rsidRDefault="00CB08CF" w:rsidP="00CB08CF" w:rsidR="00CB08CF" w:rsidRPr="003346D1">
      <w:pPr>
        <w:jc w:val="both"/>
      </w:pPr>
    </w:p>
    <w:p w:rsidRDefault="00CB08CF" w:rsidP="00CB08CF" w:rsidR="00CB08CF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6A3CD9" w:rsidP="00CB08CF" w:rsidR="006A3CD9">
      <w:pPr>
        <w:jc w:val="both"/>
      </w:pPr>
    </w:p>
    <w:p w:rsidRDefault="00CB08CF" w:rsidP="00CB08CF" w:rsidR="00CB08CF">
      <w:pPr>
        <w:jc w:val="both"/>
      </w:pPr>
      <w:r>
        <w:tab/>
        <w:t>Slijedom navedenoga odlučeno je kao u izreci temeljem odredbi čl. 257., 259., 263., 265.-267. i 269. SZ-a.</w:t>
      </w:r>
    </w:p>
    <w:p w:rsidRDefault="006A3CD9" w:rsidP="00CB08CF" w:rsidR="006A3CD9" w:rsidRPr="00955826">
      <w:pPr>
        <w:jc w:val="both"/>
      </w:pPr>
    </w:p>
    <w:p w:rsidRDefault="003C0310" w:rsidP="00FB228C" w:rsidR="00B1361D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2A29D9">
        <w:rPr>
          <w:b w:val="false"/>
          <w:bCs w:val="false"/>
        </w:rPr>
        <w:t>30</w:t>
      </w:r>
      <w:r w:rsidRPr="00DB262A">
        <w:rPr>
          <w:b w:val="false"/>
          <w:bCs w:val="false"/>
        </w:rPr>
        <w:t xml:space="preserve">. </w:t>
      </w:r>
      <w:r w:rsidR="00CB08CF">
        <w:rPr>
          <w:b w:val="false"/>
          <w:bCs w:val="false"/>
        </w:rPr>
        <w:t>ožujka</w:t>
      </w:r>
      <w:r w:rsidRPr="00DB262A">
        <w:rPr>
          <w:b w:val="false"/>
          <w:bCs w:val="false"/>
        </w:rPr>
        <w:t xml:space="preserve"> 201</w:t>
      </w:r>
      <w:r w:rsidR="00F858B5"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6A3CD9" w:rsidP="006A3CD9" w:rsidR="006A3CD9"/>
    <w:p w:rsidRDefault="006A3CD9" w:rsidP="006A3CD9" w:rsidR="006A3CD9" w:rsidRPr="006A3CD9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521CC0" w:rsidP="003C0310" w:rsidR="003C0310" w:rsidRPr="00DB262A">
      <w:pPr>
        <w:jc w:val="both"/>
      </w:pPr>
      <w:r>
        <w:t>Elizabeta Đeke</w:t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  <w:t xml:space="preserve">       mr. sc. Tihomir Kovačević</w:t>
      </w:r>
    </w:p>
    <w:p w:rsidRDefault="003C0310" w:rsidP="003C0310" w:rsidR="003C0310">
      <w:pPr>
        <w:jc w:val="both"/>
      </w:pPr>
      <w:r w:rsidRPr="00DB262A">
        <w:tab/>
      </w:r>
    </w:p>
    <w:p w:rsidRDefault="006A3CD9" w:rsidP="003C0310" w:rsidR="006A3CD9" w:rsidRPr="00DB262A">
      <w:pPr>
        <w:jc w:val="both"/>
      </w:pP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447717" w:rsidP="003C0310" w:rsidR="00447717" w:rsidRPr="00DB262A"/>
    <w:p w:rsidRDefault="003C0310" w:rsidP="003C0310" w:rsidR="003C0310" w:rsidRPr="00DB262A">
      <w:r w:rsidRPr="00DB262A">
        <w:t>D N A :</w:t>
      </w:r>
    </w:p>
    <w:p w:rsidRDefault="003C0310" w:rsidP="00282FAD" w:rsidR="003C0310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 w:rsidR="003B5978">
        <w:t>i</w:t>
      </w:r>
      <w:r w:rsidRPr="00955826">
        <w:t xml:space="preserve"> upravitelj</w:t>
      </w:r>
      <w:r w:rsidR="00052376">
        <w:t xml:space="preserve"> </w:t>
      </w:r>
      <w:r w:rsidR="00954FA9">
        <w:t>Vlado Šokac</w:t>
      </w:r>
    </w:p>
    <w:p w:rsidRDefault="003C0310" w:rsidP="00C654DC" w:rsidR="00531997">
      <w:pPr>
        <w:numPr>
          <w:ilvl w:val="0"/>
          <w:numId w:val="1"/>
        </w:numPr>
        <w:jc w:val="both"/>
      </w:pPr>
      <w:r w:rsidRPr="00BE42CE">
        <w:t xml:space="preserve">mrežna </w:t>
      </w:r>
      <w:r w:rsidR="00282FAD">
        <w:t>stranica e-Oglasna ploča sudova</w:t>
      </w:r>
    </w:p>
    <w:p w:rsidRDefault="00443456" w:rsidP="00443456" w:rsidR="00443456">
      <w:pPr>
        <w:jc w:val="both"/>
      </w:pPr>
    </w:p>
    <w:p w:rsidRDefault="00443456" w:rsidP="00443456" w:rsidR="00443456"/>
    <w:p w:rsidRDefault="00443456" w:rsidP="00521CC0" w:rsidR="00521CC0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3456" w:rsidP="00443456" w:rsidR="00443456"/>
    <w:p w:rsidRDefault="00443456" w:rsidP="00443456" w:rsidR="00443456" w:rsidRPr="002A0579">
      <w:pPr>
        <w:jc w:val="both"/>
      </w:pPr>
    </w:p>
    <w:sectPr w:rsidSect="00723F98" w:rsidR="00443456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0EF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897CD4" w:rsidRPr="00897CD4">
      <w:t>14 St-1380/16-34</w:t>
    </w: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D520C6D"/>
    <w:multiLevelType w:val="hybridMultilevel"/>
    <w:tmpl w:val="E29E7A36"/>
    <w:lvl w:tplc="F59E5A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34"/>
      </w:pPr>
    </w:lvl>
    <w:lvl w:tentative="true" w:tplc="041A001B" w:ilvl="2">
      <w:start w:val="1"/>
      <w:numFmt w:val="lowerRoman"/>
      <w:lvlText w:val="%3."/>
      <w:lvlJc w:val="right"/>
      <w:pPr>
        <w:ind w:hanging="180" w:left="3654"/>
      </w:pPr>
    </w:lvl>
    <w:lvl w:tentative="true" w:tplc="041A000F" w:ilvl="3">
      <w:start w:val="1"/>
      <w:numFmt w:val="decimal"/>
      <w:lvlText w:val="%4."/>
      <w:lvlJc w:val="left"/>
      <w:pPr>
        <w:ind w:hanging="360" w:left="4374"/>
      </w:pPr>
    </w:lvl>
    <w:lvl w:tentative="true" w:tplc="041A0019" w:ilvl="4">
      <w:start w:val="1"/>
      <w:numFmt w:val="lowerLetter"/>
      <w:lvlText w:val="%5."/>
      <w:lvlJc w:val="left"/>
      <w:pPr>
        <w:ind w:hanging="360" w:left="5094"/>
      </w:pPr>
    </w:lvl>
    <w:lvl w:tentative="true" w:tplc="041A001B" w:ilvl="5">
      <w:start w:val="1"/>
      <w:numFmt w:val="lowerRoman"/>
      <w:lvlText w:val="%6."/>
      <w:lvlJc w:val="right"/>
      <w:pPr>
        <w:ind w:hanging="180" w:left="5814"/>
      </w:pPr>
    </w:lvl>
    <w:lvl w:tentative="true" w:tplc="041A000F" w:ilvl="6">
      <w:start w:val="1"/>
      <w:numFmt w:val="decimal"/>
      <w:lvlText w:val="%7."/>
      <w:lvlJc w:val="left"/>
      <w:pPr>
        <w:ind w:hanging="360" w:left="6534"/>
      </w:pPr>
    </w:lvl>
    <w:lvl w:tentative="true" w:tplc="041A0019" w:ilvl="7">
      <w:start w:val="1"/>
      <w:numFmt w:val="lowerLetter"/>
      <w:lvlText w:val="%8."/>
      <w:lvlJc w:val="left"/>
      <w:pPr>
        <w:ind w:hanging="360" w:left="7254"/>
      </w:pPr>
    </w:lvl>
    <w:lvl w:tentative="true"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7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8">
    <w:nsid w:val="71D42989"/>
    <w:multiLevelType w:val="hybridMultilevel"/>
    <w:tmpl w:val="E9EA479A"/>
    <w:lvl w:tplc="8796FE5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1437"/>
    <w:rsid w:val="00013A48"/>
    <w:rsid w:val="00020D8A"/>
    <w:rsid w:val="00025B9F"/>
    <w:rsid w:val="00030E51"/>
    <w:rsid w:val="00031430"/>
    <w:rsid w:val="000405A3"/>
    <w:rsid w:val="00046F76"/>
    <w:rsid w:val="000474A5"/>
    <w:rsid w:val="00047870"/>
    <w:rsid w:val="000510A3"/>
    <w:rsid w:val="00051697"/>
    <w:rsid w:val="00052376"/>
    <w:rsid w:val="00055200"/>
    <w:rsid w:val="000605A2"/>
    <w:rsid w:val="00062412"/>
    <w:rsid w:val="000673DA"/>
    <w:rsid w:val="0007342D"/>
    <w:rsid w:val="00073482"/>
    <w:rsid w:val="00075D9D"/>
    <w:rsid w:val="000816E8"/>
    <w:rsid w:val="000853F2"/>
    <w:rsid w:val="00087483"/>
    <w:rsid w:val="00091021"/>
    <w:rsid w:val="000A073B"/>
    <w:rsid w:val="000A0ABC"/>
    <w:rsid w:val="000A2679"/>
    <w:rsid w:val="000B3E2B"/>
    <w:rsid w:val="000B6101"/>
    <w:rsid w:val="000C06FF"/>
    <w:rsid w:val="000C09FA"/>
    <w:rsid w:val="000C42A6"/>
    <w:rsid w:val="000D6F8F"/>
    <w:rsid w:val="000E6328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52E85"/>
    <w:rsid w:val="00161560"/>
    <w:rsid w:val="001622BC"/>
    <w:rsid w:val="001735D4"/>
    <w:rsid w:val="00177DBB"/>
    <w:rsid w:val="00182195"/>
    <w:rsid w:val="001854A3"/>
    <w:rsid w:val="00187D74"/>
    <w:rsid w:val="001968B0"/>
    <w:rsid w:val="001A01B7"/>
    <w:rsid w:val="001A0482"/>
    <w:rsid w:val="001A152C"/>
    <w:rsid w:val="001A55BB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E1A8F"/>
    <w:rsid w:val="001E4D6E"/>
    <w:rsid w:val="001F1A85"/>
    <w:rsid w:val="001F39CD"/>
    <w:rsid w:val="0020004C"/>
    <w:rsid w:val="00200505"/>
    <w:rsid w:val="0020081F"/>
    <w:rsid w:val="00201FCE"/>
    <w:rsid w:val="00202564"/>
    <w:rsid w:val="00204177"/>
    <w:rsid w:val="00210002"/>
    <w:rsid w:val="00212907"/>
    <w:rsid w:val="00212D67"/>
    <w:rsid w:val="00216EAB"/>
    <w:rsid w:val="002258C3"/>
    <w:rsid w:val="00230110"/>
    <w:rsid w:val="00232CFC"/>
    <w:rsid w:val="00253319"/>
    <w:rsid w:val="002574ED"/>
    <w:rsid w:val="0026073D"/>
    <w:rsid w:val="0026272F"/>
    <w:rsid w:val="00271D1F"/>
    <w:rsid w:val="00277C5C"/>
    <w:rsid w:val="00281E0A"/>
    <w:rsid w:val="00282663"/>
    <w:rsid w:val="00282FAD"/>
    <w:rsid w:val="00290E99"/>
    <w:rsid w:val="00297594"/>
    <w:rsid w:val="00297C1B"/>
    <w:rsid w:val="002A0579"/>
    <w:rsid w:val="002A29D9"/>
    <w:rsid w:val="002A4D29"/>
    <w:rsid w:val="002B5C58"/>
    <w:rsid w:val="002B60AA"/>
    <w:rsid w:val="002B7933"/>
    <w:rsid w:val="002C04DF"/>
    <w:rsid w:val="002C4938"/>
    <w:rsid w:val="002D13BB"/>
    <w:rsid w:val="002D6A9F"/>
    <w:rsid w:val="002E02DD"/>
    <w:rsid w:val="002E3D74"/>
    <w:rsid w:val="002F0154"/>
    <w:rsid w:val="002F3EA6"/>
    <w:rsid w:val="003035A3"/>
    <w:rsid w:val="003040C0"/>
    <w:rsid w:val="00304E46"/>
    <w:rsid w:val="00311580"/>
    <w:rsid w:val="003117D2"/>
    <w:rsid w:val="00313F12"/>
    <w:rsid w:val="003148A2"/>
    <w:rsid w:val="003148C9"/>
    <w:rsid w:val="00315F76"/>
    <w:rsid w:val="00320369"/>
    <w:rsid w:val="00321787"/>
    <w:rsid w:val="00326A1D"/>
    <w:rsid w:val="0033285E"/>
    <w:rsid w:val="003346D1"/>
    <w:rsid w:val="00335DF8"/>
    <w:rsid w:val="00341AEB"/>
    <w:rsid w:val="003428F4"/>
    <w:rsid w:val="003447C0"/>
    <w:rsid w:val="00351376"/>
    <w:rsid w:val="0035186B"/>
    <w:rsid w:val="00353E50"/>
    <w:rsid w:val="0035413D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A7C94"/>
    <w:rsid w:val="003B5978"/>
    <w:rsid w:val="003B73FC"/>
    <w:rsid w:val="003B7726"/>
    <w:rsid w:val="003B7B83"/>
    <w:rsid w:val="003C0310"/>
    <w:rsid w:val="003C1AD8"/>
    <w:rsid w:val="003C42BE"/>
    <w:rsid w:val="003C615F"/>
    <w:rsid w:val="003D33D7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19C9"/>
    <w:rsid w:val="00442D7A"/>
    <w:rsid w:val="0044345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619D5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1CC0"/>
    <w:rsid w:val="00522A8E"/>
    <w:rsid w:val="00525A6A"/>
    <w:rsid w:val="005261F0"/>
    <w:rsid w:val="00531997"/>
    <w:rsid w:val="00543884"/>
    <w:rsid w:val="005502F0"/>
    <w:rsid w:val="0055041E"/>
    <w:rsid w:val="00552047"/>
    <w:rsid w:val="00573DB6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5F6B08"/>
    <w:rsid w:val="00607692"/>
    <w:rsid w:val="00614A6E"/>
    <w:rsid w:val="00616849"/>
    <w:rsid w:val="00623CB2"/>
    <w:rsid w:val="006251F6"/>
    <w:rsid w:val="00626C4B"/>
    <w:rsid w:val="00632048"/>
    <w:rsid w:val="0064249E"/>
    <w:rsid w:val="00653134"/>
    <w:rsid w:val="006601E6"/>
    <w:rsid w:val="006614BC"/>
    <w:rsid w:val="0066347B"/>
    <w:rsid w:val="00667D42"/>
    <w:rsid w:val="00674E01"/>
    <w:rsid w:val="006756FB"/>
    <w:rsid w:val="00690676"/>
    <w:rsid w:val="006946C5"/>
    <w:rsid w:val="006A3CD9"/>
    <w:rsid w:val="006B38B3"/>
    <w:rsid w:val="006B3B69"/>
    <w:rsid w:val="006C344E"/>
    <w:rsid w:val="006D01E4"/>
    <w:rsid w:val="006D0EAF"/>
    <w:rsid w:val="006D22D0"/>
    <w:rsid w:val="006D2EF4"/>
    <w:rsid w:val="006F4B9D"/>
    <w:rsid w:val="007060E3"/>
    <w:rsid w:val="0071075B"/>
    <w:rsid w:val="00715395"/>
    <w:rsid w:val="00716BE7"/>
    <w:rsid w:val="00723F98"/>
    <w:rsid w:val="007307B7"/>
    <w:rsid w:val="007332C1"/>
    <w:rsid w:val="007426BE"/>
    <w:rsid w:val="00747E9F"/>
    <w:rsid w:val="007502D1"/>
    <w:rsid w:val="007519CA"/>
    <w:rsid w:val="00754AA6"/>
    <w:rsid w:val="007638F8"/>
    <w:rsid w:val="00765B97"/>
    <w:rsid w:val="007713BD"/>
    <w:rsid w:val="00773AF1"/>
    <w:rsid w:val="00773FE9"/>
    <w:rsid w:val="00776990"/>
    <w:rsid w:val="00787319"/>
    <w:rsid w:val="00793850"/>
    <w:rsid w:val="00795338"/>
    <w:rsid w:val="00796E89"/>
    <w:rsid w:val="007A08C4"/>
    <w:rsid w:val="007A14D5"/>
    <w:rsid w:val="007A33B1"/>
    <w:rsid w:val="007B09C2"/>
    <w:rsid w:val="007B127A"/>
    <w:rsid w:val="007C0957"/>
    <w:rsid w:val="007C1271"/>
    <w:rsid w:val="007D01FA"/>
    <w:rsid w:val="007D169F"/>
    <w:rsid w:val="007E2013"/>
    <w:rsid w:val="007E433E"/>
    <w:rsid w:val="007E5FDB"/>
    <w:rsid w:val="007E78EE"/>
    <w:rsid w:val="007F0FAE"/>
    <w:rsid w:val="007F211A"/>
    <w:rsid w:val="007F2D5E"/>
    <w:rsid w:val="007F5E9D"/>
    <w:rsid w:val="007F6762"/>
    <w:rsid w:val="0080321A"/>
    <w:rsid w:val="00813665"/>
    <w:rsid w:val="008137CF"/>
    <w:rsid w:val="00821610"/>
    <w:rsid w:val="008233B3"/>
    <w:rsid w:val="00824F3A"/>
    <w:rsid w:val="008272AE"/>
    <w:rsid w:val="008315A7"/>
    <w:rsid w:val="0084462D"/>
    <w:rsid w:val="00845319"/>
    <w:rsid w:val="008460F8"/>
    <w:rsid w:val="00854846"/>
    <w:rsid w:val="008638CC"/>
    <w:rsid w:val="008670C4"/>
    <w:rsid w:val="008671E4"/>
    <w:rsid w:val="00874D81"/>
    <w:rsid w:val="00876989"/>
    <w:rsid w:val="00881914"/>
    <w:rsid w:val="008848C4"/>
    <w:rsid w:val="00885CF0"/>
    <w:rsid w:val="008926C5"/>
    <w:rsid w:val="00895892"/>
    <w:rsid w:val="00897CD4"/>
    <w:rsid w:val="008A24CF"/>
    <w:rsid w:val="008A2867"/>
    <w:rsid w:val="008A7CBE"/>
    <w:rsid w:val="008B3381"/>
    <w:rsid w:val="008B44D4"/>
    <w:rsid w:val="008B4677"/>
    <w:rsid w:val="008B5870"/>
    <w:rsid w:val="008B5AE5"/>
    <w:rsid w:val="008B70D8"/>
    <w:rsid w:val="008C3045"/>
    <w:rsid w:val="008C38AC"/>
    <w:rsid w:val="008D2659"/>
    <w:rsid w:val="008D4C83"/>
    <w:rsid w:val="008D5B09"/>
    <w:rsid w:val="008D6441"/>
    <w:rsid w:val="008D71BF"/>
    <w:rsid w:val="008E2606"/>
    <w:rsid w:val="008E3B46"/>
    <w:rsid w:val="008E3BF0"/>
    <w:rsid w:val="008E4BAB"/>
    <w:rsid w:val="008E5A41"/>
    <w:rsid w:val="008E6C83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36BF5"/>
    <w:rsid w:val="00943150"/>
    <w:rsid w:val="00943C5F"/>
    <w:rsid w:val="009450EC"/>
    <w:rsid w:val="0094644A"/>
    <w:rsid w:val="009529A6"/>
    <w:rsid w:val="00954FA9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35CA"/>
    <w:rsid w:val="00995E48"/>
    <w:rsid w:val="00996E73"/>
    <w:rsid w:val="00997978"/>
    <w:rsid w:val="009A1D4B"/>
    <w:rsid w:val="009A3AEF"/>
    <w:rsid w:val="009A5700"/>
    <w:rsid w:val="009A69C3"/>
    <w:rsid w:val="009C1849"/>
    <w:rsid w:val="009D1548"/>
    <w:rsid w:val="009D3324"/>
    <w:rsid w:val="009D52B3"/>
    <w:rsid w:val="009D66C4"/>
    <w:rsid w:val="009D72D8"/>
    <w:rsid w:val="009E2FB7"/>
    <w:rsid w:val="009E4191"/>
    <w:rsid w:val="009E4BDA"/>
    <w:rsid w:val="009F71B3"/>
    <w:rsid w:val="00A028F1"/>
    <w:rsid w:val="00A050DF"/>
    <w:rsid w:val="00A05188"/>
    <w:rsid w:val="00A12928"/>
    <w:rsid w:val="00A15E74"/>
    <w:rsid w:val="00A17C7C"/>
    <w:rsid w:val="00A279F2"/>
    <w:rsid w:val="00A27ECD"/>
    <w:rsid w:val="00A40DD1"/>
    <w:rsid w:val="00A457F2"/>
    <w:rsid w:val="00A46BE0"/>
    <w:rsid w:val="00A5560E"/>
    <w:rsid w:val="00A57797"/>
    <w:rsid w:val="00A6119A"/>
    <w:rsid w:val="00A61735"/>
    <w:rsid w:val="00A70080"/>
    <w:rsid w:val="00A74342"/>
    <w:rsid w:val="00A8278D"/>
    <w:rsid w:val="00A856B1"/>
    <w:rsid w:val="00A91B06"/>
    <w:rsid w:val="00A93A6A"/>
    <w:rsid w:val="00A97BF0"/>
    <w:rsid w:val="00AA1396"/>
    <w:rsid w:val="00AA2528"/>
    <w:rsid w:val="00AC4487"/>
    <w:rsid w:val="00AC50AB"/>
    <w:rsid w:val="00AD0708"/>
    <w:rsid w:val="00AD518C"/>
    <w:rsid w:val="00AD5CF6"/>
    <w:rsid w:val="00AE0E3E"/>
    <w:rsid w:val="00AE3D95"/>
    <w:rsid w:val="00AE4C3E"/>
    <w:rsid w:val="00AE4D2B"/>
    <w:rsid w:val="00AE7C78"/>
    <w:rsid w:val="00AF1B2E"/>
    <w:rsid w:val="00B02C0C"/>
    <w:rsid w:val="00B10851"/>
    <w:rsid w:val="00B129F8"/>
    <w:rsid w:val="00B1361D"/>
    <w:rsid w:val="00B156F9"/>
    <w:rsid w:val="00B166B3"/>
    <w:rsid w:val="00B16E90"/>
    <w:rsid w:val="00B23AC6"/>
    <w:rsid w:val="00B2585E"/>
    <w:rsid w:val="00B25D35"/>
    <w:rsid w:val="00B302E3"/>
    <w:rsid w:val="00B3064D"/>
    <w:rsid w:val="00B315A2"/>
    <w:rsid w:val="00B341A2"/>
    <w:rsid w:val="00B35540"/>
    <w:rsid w:val="00B42368"/>
    <w:rsid w:val="00B458CC"/>
    <w:rsid w:val="00B45B3C"/>
    <w:rsid w:val="00B53DCE"/>
    <w:rsid w:val="00B55AA8"/>
    <w:rsid w:val="00B56D40"/>
    <w:rsid w:val="00B57D09"/>
    <w:rsid w:val="00B6608A"/>
    <w:rsid w:val="00B67474"/>
    <w:rsid w:val="00B675C9"/>
    <w:rsid w:val="00B70EF0"/>
    <w:rsid w:val="00B71C84"/>
    <w:rsid w:val="00B87A20"/>
    <w:rsid w:val="00B959B9"/>
    <w:rsid w:val="00BA3C22"/>
    <w:rsid w:val="00BA6AFD"/>
    <w:rsid w:val="00BB5676"/>
    <w:rsid w:val="00BB7F73"/>
    <w:rsid w:val="00BC1760"/>
    <w:rsid w:val="00BC438D"/>
    <w:rsid w:val="00BD44E5"/>
    <w:rsid w:val="00BD7457"/>
    <w:rsid w:val="00BE0EFC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B08CF"/>
    <w:rsid w:val="00CC414A"/>
    <w:rsid w:val="00CD0EE2"/>
    <w:rsid w:val="00CD411D"/>
    <w:rsid w:val="00CE1F18"/>
    <w:rsid w:val="00CE48FF"/>
    <w:rsid w:val="00CE581D"/>
    <w:rsid w:val="00CF52E9"/>
    <w:rsid w:val="00D04C50"/>
    <w:rsid w:val="00D11E32"/>
    <w:rsid w:val="00D15F85"/>
    <w:rsid w:val="00D30985"/>
    <w:rsid w:val="00D31DEC"/>
    <w:rsid w:val="00D32052"/>
    <w:rsid w:val="00D330B2"/>
    <w:rsid w:val="00D35F15"/>
    <w:rsid w:val="00D40B39"/>
    <w:rsid w:val="00D47D50"/>
    <w:rsid w:val="00D525F8"/>
    <w:rsid w:val="00D527B6"/>
    <w:rsid w:val="00D52D94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31EA"/>
    <w:rsid w:val="00E13752"/>
    <w:rsid w:val="00E14327"/>
    <w:rsid w:val="00E17DE9"/>
    <w:rsid w:val="00E31236"/>
    <w:rsid w:val="00E316E4"/>
    <w:rsid w:val="00E35A74"/>
    <w:rsid w:val="00E40E50"/>
    <w:rsid w:val="00E429CD"/>
    <w:rsid w:val="00E4487C"/>
    <w:rsid w:val="00E45C0B"/>
    <w:rsid w:val="00E50496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D5BED"/>
    <w:rsid w:val="00EE3B34"/>
    <w:rsid w:val="00EE45AB"/>
    <w:rsid w:val="00F0009C"/>
    <w:rsid w:val="00F13EA5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6027A"/>
    <w:rsid w:val="00F725E9"/>
    <w:rsid w:val="00F858B5"/>
    <w:rsid w:val="00F86805"/>
    <w:rsid w:val="00F87C8E"/>
    <w:rsid w:val="00F933DF"/>
    <w:rsid w:val="00F93919"/>
    <w:rsid w:val="00F93D80"/>
    <w:rsid w:val="00F948A3"/>
    <w:rsid w:val="00F95066"/>
    <w:rsid w:val="00F95E16"/>
    <w:rsid w:val="00F977A8"/>
    <w:rsid w:val="00F97958"/>
    <w:rsid w:val="00FA2967"/>
    <w:rsid w:val="00FA7CF2"/>
    <w:rsid w:val="00FB228C"/>
    <w:rsid w:val="00FB237C"/>
    <w:rsid w:val="00FB4C47"/>
    <w:rsid w:val="00FB7DE0"/>
    <w:rsid w:val="00FC0D20"/>
    <w:rsid w:val="00FC1A2C"/>
    <w:rsid w:val="00FC2B93"/>
    <w:rsid w:val="00FC5F7C"/>
    <w:rsid w:val="00FC60E7"/>
    <w:rsid w:val="00FD0597"/>
    <w:rsid w:val="00FD0645"/>
    <w:rsid w:val="00FE6FAE"/>
    <w:rsid w:val="00FF069B"/>
    <w:rsid w:val="00FF0C47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E0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E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E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E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E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E0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E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E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E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E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72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10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St-1380/2016</izvorni_sadrzaj>
    <derivirana_varijabla naziv="DomainObject.Predmet.OznakaBroj_1">St-1380/2016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ŠPORTSKO DRUŠTVO "OLIMPIJA" OSIJEK</izvorni_sadrzaj>
    <derivirana_varijabla naziv="DomainObject.Predmet.ProtustrankaFormated_1">  ŠPORTSKO DRUŠTVO "OLIMPIJA" OSIJEK</derivirana_varijabla>
  </DomainObject.Predmet.ProtustrankaFormated>
  <DomainObject.Predmet.ProtustrankaFormatedOIB>
    <izvorni_sadrzaj>  ŠPORTSKO DRUŠTVO "OLIMPIJA" OSIJEK, OIB 29609285619</izvorni_sadrzaj>
    <derivirana_varijabla naziv="DomainObject.Predmet.ProtustrankaFormatedOIB_1">  ŠPORTSKO DRUŠTVO "OLIMPIJA" OSIJEK, OIB 29609285619</derivirana_varijabla>
  </DomainObject.Predmet.ProtustrankaFormatedOIB>
  <DomainObject.Predmet.ProtustrankaFormatedWithAdress>
    <izvorni_sadrzaj> ŠPORTSKO DRUŠTVO "OLIMPIJA" OSIJEK, Zeleno Polje 32, 31000 Osijek</izvorni_sadrzaj>
    <derivirana_varijabla naziv="DomainObject.Predmet.ProtustrankaFormatedWithAdress_1"> ŠPORTSKO DRUŠTVO "OLIMPIJA" OSIJEK, Zeleno Polje 32, 31000 Osijek</derivirana_varijabla>
  </DomainObject.Predmet.ProtustrankaFormatedWithAdress>
  <DomainObject.Predmet.ProtustrankaFormatedWithAdressOIB>
    <izvorni_sadrzaj> ŠPORTSKO DRUŠTVO "OLIMPIJA" OSIJEK, OIB 29609285619, Zeleno Polje 32, 31000 Osijek</izvorni_sadrzaj>
    <derivirana_varijabla naziv="DomainObject.Predmet.ProtustrankaFormatedWithAdressOIB_1"> ŠPORTSKO DRUŠTVO "OLIMPIJA" OSIJEK, OIB 29609285619, Zeleno Polje 32, 31000 Osijek</derivirana_varijabla>
  </DomainObject.Predmet.ProtustrankaFormatedWithAdressOIB>
  <DomainObject.Predmet.ProtustrankaWithAdress>
    <izvorni_sadrzaj>ŠPORTSKO DRUŠTVO "OLIMPIJA" OSIJEK Zeleno Polje 32, 31000 Osijek</izvorni_sadrzaj>
    <derivirana_varijabla naziv="DomainObject.Predmet.ProtustrankaWithAdress_1">ŠPORTSKO DRUŠTVO "OLIMPIJA" OSIJEK Zeleno Polje 32, 31000 Osijek</derivirana_varijabla>
  </DomainObject.Predmet.ProtustrankaWithAdress>
  <DomainObject.Predmet.ProtustrankaWithAdressOIB>
    <izvorni_sadrzaj>ŠPORTSKO DRUŠTVO "OLIMPIJA" OSIJEK, OIB 29609285619, Zeleno Polje 32, 31000 Osijek</izvorni_sadrzaj>
    <derivirana_varijabla naziv="DomainObject.Predmet.ProtustrankaWithAdressOIB_1">ŠPORTSKO DRUŠTVO "OLIMPIJA" OSIJEK, OIB 29609285619, Zeleno Polje 32, 31000 Osijek</derivirana_varijabla>
  </DomainObject.Predmet.ProtustrankaWithAdressOIB>
  <DomainObject.Predmet.ProtustrankaNazivFormated>
    <izvorni_sadrzaj>ŠPORTSKO DRUŠTVO "OLIMPIJA" OSIJEK</izvorni_sadrzaj>
    <derivirana_varijabla naziv="DomainObject.Predmet.ProtustrankaNazivFormated_1">ŠPORTSKO DRUŠTVO "OLIMPIJA" OSIJEK</derivirana_varijabla>
  </DomainObject.Predmet.ProtustrankaNazivFormated>
  <DomainObject.Predmet.ProtustrankaNazivFormatedOIB>
    <izvorni_sadrzaj>ŠPORTSKO DRUŠTVO "OLIMPIJA" OSIJEK, OIB 29609285619</izvorni_sadrzaj>
    <derivirana_varijabla naziv="DomainObject.Predmet.ProtustrankaNazivFormatedOIB_1">ŠPORTSKO DRUŠTVO "OLIMPIJA" OSIJEK, OIB 29609285619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ŠPORTSKO DRUŠTVO "OLIMPIJA" OSIJEK</item>
    </izvorni_sadrzaj>
    <derivirana_varijabla naziv="DomainObject.Predmet.ProtuStrankaListFormated_1">
      <item>ŠPORTSKO DRUŠTVO "OLIMPIJA" OSIJEK</item>
    </derivirana_varijabla>
  </DomainObject.Predmet.ProtuStrankaListFormated>
  <DomainObject.Predmet.ProtuStrankaListFormatedOIB>
    <izvorni_sadrzaj>
      <item>ŠPORTSKO DRUŠTVO "OLIMPIJA" OSIJEK, OIB 29609285619</item>
    </izvorni_sadrzaj>
    <derivirana_varijabla naziv="DomainObject.Predmet.ProtuStrankaListFormatedOIB_1">
      <item>ŠPORTSKO DRUŠTVO "OLIMPIJA" OSIJEK, OIB 29609285619</item>
    </derivirana_varijabla>
  </DomainObject.Predmet.ProtuStrankaListFormatedOIB>
  <DomainObject.Predmet.ProtuStrankaListFormatedWithAdress>
    <izvorni_sadrzaj>
      <item>ŠPORTSKO DRUŠTVO "OLIMPIJA" OSIJEK, Zeleno Polje 32, 31000 Osijek</item>
    </izvorni_sadrzaj>
    <derivirana_varijabla naziv="DomainObject.Predmet.ProtuStrankaListFormatedWithAdress_1">
      <item>ŠPORTSKO DRUŠTVO "OLIMPIJA" OSIJEK, Zeleno Polje 32, 31000 Osijek</item>
    </derivirana_varijabla>
  </DomainObject.Predmet.ProtuStrankaListFormatedWithAdress>
  <DomainObject.Predmet.ProtuStrankaListFormatedWithAdressOIB>
    <izvorni_sadrzaj>
      <item>ŠPORTSKO DRUŠTVO "OLIMPIJA" OSIJEK, OIB 29609285619, Zeleno Polje 32, 31000 Osijek</item>
    </izvorni_sadrzaj>
    <derivirana_varijabla naziv="DomainObject.Predmet.ProtuStrankaListFormatedWithAdressOIB_1">
      <item>ŠPORTSKO DRUŠTVO "OLIMPIJA" OSIJEK, OIB 29609285619, Zeleno Polje 32, 31000 Osijek</item>
    </derivirana_varijabla>
  </DomainObject.Predmet.ProtuStrankaListFormatedWithAdressOIB>
  <DomainObject.Predmet.ProtuStrankaListNazivFormated>
    <izvorni_sadrzaj>
      <item>ŠPORTSKO DRUŠTVO "OLIMPIJA" OSIJEK</item>
    </izvorni_sadrzaj>
    <derivirana_varijabla naziv="DomainObject.Predmet.ProtuStrankaListNazivFormated_1">
      <item>ŠPORTSKO DRUŠTVO "OLIMPIJA" OSIJEK</item>
    </derivirana_varijabla>
  </DomainObject.Predmet.ProtuStrankaListNazivFormated>
  <DomainObject.Predmet.ProtuStrankaListNazivFormatedOIB>
    <izvorni_sadrzaj>
      <item>ŠPORTSKO DRUŠTVO "OLIMPIJA" OSIJEK, OIB 29609285619</item>
    </izvorni_sadrzaj>
    <derivirana_varijabla naziv="DomainObject.Predmet.ProtuStrankaListNazivFormatedOIB_1">
      <item>ŠPORTSKO DRUŠTVO "OLIMPIJA" OSIJEK, OIB 29609285619</item>
    </derivirana_varijabla>
  </DomainObject.Predmet.ProtuStrankaListNazivFormatedOIB>
  <DomainObject.Predmet.OstaliListFormated>
    <izvorni_sadrzaj>
      <item>ŽDO GUO Osijek</item>
      <item>Vlado Šokac</item>
      <item>Marko Bagarić</item>
    </izvorni_sadrzaj>
    <derivirana_varijabla naziv="DomainObject.Predmet.OstaliListFormated_1">
      <item>ŽDO GUO Osijek</item>
      <item>Vlado Šokac</item>
      <item>Marko Bagarić</item>
    </derivirana_varijabla>
  </DomainObject.Predmet.OstaliListFormated>
  <DomainObject.Predmet.OstaliListFormatedOIB>
    <izvorni_sadrzaj>
      <item>ŽDO GUO Osijek</item>
      <item>Vlado Šokac, OIB 95457319937</item>
      <item>Marko Bagarić, OIB 38867836823</item>
    </izvorni_sadrzaj>
    <derivirana_varijabla naziv="DomainObject.Predmet.OstaliListFormatedOIB_1">
      <item>ŽDO GUO Osijek</item>
      <item>Vlado Šokac, OIB 95457319937</item>
      <item>Marko Bagarić, OIB 38867836823</item>
    </derivirana_varijabla>
  </DomainObject.Predmet.OstaliListFormatedOIB>
  <DomainObject.Predmet.OstaliListFormatedWithAdress>
    <izvorni_sadrzaj>
      <item>ŽDO GUO Osijek</item>
      <item>Vlado Šokac, Fiskulturna 12, 31551 Bistrinci</item>
      <item>Marko Bagarić, D. Šimunovića 42, 31000 Osijek</item>
    </izvorni_sadrzaj>
    <derivirana_varijabla naziv="DomainObject.Predmet.OstaliListFormatedWithAdress_1">
      <item>ŽDO GUO Osijek</item>
      <item>Vlado Šokac, Fiskulturna 12, 31551 Bistrinci</item>
      <item>Marko Bagarić, D. Šimunovića 42, 31000 Osijek</item>
    </derivirana_varijabla>
  </DomainObject.Predmet.OstaliListFormatedWithAdress>
  <DomainObject.Predmet.OstaliListFormatedWithAdressOIB>
    <izvorni_sadrzaj>
      <item>ŽDO GUO Osijek</item>
      <item>Vlado Šokac, OIB 95457319937, Fiskulturna 12, 31551 Bistrinci</item>
      <item>Marko Bagarić, OIB 38867836823, D. Šimunovića 42, 31000 Osijek</item>
    </izvorni_sadrzaj>
    <derivirana_varijabla naziv="DomainObject.Predmet.OstaliListFormatedWithAdressOIB_1">
      <item>ŽDO GUO Osijek</item>
      <item>Vlado Šokac, OIB 95457319937, Fiskulturna 12, 31551 Bistrinci</item>
      <item>Marko Bagarić, OIB 38867836823, D. Šimunovića 42, 31000 Osijek</item>
    </derivirana_varijabla>
  </DomainObject.Predmet.OstaliListFormatedWithAdressOIB>
  <DomainObject.Predmet.OstaliListNazivFormated>
    <izvorni_sadrzaj>
      <item>ŽDO GUO Osijek</item>
      <item>Vlado Šokac</item>
      <item>Marko Bagarić</item>
    </izvorni_sadrzaj>
    <derivirana_varijabla naziv="DomainObject.Predmet.OstaliListNazivFormated_1">
      <item>ŽDO GUO Osijek</item>
      <item>Vlado Šokac</item>
      <item>Marko Bagarić</item>
    </derivirana_varijabla>
  </DomainObject.Predmet.OstaliListNazivFormated>
  <DomainObject.Predmet.OstaliListNazivFormatedOIB>
    <izvorni_sadrzaj>
      <item>ŽDO GUO Osijek</item>
      <item>Vlado Šokac, OIB 95457319937</item>
      <item>Marko Bagarić, OIB 38867836823</item>
    </izvorni_sadrzaj>
    <derivirana_varijabla naziv="DomainObject.Predmet.OstaliListNazivFormatedOIB_1">
      <item>ŽDO GUO Osijek</item>
      <item>Vlado Šokac, OIB 95457319937</item>
      <item>Marko Bagarić, OIB 38867836823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ŠPORTSKO DRUŠTVO "OLIMPIJA" OSIJEK</izvorni_sadrzaj>
    <derivirana_varijabla naziv="DomainObject.Predmet.ProtustrankaIDrugi_1">ŠPORTSKO DRUŠTVO "OLIMPIJA"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ŠPORTSKO DRUŠTVO "OLIMPIJA" OSIJEK, OIB 29609285619, Zeleno Polje 32, 31000 Osijek</izvorni_sadrzaj>
    <derivirana_varijabla naziv="DomainObject.Predmet.ProtustrankaIDrugiAdressOIB_1">ŠPORTSKO DRUŠTVO "OLIMPIJA" OSIJEK, OIB 29609285619, Zeleno Polje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ŠPORTSKO DRUŠTVO "OLIMPIJA" OSIJEK</item>
      <item>ŽDO GUO Osijek</item>
      <item>Vlado Šokac</item>
      <item>Marko Bagarić</item>
    </izvorni_sadrzaj>
    <derivirana_varijabla naziv="DomainObject.Predmet.SudioniciListNaziv_1">
      <item>FINA RC OSIJEK</item>
      <item>ŠPORTSKO DRUŠTVO "OLIMPIJA" OSIJEK</item>
      <item>ŽDO GUO Osijek</item>
      <item>Vlado Šokac</item>
      <item>Marko Bagarić</item>
    </derivirana_varijabla>
  </DomainObject.Predmet.SudioniciListNaziv>
  <DomainObject.Predmet.SudioniciListAdressOIB>
    <izvorni_sadrzaj>
      <item>FINA RC OSIJEK, OIB 85821130368</item>
      <item>ŠPORTSKO DRUŠTVO "OLIMPIJA" OSIJEK, OIB 29609285619, Zeleno Polje 32,31000 Osijek</item>
      <item>ŽDO GUO Osijek</item>
      <item>Vlado Šokac, OIB 95457319937, Fiskulturna 12,31551 Bistrinci</item>
      <item>Marko Bagarić, OIB 38867836823, D. Šimunovića 42,31000 Osijek</item>
    </izvorni_sadrzaj>
    <derivirana_varijabla naziv="DomainObject.Predmet.SudioniciListAdressOIB_1">
      <item>FINA RC OSIJEK, OIB 85821130368</item>
      <item>ŠPORTSKO DRUŠTVO "OLIMPIJA" OSIJEK, OIB 29609285619, Zeleno Polje 32,31000 Osijek</item>
      <item>ŽDO GUO Osijek</item>
      <item>Vlado Šokac, OIB 95457319937, Fiskulturna 12,31551 Bistrinci</item>
      <item>Marko Bagarić, OIB 38867836823, D. Šimunovića 42,31000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29609285619</item>
      <item>, OIB null</item>
      <item>, OIB 95457319937</item>
      <item>, OIB 38867836823</item>
    </izvorni_sadrzaj>
    <derivirana_varijabla naziv="DomainObject.Predmet.SudioniciListNazivOIB_1">
      <item>, OIB 85821130368</item>
      <item>, OIB 29609285619</item>
      <item>, OIB null</item>
      <item>, OIB 95457319937</item>
      <item>, OIB 38867836823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576</properties:Words>
  <properties:Characters>3190</properties:Characters>
  <properties:Lines>175</properties:Lines>
  <properties:Paragraphs>81</properties:Paragraphs>
  <properties:TotalTime>556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2017-03-16T11:28:00Z</cp:lastPrinted>
  <dcterms:modified xmlns:xsi="http://www.w3.org/2001/XMLSchema-instance" xsi:type="dcterms:W3CDTF">2017-03-30T12:20:00Z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