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1fb0" w14:paraId="e991fb0" w:rsidRDefault="00F43DD9" w:rsidP="00500DC2" w:rsidR="00F43DD9">
      <w:pPr>
        <w:pStyle w:val="Naslov3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1019175</wp:posOffset>
            </wp:positionH>
            <wp:positionV relativeFrom="page">
              <wp:posOffset>1282065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</w:t>
      </w:r>
    </w:p>
    <w:p w:rsidRDefault="00F43DD9" w:rsidP="00F43DD9" w:rsidR="00F43DD9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F43DD9" w:rsidP="00F43DD9" w:rsidR="00F43DD9">
      <w:pPr>
        <w:spacing w:after="0"/>
        <w:jc w:val="both"/>
        <w:rPr>
          <w:color w:val="000000"/>
        </w:rPr>
      </w:pPr>
    </w:p>
    <w:p w:rsidRDefault="00F43DD9" w:rsidP="00F43DD9" w:rsidR="00F43DD9">
      <w:pPr>
        <w:spacing w:after="0"/>
        <w:jc w:val="both"/>
        <w:rPr>
          <w:color w:val="000000"/>
        </w:rPr>
      </w:pPr>
    </w:p>
    <w:p w:rsidRDefault="00F43DD9" w:rsidP="00F43DD9" w:rsidR="00F43DD9">
      <w:pPr>
        <w:spacing w:after="0"/>
        <w:jc w:val="both"/>
        <w:rPr>
          <w:color w:val="000000"/>
        </w:rPr>
      </w:pPr>
    </w:p>
    <w:p w:rsidRDefault="00F43DD9" w:rsidP="00F43DD9" w:rsidR="00F43DD9">
      <w:pPr>
        <w:spacing w:after="0"/>
        <w:jc w:val="both"/>
        <w:rPr>
          <w:color w:val="000000"/>
        </w:rPr>
      </w:pPr>
    </w:p>
    <w:p w:rsidRDefault="00500DC2" w:rsidP="00F43DD9" w:rsidR="00500DC2">
      <w:pPr>
        <w:spacing w:after="0"/>
        <w:jc w:val="both"/>
        <w:rPr>
          <w:color w:val="000000"/>
        </w:rPr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>REPUBLIKA HRVATSKA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TRGOVAČKI SUD U OSIJEKU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St-1011/2013-152            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Trg pobjede 13</w:t>
      </w:r>
    </w:p>
    <w:p w:rsidRDefault="00F43DD9" w:rsidP="00F43DD9" w:rsidR="00F43DD9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500DC2" w:rsidP="00F43DD9" w:rsidR="00500DC2">
      <w:pPr>
        <w:spacing w:after="0"/>
        <w:jc w:val="both"/>
      </w:pPr>
    </w:p>
    <w:p w:rsidRDefault="00F43DD9" w:rsidP="00F43DD9" w:rsidR="00F43DD9" w:rsidRPr="00500DC2">
      <w:pPr>
        <w:spacing w:after="0"/>
        <w:ind w:firstLine="708" w:left="2832"/>
        <w:jc w:val="both"/>
        <w:rPr>
          <w:b/>
        </w:rPr>
      </w:pPr>
      <w:r w:rsidRPr="00500DC2">
        <w:rPr>
          <w:b/>
          <w:color w:val="000000"/>
        </w:rPr>
        <w:t>Z A K L J U Č A K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24. travnja 2017.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                                                                                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 a k l j u č i o   j e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</w:t>
      </w:r>
    </w:p>
    <w:p w:rsidRDefault="00F43DD9" w:rsidP="00F43DD9" w:rsidR="00F43DD9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Određuje se </w:t>
      </w:r>
      <w:r w:rsidR="00A11698">
        <w:rPr>
          <w:color w:val="000000"/>
        </w:rPr>
        <w:t>četvrta</w:t>
      </w:r>
      <w:r>
        <w:rPr>
          <w:color w:val="000000"/>
        </w:rPr>
        <w:t xml:space="preserve"> javna dražba uz odgovarajuću primjenu propisa </w:t>
      </w:r>
      <w:r w:rsidR="00500DC2">
        <w:rPr>
          <w:color w:val="000000"/>
        </w:rPr>
        <w:t xml:space="preserve">o ovrsi za </w:t>
      </w:r>
      <w:r>
        <w:rPr>
          <w:color w:val="000000"/>
        </w:rPr>
        <w:t xml:space="preserve">slijedeće nekretnine: </w:t>
      </w:r>
    </w:p>
    <w:p w:rsidRDefault="00F43DD9" w:rsidP="00F43DD9" w:rsidR="00F43DD9">
      <w:pPr>
        <w:spacing w:after="0"/>
        <w:ind w:left="36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>D - K. č. br.  653 LIVADA ZAJEDNICE , površine 2 rala i 389 čhv (12908 m2)upisano u zemljišnoknjižnom ulošku 1766 k.o. Vrba;</w:t>
      </w:r>
    </w:p>
    <w:p w:rsidRDefault="00500DC2" w:rsidP="00F43DD9" w:rsidR="00500DC2">
      <w:pPr>
        <w:spacing w:after="0"/>
        <w:jc w:val="both"/>
        <w:rPr>
          <w:color w:val="000000"/>
        </w:rPr>
      </w:pPr>
    </w:p>
    <w:p w:rsidRDefault="00500DC2" w:rsidP="00F43DD9" w:rsidR="00500DC2">
      <w:pPr>
        <w:spacing w:after="0"/>
        <w:jc w:val="both"/>
        <w:rPr>
          <w:color w:val="000000"/>
        </w:rPr>
      </w:pPr>
    </w:p>
    <w:p w:rsidRDefault="00500DC2" w:rsidP="00500DC2" w:rsidR="00500DC2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3 St-1011/2013-152     </w:t>
      </w:r>
    </w:p>
    <w:p w:rsidRDefault="00500DC2" w:rsidP="00500DC2" w:rsidR="00500DC2">
      <w:pPr>
        <w:spacing w:after="0"/>
        <w:ind w:firstLine="708" w:left="6372"/>
        <w:jc w:val="both"/>
        <w:rPr>
          <w:color w:val="000000"/>
        </w:rPr>
      </w:pPr>
      <w:r>
        <w:rPr>
          <w:color w:val="000000"/>
        </w:rPr>
        <w:t xml:space="preserve">       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F43DD9" w:rsidP="00F43DD9" w:rsidR="00F43DD9" w:rsidRPr="00500DC2">
      <w:pPr>
        <w:spacing w:after="0"/>
        <w:jc w:val="both"/>
      </w:pPr>
      <w:r>
        <w:rPr>
          <w:color w:val="000000"/>
        </w:rPr>
        <w:t xml:space="preserve">utvrđene vrijednosti u  iznosu od </w:t>
      </w:r>
      <w:r w:rsidRPr="00500DC2">
        <w:rPr>
          <w:b/>
          <w:color w:val="000000"/>
        </w:rPr>
        <w:t>167.847,28 kn</w:t>
      </w:r>
      <w:r w:rsidR="00500DC2">
        <w:rPr>
          <w:b/>
          <w:color w:val="000000"/>
        </w:rPr>
        <w:t>.</w:t>
      </w:r>
    </w:p>
    <w:p w:rsidRDefault="00F43DD9" w:rsidP="00F43DD9" w:rsidR="00F43DD9">
      <w:pPr>
        <w:spacing w:after="0"/>
        <w:ind w:firstLine="708" w:left="2832"/>
        <w:jc w:val="both"/>
        <w:rPr>
          <w:color w:val="000000"/>
        </w:rPr>
      </w:pPr>
    </w:p>
    <w:p w:rsidRDefault="00F43DD9" w:rsidP="00F43DD9" w:rsidR="00F43DD9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F43DD9" w:rsidP="00F43DD9" w:rsidR="00F43DD9">
      <w:pPr>
        <w:pStyle w:val="Odlomakpopisa"/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 xml:space="preserve">Na  </w:t>
      </w:r>
      <w:r w:rsidR="00A11698">
        <w:rPr>
          <w:color w:val="000000"/>
        </w:rPr>
        <w:t>četvrtoj</w:t>
      </w:r>
      <w:r>
        <w:rPr>
          <w:color w:val="000000"/>
        </w:rPr>
        <w:t xml:space="preserve"> javnoj dražbi nekretnine se ne mogu prodati po cijeni koja je manja od  10 % od</w:t>
      </w:r>
      <w:r w:rsidR="00A11698">
        <w:rPr>
          <w:color w:val="000000"/>
        </w:rPr>
        <w:t xml:space="preserve"> </w:t>
      </w:r>
      <w:r w:rsidR="00500DC2">
        <w:rPr>
          <w:color w:val="000000"/>
        </w:rPr>
        <w:t>cijene s prethodne dražbe</w:t>
      </w:r>
      <w:r>
        <w:rPr>
          <w:color w:val="000000"/>
        </w:rPr>
        <w:t xml:space="preserve">, tj. za iznos od </w:t>
      </w:r>
      <w:r w:rsidR="00500DC2">
        <w:rPr>
          <w:b/>
          <w:color w:val="000000"/>
        </w:rPr>
        <w:t>135.956,00</w:t>
      </w:r>
      <w:r w:rsidRPr="00500DC2">
        <w:rPr>
          <w:b/>
          <w:color w:val="000000"/>
        </w:rPr>
        <w:t xml:space="preserve"> kn</w:t>
      </w:r>
      <w:r>
        <w:rPr>
          <w:color w:val="000000"/>
        </w:rPr>
        <w:t>.</w:t>
      </w:r>
    </w:p>
    <w:p w:rsidRDefault="00500DC2" w:rsidP="00F43DD9" w:rsidR="00F43DD9">
      <w:pPr>
        <w:spacing w:after="0"/>
        <w:ind w:firstLine="708"/>
        <w:jc w:val="both"/>
      </w:pPr>
      <w:r>
        <w:rPr>
          <w:color w:val="000000"/>
        </w:rPr>
        <w:t>Četvrta</w:t>
      </w:r>
      <w:r w:rsidR="00F43DD9">
        <w:rPr>
          <w:color w:val="000000"/>
        </w:rPr>
        <w:t xml:space="preserve"> javna dražba se određuje za dan </w:t>
      </w:r>
      <w:r>
        <w:rPr>
          <w:b/>
          <w:color w:val="000000"/>
        </w:rPr>
        <w:t>29.svibnja 2017. u 12,00</w:t>
      </w:r>
      <w:r w:rsidR="00F43DD9">
        <w:rPr>
          <w:color w:val="000000"/>
        </w:rPr>
        <w:t xml:space="preserve"> na adresi Trgovačkog suda u Osijeku, Stalna služba Trgovačkog suda u Osijeku, Trg pobjede 13, Slavonski Brod, III kat, soba 73.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III. Pravo sudjelovanja na javnoj dražbi imaju samo oni ponuditelji koji do dana održavanja ročišta za dražbu uplate jamčevinu u visini 10 %   najniže cijene za koju se nekretnine prodaju na dražbi  na račun sudskog depozita Trgovačkog suda u Osijeku Stalna služba u Slavonskom Brodu br. HR31  2390 0011 3000 0020 0, model HR05, s pozivom na br. 221-</w:t>
      </w:r>
      <w:r w:rsidRPr="00500DC2">
        <w:rPr>
          <w:b/>
          <w:color w:val="000000"/>
        </w:rPr>
        <w:t>1011-2013</w:t>
      </w:r>
      <w:r>
        <w:rPr>
          <w:color w:val="000000"/>
        </w:rPr>
        <w:t xml:space="preserve"> dokaz (potvrda banke o izvršenoj transakciji) o tome predoče stečajnom sucu prije početka dražbe. </w:t>
      </w:r>
    </w:p>
    <w:p w:rsidRDefault="00500DC2" w:rsidP="00F43DD9" w:rsidR="00500DC2">
      <w:pPr>
        <w:spacing w:after="0"/>
        <w:ind w:firstLine="567"/>
        <w:jc w:val="both"/>
      </w:pPr>
    </w:p>
    <w:p w:rsidRDefault="00F43DD9" w:rsidP="00500DC2" w:rsidR="00F43DD9">
      <w:pPr>
        <w:spacing w:after="0"/>
        <w:ind w:firstLine="567"/>
        <w:jc w:val="both"/>
      </w:pPr>
      <w:r>
        <w:rPr>
          <w:color w:val="000000"/>
        </w:rPr>
        <w:t>Punomoćnici ponuditelja mogu sudjelovati na dražbi samo uz ovjerenu specijalnu punomoć.</w:t>
      </w:r>
    </w:p>
    <w:p w:rsidRDefault="00F43DD9" w:rsidP="00500DC2" w:rsidR="00125E6A">
      <w:pPr>
        <w:spacing w:after="0"/>
        <w:ind w:firstLine="567"/>
        <w:jc w:val="both"/>
        <w:rPr>
          <w:color w:val="000000"/>
        </w:rPr>
      </w:pPr>
      <w:r>
        <w:rPr>
          <w:color w:val="000000"/>
        </w:rPr>
        <w:t>Jamčevinu nisu dužni položiti razlučni vjerovnici ako njihove tražbine dostižu iznos jamč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evine i ako bi se, s obzirom na njihov prednosni red i utvrđenu vrijednost nekretnine, taj iznos mogao namiriti iz kupovnine. </w:t>
      </w: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 xml:space="preserve">IV. Kupac je dužan uplatiti razliku između jamčevine i postignute kupovnine u roku od 90 dana po  zaključenju javne dražbe. 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>VI. Imovina će se rješenjem dosuditi kupcu koji ponudi najvišu cijenu.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 xml:space="preserve">VII. Porezi se plaćaju ako temeljem pozitivnih propisa postoji porezne obveza. 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lastRenderedPageBreak/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>IX. Prodaja se obavlja po načelu "viđeno kupljeno" što isključuje sve naknadne prigovore kupca.</w:t>
      </w:r>
    </w:p>
    <w:p w:rsidRDefault="00F43DD9" w:rsidP="00F43DD9" w:rsidR="00F43DD9">
      <w:pPr>
        <w:spacing w:after="0"/>
        <w:jc w:val="both"/>
      </w:pPr>
    </w:p>
    <w:p w:rsidRDefault="00F43DD9" w:rsidP="00500DC2" w:rsidR="00F43DD9">
      <w:pPr>
        <w:spacing w:after="0"/>
        <w:ind w:firstLine="708"/>
        <w:jc w:val="both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F43DD9" w:rsidP="00F43DD9" w:rsidR="00F43DD9">
      <w:pPr>
        <w:spacing w:after="0"/>
        <w:ind w:firstLine="708" w:left="2832"/>
        <w:jc w:val="both"/>
        <w:rPr>
          <w:color w:val="000000"/>
        </w:rPr>
      </w:pPr>
    </w:p>
    <w:p w:rsidRDefault="00F43DD9" w:rsidP="00F43DD9" w:rsidR="00F43DD9">
      <w:pPr>
        <w:spacing w:after="0"/>
        <w:ind w:firstLine="708" w:left="2124"/>
        <w:jc w:val="both"/>
        <w:rPr>
          <w:color w:val="000000"/>
        </w:rPr>
      </w:pPr>
    </w:p>
    <w:p w:rsidRDefault="00F43DD9" w:rsidP="00F43DD9" w:rsidR="00F43DD9">
      <w:pPr>
        <w:spacing w:after="0"/>
        <w:ind w:firstLine="708" w:left="2124"/>
        <w:jc w:val="both"/>
      </w:pPr>
      <w:r>
        <w:rPr>
          <w:color w:val="000000"/>
        </w:rPr>
        <w:t xml:space="preserve">    </w:t>
      </w:r>
      <w:r w:rsidR="00500DC2">
        <w:rPr>
          <w:color w:val="000000"/>
        </w:rPr>
        <w:t xml:space="preserve">         </w:t>
      </w:r>
      <w:r>
        <w:rPr>
          <w:color w:val="000000"/>
        </w:rPr>
        <w:t xml:space="preserve"> </w:t>
      </w:r>
      <w:r w:rsidR="00500DC2">
        <w:rPr>
          <w:color w:val="000000"/>
        </w:rPr>
        <w:t>O</w:t>
      </w:r>
      <w:r>
        <w:rPr>
          <w:color w:val="000000"/>
        </w:rPr>
        <w:t>brazloženje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 zakazivanju  nove dražbe uvjetima prodaje nekretnina na novoj dražbi  označenih u toč. I. ovog zaključka,  odlučeno je ovim zaključkom, jer na </w:t>
      </w:r>
      <w:r w:rsidR="00500DC2">
        <w:rPr>
          <w:color w:val="000000"/>
        </w:rPr>
        <w:t>trećoj</w:t>
      </w:r>
      <w:r>
        <w:rPr>
          <w:color w:val="000000"/>
        </w:rPr>
        <w:t xml:space="preserve"> zakazanoj dražbi nekretnine nisu prodane. </w:t>
      </w:r>
    </w:p>
    <w:p w:rsidRDefault="00500DC2" w:rsidP="00F43DD9" w:rsidR="00F43DD9">
      <w:pPr>
        <w:spacing w:after="0"/>
        <w:ind w:firstLine="708"/>
        <w:jc w:val="both"/>
      </w:pPr>
      <w:r>
        <w:rPr>
          <w:color w:val="000000"/>
        </w:rPr>
        <w:t>Na četvrtoj</w:t>
      </w:r>
      <w:r w:rsidR="00F43DD9">
        <w:rPr>
          <w:color w:val="000000"/>
        </w:rPr>
        <w:t xml:space="preserve"> javnoj dražbi nekretnine će se prodavati po najnižoj cijeni u visini </w:t>
      </w:r>
      <w:r>
        <w:rPr>
          <w:color w:val="000000"/>
        </w:rPr>
        <w:t>10% nižoj od najniže cijene s prethodne dražbe.</w:t>
      </w: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          </w:t>
      </w:r>
    </w:p>
    <w:p w:rsidRDefault="00500DC2" w:rsidP="00500DC2" w:rsidR="00F43DD9">
      <w:pPr>
        <w:spacing w:after="0"/>
        <w:ind w:firstLine="708"/>
        <w:jc w:val="both"/>
      </w:pPr>
      <w:r>
        <w:rPr>
          <w:color w:val="000000"/>
        </w:rPr>
        <w:t>U Slavonskom Brodu  24</w:t>
      </w:r>
      <w:r w:rsidR="00F43DD9">
        <w:rPr>
          <w:color w:val="000000"/>
        </w:rPr>
        <w:t xml:space="preserve">. </w:t>
      </w:r>
      <w:r>
        <w:rPr>
          <w:color w:val="000000"/>
        </w:rPr>
        <w:t>travnja</w:t>
      </w:r>
      <w:r w:rsidR="00F43DD9">
        <w:rPr>
          <w:color w:val="000000"/>
        </w:rPr>
        <w:t xml:space="preserve"> 2017.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Stečajna sutkinja: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Daniela Martini Maoduš 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 w:rsidRPr="00500DC2">
      <w:pPr>
        <w:spacing w:after="0"/>
        <w:jc w:val="both"/>
        <w:rPr>
          <w:sz w:val="20"/>
          <w:szCs w:val="20"/>
        </w:rPr>
      </w:pPr>
    </w:p>
    <w:p w:rsidRDefault="00F43DD9" w:rsidP="00F43DD9" w:rsidR="00F43DD9" w:rsidRPr="00500DC2">
      <w:pPr>
        <w:spacing w:after="0"/>
        <w:jc w:val="both"/>
        <w:rPr>
          <w:sz w:val="20"/>
          <w:szCs w:val="20"/>
        </w:rPr>
      </w:pPr>
      <w:r w:rsidRPr="00500DC2">
        <w:rPr>
          <w:color w:val="000000"/>
          <w:sz w:val="20"/>
          <w:szCs w:val="20"/>
        </w:rPr>
        <w:t>Rj:</w:t>
      </w:r>
    </w:p>
    <w:p w:rsidRDefault="00F43DD9" w:rsidP="00F43DD9" w:rsidR="00F43DD9" w:rsidRPr="00500DC2">
      <w:pPr>
        <w:spacing w:after="0"/>
        <w:jc w:val="both"/>
        <w:rPr>
          <w:color w:val="000000"/>
          <w:sz w:val="20"/>
          <w:szCs w:val="20"/>
        </w:rPr>
      </w:pPr>
      <w:r w:rsidRPr="00500DC2">
        <w:rPr>
          <w:color w:val="000000"/>
          <w:sz w:val="20"/>
          <w:szCs w:val="20"/>
        </w:rPr>
        <w:t>- dostaviti putem E oglasne ploče: steč. upravitelju, razlučnim vjerovnicima Erste&amp;Steirmarhische bank d.d., Zagreb, putem pun. odvjetnika Željka Damjanac iz Požege, Croatio factoring d.o.o., Zagreb, Prvi faktor d.o.o, Zagreb, Hektorovićeva 2, OIB: 63278028623, Belje d.d., Darda, Sv. Ivana Krstitelja 1A, Darda, OIB: 92404445155, Lustinger d.o.o, Zagreb, Ulica grada Vukovara 284, OIB: 49870162379, Kent bank d.d., Zagreb, Preradovićeva 20, OIB: 73656725926, RH, ŽDO</w:t>
      </w:r>
    </w:p>
    <w:p w:rsidRDefault="00F43DD9" w:rsidP="00F43DD9" w:rsidR="00F43DD9" w:rsidRPr="00500DC2">
      <w:pPr>
        <w:spacing w:after="0"/>
        <w:jc w:val="both"/>
        <w:rPr>
          <w:sz w:val="20"/>
          <w:szCs w:val="20"/>
        </w:rPr>
      </w:pPr>
      <w:r w:rsidRPr="00500DC2">
        <w:rPr>
          <w:color w:val="000000"/>
          <w:sz w:val="20"/>
          <w:szCs w:val="20"/>
        </w:rPr>
        <w:t xml:space="preserve">- objaviti na Web stečaj 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  <w:r>
        <w:rPr>
          <w:color w:val="000000"/>
        </w:rPr>
        <w:t xml:space="preserve"> </w:t>
      </w: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spacing w:after="0"/>
        <w:jc w:val="both"/>
      </w:pPr>
    </w:p>
    <w:p w:rsidRDefault="00F43DD9" w:rsidP="00F43DD9" w:rsidR="00F43DD9">
      <w:pPr>
        <w:pStyle w:val="SudSjedite"/>
        <w:jc w:val="both"/>
      </w:pPr>
      <w:r>
        <w:tab/>
      </w:r>
    </w:p>
    <w:p w:rsidRDefault="00F43DD9" w:rsidP="00F43DD9" w:rsidR="00F43DD9">
      <w:pPr>
        <w:pStyle w:val="Naslovdokumenta"/>
        <w:jc w:val="both"/>
      </w:pPr>
    </w:p>
    <w:p w:rsidRDefault="00F43DD9" w:rsidP="00F43DD9" w:rsidR="00F43DD9">
      <w:pPr>
        <w:pStyle w:val="Poetniodjeljak"/>
      </w:pPr>
    </w:p>
    <w:p w:rsidRDefault="00F43DD9" w:rsidP="00F43DD9" w:rsidR="00F43DD9">
      <w:pPr>
        <w:pStyle w:val="NormaleSPIS"/>
        <w:rPr>
          <w:noProof/>
        </w:rPr>
      </w:pPr>
    </w:p>
    <w:p w:rsidRDefault="00F43DD9" w:rsidP="00F43DD9" w:rsidR="00F43DD9">
      <w:pPr>
        <w:pStyle w:val="ZapisniarPotpis"/>
        <w:jc w:val="both"/>
      </w:pPr>
    </w:p>
    <w:p w:rsidRDefault="00F43DD9" w:rsidP="00F43DD9" w:rsidR="00F43DD9">
      <w:pPr>
        <w:pStyle w:val="SudSjedite"/>
        <w:jc w:val="both"/>
      </w:pPr>
      <w:r>
        <w:tab/>
      </w:r>
    </w:p>
    <w:p w:rsidRDefault="00F43DD9" w:rsidP="00F43DD9" w:rsidR="00F43DD9">
      <w:pPr>
        <w:pStyle w:val="Naslovdokumenta"/>
        <w:jc w:val="both"/>
      </w:pPr>
    </w:p>
    <w:p w:rsidRDefault="00F43DD9" w:rsidP="00F43DD9" w:rsidR="00F43DD9">
      <w:pPr>
        <w:pStyle w:val="Poetniodjeljak"/>
      </w:pPr>
    </w:p>
    <w:p w:rsidRDefault="00F43DD9" w:rsidP="00F43DD9" w:rsidR="00F43DD9">
      <w:pPr>
        <w:pStyle w:val="NormaleSPIS"/>
        <w:rPr>
          <w:noProof/>
        </w:rPr>
      </w:pPr>
    </w:p>
    <w:p w:rsidRDefault="00F43DD9" w:rsidP="00F43DD9" w:rsidR="00F43DD9">
      <w:pPr>
        <w:pStyle w:val="ZapisniarPotpis"/>
        <w:jc w:val="both"/>
      </w:pPr>
    </w:p>
    <w:p w:rsidRDefault="00EB5D52" w:rsidP="00F43DD9" w:rsidR="00EB5D52">
      <w:pPr>
        <w:jc w:val="both"/>
      </w:pPr>
    </w:p>
    <w:sectPr w:rsidR="00EB5D5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B42" w:rsidP="00500DC2" w:rsidR="00A93B42">
      <w:pPr>
        <w:spacing w:after="0"/>
      </w:pPr>
      <w:r>
        <w:separator/>
      </w:r>
    </w:p>
  </w:endnote>
  <w:endnote w:id="0" w:type="continuationSeparator">
    <w:p w:rsidRDefault="00A93B42" w:rsidP="00500DC2" w:rsidR="00A93B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7017434"/>
      <w:docPartObj>
        <w:docPartGallery w:val="Page Numbers (Bottom of Page)"/>
        <w:docPartUnique/>
      </w:docPartObj>
    </w:sdtPr>
    <w:sdtEndPr/>
    <w:sdtContent>
      <w:p w:rsidRDefault="00500DC2" w:rsidR="00500DC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2CF">
          <w:rPr>
            <w:noProof/>
          </w:rPr>
          <w:t>4</w:t>
        </w:r>
        <w:r>
          <w:fldChar w:fldCharType="end"/>
        </w:r>
      </w:p>
    </w:sdtContent>
  </w:sdt>
  <w:p w:rsidRDefault="00500DC2" w:rsidR="00500D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B42" w:rsidP="00500DC2" w:rsidR="00A93B42">
      <w:pPr>
        <w:spacing w:after="0"/>
      </w:pPr>
      <w:r>
        <w:separator/>
      </w:r>
    </w:p>
  </w:footnote>
  <w:footnote w:id="0" w:type="continuationSeparator">
    <w:p w:rsidRDefault="00A93B42" w:rsidP="00500DC2" w:rsidR="00A93B4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DD9"/>
    <w:rsid w:val="00125E6A"/>
    <w:rsid w:val="00500DC2"/>
    <w:rsid w:val="00A11698"/>
    <w:rsid w:val="00A93B42"/>
    <w:rsid w:val="00C152CF"/>
    <w:rsid w:val="00EB5D52"/>
    <w:rsid w:val="00F4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DD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43DD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F43DD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F43DD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F43DD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F43DD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43DD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F43DD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F43DD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43DD9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43DD9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43DD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F43DD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43DD9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00DC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00DC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00DC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00DC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2C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2C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2C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2C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DD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43DD9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F43DD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F43DD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F43DD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F43DD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43DD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F43DD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F43DD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43DD9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43DD9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43DD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F43DD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F43DD9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00DC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00DC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00DC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00DC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2C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2C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2C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2C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6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
 povodom žalbe i preslika spisa Ovr-3829/11 OS SB.</izvorni_sadrzaj>
    <derivirana_varijabla naziv="DomainObject.Predmet.Opis_1">I. i II. dio spisa u kalendaru do 30.12.2016.
,spis I,II dio kod Dubi,  ,   III i IV dio   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889</properties:Words>
  <properties:Characters>5011</properties:Characters>
  <properties:Lines>157</properties:Lines>
  <properties:Paragraphs>43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2017-04-24T07:43:00Z</dcterms:created>
  <dc:creator>wsadmin</dc:creator>
  <cp:lastModifiedBy>wsadmin</cp:lastModifiedBy>
  <dcterms:modified xmlns:xsi="http://www.w3.org/2001/XMLSchema-instance" xsi:type="dcterms:W3CDTF">2017-04-24T12:25:00Z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