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7748" w14:paraId="5547748" w:rsidRDefault="003C7C64" w:rsidP="00910611" w:rsidR="003C7C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C64" w:rsidP="00910611" w:rsidR="003C7C64">
      <w:r>
        <w:rPr>
          <w:rFonts w:eastAsia="MS Mincho"/>
          <w:szCs w:val="24"/>
        </w:rPr>
        <w:t>REPUBLIKA HRVATSKA</w:t>
      </w:r>
    </w:p>
    <w:p w:rsidRDefault="003C7C64" w:rsidP="00910611" w:rsidR="003C7C64">
      <w:r>
        <w:rPr>
          <w:rFonts w:eastAsia="MS Mincho"/>
          <w:szCs w:val="24"/>
        </w:rPr>
        <w:t>TRGOVAČKI SUD U RIJECI</w:t>
      </w:r>
    </w:p>
    <w:p w:rsidRDefault="003C7C64" w:rsidR="003C7C6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141562" w:rsidRPr="00141562">
        <w:rPr>
          <w:sz w:val="24"/>
          <w:szCs w:val="24"/>
        </w:rPr>
        <w:t>VERO MOBILIS društvo s ograničenom odgovornošću za trgovinu i usluge Rijeka (Grad Rijeka), Dolac 3</w:t>
      </w:r>
      <w:r w:rsidRPr="00141562">
        <w:rPr>
          <w:sz w:val="24"/>
          <w:szCs w:val="24"/>
        </w:rPr>
        <w:t xml:space="preserve">, </w:t>
      </w:r>
      <w:r w:rsidR="00F15AF2" w:rsidRPr="001415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1562" w:rsidRPr="00141562">
        <w:rPr>
          <w:sz w:val="24"/>
          <w:szCs w:val="24"/>
        </w:rPr>
        <w:t>040267845</w:t>
      </w:r>
      <w:r w:rsidR="002708CB" w:rsidRPr="00141562">
        <w:rPr>
          <w:sz w:val="24"/>
          <w:szCs w:val="24"/>
        </w:rPr>
        <w:t xml:space="preserve">, </w:t>
      </w:r>
      <w:r w:rsidR="00F1653E" w:rsidRPr="0014156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41562" w:rsidRPr="00141562">
        <w:rPr>
          <w:sz w:val="24"/>
          <w:szCs w:val="24"/>
        </w:rPr>
        <w:t>29390570941</w:t>
      </w:r>
      <w:r w:rsidRPr="00BF318E">
        <w:rPr>
          <w:sz w:val="24"/>
          <w:szCs w:val="24"/>
        </w:rPr>
        <w:t xml:space="preserve">, </w:t>
      </w:r>
      <w:r w:rsidR="001D0A1C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141562" w:rsidRPr="00141562">
        <w:rPr>
          <w:sz w:val="24"/>
          <w:szCs w:val="24"/>
        </w:rPr>
        <w:t xml:space="preserve">VERO MOBILIS društvo s ograničenom odgovornošću za trgovinu i usluge Rijeka (Grad Rijeka), Dolac 3, </w:t>
      </w:r>
      <w:r w:rsidR="00141562" w:rsidRPr="001415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1562" w:rsidRPr="00141562">
        <w:rPr>
          <w:sz w:val="24"/>
          <w:szCs w:val="24"/>
        </w:rPr>
        <w:t xml:space="preserve">040267845, </w:t>
      </w:r>
      <w:r w:rsidR="00141562" w:rsidRPr="0014156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41562" w:rsidRPr="00141562">
        <w:rPr>
          <w:sz w:val="24"/>
          <w:szCs w:val="24"/>
        </w:rPr>
        <w:t>29390570941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41562" w:rsidRPr="00141562">
        <w:rPr>
          <w:sz w:val="24"/>
          <w:szCs w:val="24"/>
        </w:rPr>
        <w:t xml:space="preserve">VERO MOBILIS društvo s ograničenom odgovornošću za trgovinu i usluge Rijeka (Grad Rijeka), Dolac 3, </w:t>
      </w:r>
      <w:r w:rsidR="00141562" w:rsidRPr="001415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41562" w:rsidRPr="00141562">
        <w:rPr>
          <w:sz w:val="24"/>
          <w:szCs w:val="24"/>
        </w:rPr>
        <w:t xml:space="preserve">040267845, </w:t>
      </w:r>
      <w:r w:rsidR="00141562" w:rsidRPr="00141562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141562" w:rsidRPr="00141562">
        <w:rPr>
          <w:sz w:val="24"/>
          <w:szCs w:val="24"/>
        </w:rPr>
        <w:t>29390570941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1D0A1C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C0B" w:rsidP="00C31925" w:rsidR="00585C0B">
      <w:r>
        <w:separator/>
      </w:r>
    </w:p>
  </w:endnote>
  <w:endnote w:id="0" w:type="continuationSeparator">
    <w:p w:rsidRDefault="00585C0B" w:rsidP="00C31925" w:rsidR="0058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62" w:rsidR="001415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C64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62" w:rsidR="001415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C0B" w:rsidP="00C31925" w:rsidR="00585C0B">
      <w:r>
        <w:separator/>
      </w:r>
    </w:p>
  </w:footnote>
  <w:footnote w:id="0" w:type="continuationSeparator">
    <w:p w:rsidRDefault="00585C0B" w:rsidP="00C31925" w:rsidR="00585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62" w:rsidR="001415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F15AF2">
      <w:rPr>
        <w:sz w:val="24"/>
        <w:szCs w:val="24"/>
      </w:rPr>
      <w:t>1</w:t>
    </w:r>
    <w:r w:rsidR="00141562">
      <w:rPr>
        <w:sz w:val="24"/>
        <w:szCs w:val="24"/>
      </w:rPr>
      <w:t>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62" w:rsidR="001415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41562"/>
    <w:rsid w:val="0019678A"/>
    <w:rsid w:val="001D0A1C"/>
    <w:rsid w:val="002708CB"/>
    <w:rsid w:val="003C7C64"/>
    <w:rsid w:val="004F6C16"/>
    <w:rsid w:val="00585C0B"/>
    <w:rsid w:val="00590F41"/>
    <w:rsid w:val="00803CC5"/>
    <w:rsid w:val="00942A0F"/>
    <w:rsid w:val="0097266C"/>
    <w:rsid w:val="009D2A8B"/>
    <w:rsid w:val="00BA3EB5"/>
    <w:rsid w:val="00C31925"/>
    <w:rsid w:val="00C7330F"/>
    <w:rsid w:val="00CA4913"/>
    <w:rsid w:val="00D16915"/>
    <w:rsid w:val="00DB5FF4"/>
    <w:rsid w:val="00E518D1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C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C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C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C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C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C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C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C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 MOBILIS d.o.o. Rijeka</izvorni_sadrzaj>
    <derivirana_varijabla naziv="DomainObject.Predmet.ProtustrankaFormated_1">  VERO MOBILIS d.o.o. Rijeka</derivirana_varijabla>
  </DomainObject.Predmet.ProtustrankaFormated>
  <DomainObject.Predmet.ProtustrankaFormatedOIB>
    <izvorni_sadrzaj>  VERO MOBILIS d.o.o. Rijeka, OIB 29390570941</izvorni_sadrzaj>
    <derivirana_varijabla naziv="DomainObject.Predmet.ProtustrankaFormatedOIB_1">  VERO MOBILIS d.o.o. Rijeka, OIB 29390570941</derivirana_varijabla>
  </DomainObject.Predmet.ProtustrankaFormatedOIB>
  <DomainObject.Predmet.ProtustrankaFormatedWithAdress>
    <izvorni_sadrzaj> VERO MOBILIS d.o.o. Rijeka, Dolac 3, 51000 Rijeka</izvorni_sadrzaj>
    <derivirana_varijabla naziv="DomainObject.Predmet.ProtustrankaFormatedWithAdress_1"> VERO MOBILIS d.o.o. Rijeka, Dolac 3, 51000 Rijeka</derivirana_varijabla>
  </DomainObject.Predmet.ProtustrankaFormatedWithAdress>
  <DomainObject.Predmet.ProtustrankaFormatedWithAdressOIB>
    <izvorni_sadrzaj> VERO MOBILIS d.o.o. Rijeka, OIB 29390570941, Dolac 3, 51000 Rijeka</izvorni_sadrzaj>
    <derivirana_varijabla naziv="DomainObject.Predmet.ProtustrankaFormatedWithAdressOIB_1"> VERO MOBILIS d.o.o. Rijeka, OIB 29390570941, Dolac 3, 51000 Rijeka</derivirana_varijabla>
  </DomainObject.Predmet.ProtustrankaFormatedWithAdressOIB>
  <DomainObject.Predmet.ProtustrankaWithAdress>
    <izvorni_sadrzaj>VERO MOBILIS d.o.o. Rijeka Dolac 3, 51000 Rijeka</izvorni_sadrzaj>
    <derivirana_varijabla naziv="DomainObject.Predmet.ProtustrankaWithAdress_1">VERO MOBILIS d.o.o. Rijeka Dolac 3, 51000 Rijeka</derivirana_varijabla>
  </DomainObject.Predmet.ProtustrankaWithAdress>
  <DomainObject.Predmet.ProtustrankaWithAdressOIB>
    <izvorni_sadrzaj>VERO MOBILIS d.o.o. Rijeka, OIB 29390570941, Dolac 3, 51000 Rijeka</izvorni_sadrzaj>
    <derivirana_varijabla naziv="DomainObject.Predmet.ProtustrankaWithAdressOIB_1">VERO MOBILIS d.o.o. Rijeka, OIB 29390570941, Dolac 3, 51000 Rijeka</derivirana_varijabla>
  </DomainObject.Predmet.ProtustrankaWithAdressOIB>
  <DomainObject.Predmet.ProtustrankaNazivFormated>
    <izvorni_sadrzaj>VERO MOBILIS d.o.o. Rijeka</izvorni_sadrzaj>
    <derivirana_varijabla naziv="DomainObject.Predmet.ProtustrankaNazivFormated_1">VERO MOBILIS d.o.o. Rijeka</derivirana_varijabla>
  </DomainObject.Predmet.ProtustrankaNazivFormated>
  <DomainObject.Predmet.ProtustrankaNazivFormatedOIB>
    <izvorni_sadrzaj>VERO MOBILIS d.o.o. Rijeka, OIB 29390570941</izvorni_sadrzaj>
    <derivirana_varijabla naziv="DomainObject.Predmet.ProtustrankaNazivFormatedOIB_1">VERO MOBILIS d.o.o. Rijeka, OIB 29390570941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VERO MOBILIS d.o.o. Rijeka</item>
    </izvorni_sadrzaj>
    <derivirana_varijabla naziv="DomainObject.Predmet.ProtuStrankaListFormated_1">
      <item>VERO MOBILIS d.o.o. Rijeka</item>
    </derivirana_varijabla>
  </DomainObject.Predmet.ProtuStrankaListFormated>
  <DomainObject.Predmet.ProtuStrankaListFormatedOIB>
    <izvorni_sadrzaj>
      <item>VERO MOBILIS d.o.o. Rijeka, OIB 29390570941</item>
    </izvorni_sadrzaj>
    <derivirana_varijabla naziv="DomainObject.Predmet.ProtuStrankaListFormatedOIB_1">
      <item>VERO MOBILIS d.o.o. Rijeka, OIB 29390570941</item>
    </derivirana_varijabla>
  </DomainObject.Predmet.ProtuStrankaListFormatedOIB>
  <DomainObject.Predmet.ProtuStrankaListFormatedWithAdress>
    <izvorni_sadrzaj>
      <item>VERO MOBILIS d.o.o. Rijeka, Dolac 3, 51000 Rijeka</item>
    </izvorni_sadrzaj>
    <derivirana_varijabla naziv="DomainObject.Predmet.ProtuStrankaListFormatedWithAdress_1">
      <item>VERO MOBILIS d.o.o. Rijeka, Dolac 3, 51000 Rijeka</item>
    </derivirana_varijabla>
  </DomainObject.Predmet.ProtuStrankaListFormatedWithAdress>
  <DomainObject.Predmet.ProtuStrankaListFormatedWithAdressOIB>
    <izvorni_sadrzaj>
      <item>VERO MOBILIS d.o.o. Rijeka, OIB 29390570941, Dolac 3, 51000 Rijeka</item>
    </izvorni_sadrzaj>
    <derivirana_varijabla naziv="DomainObject.Predmet.ProtuStrankaListFormatedWithAdressOIB_1">
      <item>VERO MOBILIS d.o.o. Rijeka, OIB 29390570941, Dolac 3, 51000 Rijeka</item>
    </derivirana_varijabla>
  </DomainObject.Predmet.ProtuStrankaListFormatedWithAdressOIB>
  <DomainObject.Predmet.ProtuStrankaListNazivFormated>
    <izvorni_sadrzaj>
      <item>VERO MOBILIS d.o.o. Rijeka</item>
    </izvorni_sadrzaj>
    <derivirana_varijabla naziv="DomainObject.Predmet.ProtuStrankaListNazivFormated_1">
      <item>VERO MOBILIS d.o.o. Rijeka</item>
    </derivirana_varijabla>
  </DomainObject.Predmet.ProtuStrankaListNazivFormated>
  <DomainObject.Predmet.ProtuStrankaListNazivFormatedOIB>
    <izvorni_sadrzaj>
      <item>VERO MOBILIS d.o.o. Rijeka, OIB 29390570941</item>
    </izvorni_sadrzaj>
    <derivirana_varijabla naziv="DomainObject.Predmet.ProtuStrankaListNazivFormatedOIB_1">
      <item>VERO MOBILIS d.o.o. Rijeka, OIB 29390570941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VERO MOBILIS d.o.o. Rijeka</izvorni_sadrzaj>
    <derivirana_varijabla naziv="DomainObject.Predmet.ProtustrankaIDrugi_1">VERO MOBILIS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VERO MOBILIS d.o.o. Rijeka, OIB 29390570941, Dolac 3, 51000 Rijeka</izvorni_sadrzaj>
    <derivirana_varijabla naziv="DomainObject.Predmet.ProtustrankaIDrugiAdressOIB_1">VERO MOBILIS d.o.o. Rijeka, OIB 29390570941, Dolac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VERO MOBILIS d.o.o. Rijeka</item>
    </izvorni_sadrzaj>
    <derivirana_varijabla naziv="DomainObject.Predmet.SudioniciListNaziv_1">
      <item>FINA Rijeka</item>
      <item>VERO MOBILIS d.o.o. Rijeka</item>
    </derivirana_varijabla>
  </DomainObject.Predmet.SudioniciListNaziv>
  <DomainObject.Predmet.SudioniciListAdressOIB>
    <izvorni_sadrzaj>
      <item>FINA Rijeka, OIB 85821130368, Frana Kurelca 8,51000 Rijeka</item>
      <item>VERO MOBILIS d.o.o. Rijeka, OIB 29390570941, Dolac 3,51000 Rijeka</item>
    </izvorni_sadrzaj>
    <derivirana_varijabla naziv="DomainObject.Predmet.SudioniciListAdressOIB_1">
      <item>FINA Rijeka, OIB 85821130368, Frana Kurelca 8,51000 Rijeka</item>
      <item>VERO MOBILIS d.o.o. Rijeka, OIB 29390570941, Dolac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29390570941</item>
    </izvorni_sadrzaj>
    <derivirana_varijabla naziv="DomainObject.Predmet.SudioniciListNazivOIB_1">
      <item>, OIB 85821130368</item>
      <item>, OIB 29390570941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2084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2016-02-02T11:59:00Z</dcterms:created>
  <dc:creator>Vera Jelenović</dc:creator>
  <cp:lastModifiedBy>Danijela Fumić</cp:lastModifiedBy>
  <cp:lastPrinted>2016-02-02T11:59:00Z</cp:lastPrinted>
  <dcterms:modified xmlns:xsi="http://www.w3.org/2001/XMLSchema-instance" xsi:type="dcterms:W3CDTF">2016-02-02T12:00:00Z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